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6cc3" w14:paraId="2526cc3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17FE">
        <w:t>166/2017-6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80764">
        <w:t>METAL MILAK j.d.o.o., Knin, Hrvatskih Generala 10, OIB: 05502745438</w:t>
      </w:r>
      <w:r w:rsidR="00EF7969">
        <w:t>,</w:t>
      </w:r>
      <w:r w:rsidR="00F86FB4">
        <w:t xml:space="preserve"> zastupanom po članu uprave </w:t>
      </w:r>
      <w:r w:rsidR="00080764">
        <w:t>Jovanu Milaku</w:t>
      </w:r>
      <w:r w:rsidR="00080764" w:rsidRPr="00BF75A9">
        <w:t xml:space="preserve"> iz </w:t>
      </w:r>
      <w:r w:rsidR="00080764">
        <w:t>Knina</w:t>
      </w:r>
      <w:r w:rsidR="00080764" w:rsidRPr="00BF75A9">
        <w:t xml:space="preserve">, </w:t>
      </w:r>
      <w:r w:rsidR="00080764">
        <w:t>Hrvatskih Generala 10</w:t>
      </w:r>
      <w:r w:rsidR="00677F0E">
        <w:t>,</w:t>
      </w:r>
      <w:r>
        <w:t xml:space="preserve">  </w:t>
      </w:r>
      <w:r w:rsidR="00015295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80764">
        <w:rPr>
          <w:b/>
        </w:rPr>
        <w:t>11.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080764">
        <w:rPr>
          <w:b/>
        </w:rPr>
        <w:t>45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 za zastupanje dužnika po zakonu </w:t>
      </w:r>
      <w:r w:rsidR="00080764">
        <w:t>Jovan Milak iz Knina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080764">
        <w:t>Jovan Milak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4E013E">
        <w:t>22</w:t>
      </w:r>
      <w:r w:rsidR="00015295">
        <w:t>. kolovoza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080764">
        <w:t>Jovanu Milaku</w:t>
      </w:r>
      <w:r w:rsidR="00080764" w:rsidRPr="00BF75A9">
        <w:t xml:space="preserve"> iz </w:t>
      </w:r>
      <w:r w:rsidR="00080764">
        <w:t>Knina</w:t>
      </w:r>
      <w:r w:rsidR="00080764" w:rsidRPr="00BF75A9">
        <w:t xml:space="preserve">, </w:t>
      </w:r>
      <w:r w:rsidR="00080764">
        <w:t>Hrvatskih Generala 10 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E517FE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E266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80764">
      <w:t>166</w:t>
    </w:r>
    <w:r w:rsidR="006A4863">
      <w:t>/</w:t>
    </w:r>
    <w:r w:rsidR="007B450B">
      <w:t>20</w:t>
    </w:r>
    <w:r w:rsidR="006A4863">
      <w:t>17-</w:t>
    </w:r>
    <w:r w:rsidR="00E517F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5295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013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2668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17FE"/>
    <w:rsid w:val="00E523CF"/>
    <w:rsid w:val="00E54133"/>
    <w:rsid w:val="00E55A5C"/>
    <w:rsid w:val="00E61FA9"/>
    <w:rsid w:val="00E651B1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2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2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12DB3-7CAB-4197-BCCE-6796FB4AA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1745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2017-07-17T08:43:00Z</dcterms:created>
  <dc:creator>Administrator</dc:creator>
  <cp:lastModifiedBy>Martina Kalmeta</cp:lastModifiedBy>
  <cp:lastPrinted>2017-08-22T09:00:00Z</cp:lastPrinted>
  <dcterms:modified xmlns:xsi="http://www.w3.org/2001/XMLSchema-instance" xsi:type="dcterms:W3CDTF">2017-08-22T11:21:00Z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