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2378" w14:paraId="d192378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C0061">
        <w:rPr>
          <w:szCs w:val="20"/>
        </w:rPr>
        <w:t>1020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BF5F17">
        <w:rPr>
          <w:szCs w:val="20"/>
        </w:rPr>
        <w:t>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AC0061" w:rsidRPr="00940A16">
        <w:rPr>
          <w:lang w:val="pt-BR"/>
        </w:rPr>
        <w:t xml:space="preserve">LAIKA STUDIO j.d.o.o., Zagreb, Voltino 22, OIB: </w:t>
      </w:r>
      <w:proofErr w:type="spellStart"/>
      <w:r w:rsidR="00AC0061" w:rsidRPr="00940A16">
        <w:t>80037748635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CF4810">
        <w:t>osobi ovlaštenoj</w:t>
      </w:r>
      <w:r w:rsidR="00CF4810" w:rsidRPr="0041101F">
        <w:t xml:space="preserve"> za zastupanje dužnika</w:t>
      </w:r>
      <w:r w:rsidR="00CF4810">
        <w:t xml:space="preserve"> </w:t>
      </w:r>
      <w:r w:rsidR="009E6190" w:rsidRPr="009E6190">
        <w:t>Saš</w:t>
      </w:r>
      <w:r w:rsidR="009E6190">
        <w:t xml:space="preserve">i </w:t>
      </w:r>
      <w:proofErr w:type="spellStart"/>
      <w:r w:rsidR="009E6190">
        <w:t>Arežini</w:t>
      </w:r>
      <w:proofErr w:type="spellEnd"/>
      <w:r w:rsidR="009E6190">
        <w:t>,</w:t>
      </w:r>
      <w:r w:rsidR="009E6190" w:rsidRPr="009E6190">
        <w:t xml:space="preserve"> </w:t>
      </w:r>
      <w:proofErr w:type="spellStart"/>
      <w:r w:rsidR="009E6190" w:rsidRPr="009E6190">
        <w:t>OIB</w:t>
      </w:r>
      <w:proofErr w:type="spellEnd"/>
      <w:r w:rsidR="009E6190" w:rsidRPr="009E6190">
        <w:t xml:space="preserve">: </w:t>
      </w:r>
      <w:proofErr w:type="spellStart"/>
      <w:r w:rsidR="009E6190" w:rsidRPr="009E6190">
        <w:t>84403135552</w:t>
      </w:r>
      <w:proofErr w:type="spellEnd"/>
      <w:r w:rsidR="009E6190" w:rsidRPr="009E6190">
        <w:fldChar w:fldCharType="begin"/>
      </w:r>
      <w:r w:rsidR="009E6190" w:rsidRPr="009E6190">
        <w:instrText xml:space="preserve"> HYPERLINK "https://sudreg.pravosudje.hr/registar/f?p=150:40:0::NO:RP,40:P40_OIB,P40_TIP:84403135552,1&amp;cs=3C084E12911502FBB289920D52DE473E7" </w:instrText>
      </w:r>
      <w:r w:rsidR="009E6190" w:rsidRPr="009E6190">
        <w:fldChar w:fldCharType="separate"/>
      </w:r>
      <w:r w:rsidR="009E6190">
        <w:t xml:space="preserve">, </w:t>
      </w:r>
      <w:r w:rsidR="009E6190" w:rsidRPr="009E6190">
        <w:fldChar w:fldCharType="end"/>
      </w:r>
      <w:r w:rsidR="009E6190" w:rsidRPr="009E6190">
        <w:br/>
        <w:t xml:space="preserve">Zagreb, </w:t>
      </w:r>
      <w:proofErr w:type="spellStart"/>
      <w:r w:rsidR="009E6190" w:rsidRPr="009E6190">
        <w:t>Voltino</w:t>
      </w:r>
      <w:proofErr w:type="spellEnd"/>
      <w:r w:rsidR="009E6190" w:rsidRPr="009E6190">
        <w:t xml:space="preserve"> </w:t>
      </w:r>
      <w:proofErr w:type="spellStart"/>
      <w:r w:rsidR="009E6190" w:rsidRPr="009E6190">
        <w:t>22</w:t>
      </w:r>
      <w:proofErr w:type="spellEnd"/>
      <w:r w:rsidR="00CF4810" w:rsidRPr="009E6190">
        <w:t>, u roku od 8 dana od dostave ovog zaklj</w:t>
      </w:r>
      <w:r w:rsidR="00CF4810" w:rsidRPr="00844A99">
        <w:t xml:space="preserve">učka </w:t>
      </w:r>
      <w:r w:rsidR="00114C93">
        <w:t xml:space="preserve">dostaviti podatke o imovini dužnika u skladu s rješenjem i zaključkom ovoga suda od </w:t>
      </w:r>
      <w:r w:rsidR="009E6190">
        <w:t>5</w:t>
      </w:r>
      <w:r w:rsidR="00114C93">
        <w:t xml:space="preserve">. </w:t>
      </w:r>
      <w:r w:rsidR="009E6190">
        <w:t>svibnja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istoga dana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9E6190">
        <w:t>1</w:t>
      </w:r>
      <w:r w:rsidR="00BD1DCF">
        <w:t>8</w:t>
      </w:r>
      <w:proofErr w:type="spellEnd"/>
      <w:r w:rsidR="00CF4810">
        <w:t xml:space="preserve">. </w:t>
      </w:r>
      <w:r w:rsidR="00BD1DCF">
        <w:t xml:space="preserve">svibnja </w:t>
      </w:r>
      <w:r w:rsidR="00023435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114C93">
        <w:t>o imovini dužnika</w:t>
      </w:r>
      <w:r w:rsidR="009E6190">
        <w:t xml:space="preserve"> i isprave dostavljene uz taj dopis</w:t>
      </w:r>
      <w:r w:rsidR="00114C93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65B75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765B75" w:rsidP="00765B75" w:rsidR="00765B7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65B75" w:rsidP="00765B75" w:rsidR="00765B75">
      <w:pPr>
        <w:autoSpaceDE w:val="false"/>
        <w:autoSpaceDN w:val="false"/>
        <w:adjustRightInd w:val="false"/>
      </w:pPr>
      <w:r>
        <w:t>Petra Čiček</w:t>
      </w:r>
    </w:p>
    <w:p w:rsidRDefault="00D0618B" w:rsidP="00765B75" w:rsidR="00D0618B" w:rsidRPr="005175F0">
      <w:pPr>
        <w:suppressAutoHyphens/>
        <w:autoSpaceDN w:val="false"/>
        <w:jc w:val="center"/>
        <w:textAlignment w:val="baseline"/>
      </w:pP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83A54"/>
    <w:rsid w:val="000B2164"/>
    <w:rsid w:val="000B3575"/>
    <w:rsid w:val="000B5935"/>
    <w:rsid w:val="000D3AE2"/>
    <w:rsid w:val="000E5617"/>
    <w:rsid w:val="00114C93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63BD0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529A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53295"/>
    <w:rsid w:val="00755F91"/>
    <w:rsid w:val="00765B75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5133D"/>
    <w:rsid w:val="00865E71"/>
    <w:rsid w:val="0088375F"/>
    <w:rsid w:val="00884065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9E6190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C0061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6BFE"/>
    <w:rsid w:val="00DD7054"/>
    <w:rsid w:val="00E021BF"/>
    <w:rsid w:val="00E2559A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St-1020/2017-13</izvorni_sadrzaj>
    <derivirana_varijabla naziv="DomainObject.Oznaka_1">St-1020/2017-13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LAIKA STUDIO jednostavno društvo s ograničenom odgovornošću za usluge, trgovinu i proizvodnju</izvorni_sadrzaj>
    <derivirana_varijabla naziv="DomainObject.Predmet.ProtustrankaFormated_1">  LAIKA STUDIO jednostavno društvo s ograničenom odgovornošću za usluge, trgovinu i proizvodnju</derivirana_varijabla>
  </DomainObject.Predmet.ProtustrankaFormated>
  <DomainObject.Predmet.ProtustrankaFormatedOIB>
    <izvorni_sadrzaj>  LAIKA STUDIO jednostavno društvo s ograničenom odgovornošću za usluge, trgovinu i proizvodnju, OIB 80037748635</izvorni_sadrzaj>
    <derivirana_varijabla naziv="DomainObject.Predmet.ProtustrankaFormatedOIB_1">  LAIKA STUDIO jednostavno društvo s ograničenom odgovornošću za usluge, trgovinu i proizvodnju, OIB 80037748635</derivirana_varijabla>
  </DomainObject.Predmet.ProtustrankaFormatedOIB>
  <DomainObject.Predmet.ProtustrankaFormatedWithAdress>
    <izvorni_sadrzaj> LAIKA STUDIO jednostavno društvo s ograničenom odgovornošću za usluge, trgovinu i proizvodnju, Voltino 22, 10000 Zagreb</izvorni_sadrzaj>
    <derivirana_varijabla naziv="DomainObject.Predmet.ProtustrankaFormatedWithAdress_1"> LAIKA STUDIO jednostavno društvo s ograničenom odgovornošću za usluge, trgovinu i proizvodnju, Voltino 22, 10000 Zagreb</derivirana_varijabla>
  </DomainObject.Predmet.ProtustrankaFormatedWithAdress>
  <DomainObject.Predmet.ProtustrankaFormatedWithAdressOIB>
    <izvorni_sadrzaj> LAIKA STUDIO jednostavno društvo s ograničenom odgovornošću za usluge, trgovinu i proizvodnju, OIB 80037748635, Voltino 22, 10000 Zagreb</izvorni_sadrzaj>
    <derivirana_varijabla naziv="DomainObject.Predmet.ProtustrankaFormatedWithAdressOIB_1"> LAIKA STUDIO jednostavno društvo s ograničenom odgovornošću za usluge, trgovinu i proizvodnju, OIB 80037748635, Voltino 22, 10000 Zagreb</derivirana_varijabla>
  </DomainObject.Predmet.ProtustrankaFormatedWithAdressOIB>
  <DomainObject.Predmet.ProtustrankaWithAdress>
    <izvorni_sadrzaj>LAIKA STUDIO jednostavno društvo s ograničenom odgovornošću za usluge, trgovinu i proizvodnju Voltino 22, 10000 Zagreb</izvorni_sadrzaj>
    <derivirana_varijabla naziv="DomainObject.Predmet.ProtustrankaWithAdress_1">LAIKA STUDIO jednostavno društvo s ograničenom odgovornošću za usluge, trgovinu i proizvodnju Voltino 22, 10000 Zagreb</derivirana_varijabla>
  </DomainObject.Predmet.ProtustrankaWithAdress>
  <DomainObject.Predmet.ProtustrankaWithAdressOIB>
    <izvorni_sadrzaj>LAIKA STUDIO jednostavno društvo s ograničenom odgovornošću za usluge, trgovinu i proizvodnju, OIB 80037748635, Voltino 22, 10000 Zagreb</izvorni_sadrzaj>
    <derivirana_varijabla naziv="DomainObject.Predmet.ProtustrankaWithAdressOIB_1">LAIKA STUDIO jednostavno društvo s ograničenom odgovornošću za usluge, trgovinu i proizvodnju, OIB 80037748635, Voltino 22, 10000 Zagreb</derivirana_varijabla>
  </DomainObject.Predmet.ProtustrankaWithAdressOIB>
  <DomainObject.Predmet.ProtustrankaNazivFormated>
    <izvorni_sadrzaj>LAIKA STUDIO jednostavno društvo s ograničenom odgovornošću za usluge, trgovinu i proizvodnju</izvorni_sadrzaj>
    <derivirana_varijabla naziv="DomainObject.Predmet.ProtustrankaNazivFormated_1">LAIKA STUDIO jednostavno društvo s ograničenom odgovornošću za usluge, trgovinu i proizvodnju</derivirana_varijabla>
  </DomainObject.Predmet.ProtustrankaNazivFormated>
  <DomainObject.Predmet.ProtustrankaNazivFormatedOIB>
    <izvorni_sadrzaj>LAIKA STUDIO jednostavno društvo s ograničenom odgovornošću za usluge, trgovinu i proizvodnju, OIB 80037748635</izvorni_sadrzaj>
    <derivirana_varijabla naziv="DomainObject.Predmet.ProtustrankaNazivFormatedOIB_1">LAIKA STUDIO jednostavno društvo s ograničenom odgovornošću za usluge, trgovinu i proizvodnju, OIB 80037748635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Arežina</izvorni_sadrzaj>
    <derivirana_varijabla naziv="DomainObject.Predmet.StrankaFormated_1">  FINA Regionalni centar Zagreb; Saša Arežina</derivirana_varijabla>
  </DomainObject.Predmet.StrankaFormated>
  <DomainObject.Predmet.StrankaFormatedOIB>
    <izvorni_sadrzaj>  FINA Regionalni centar Zagreb, OIB 85821130368; Saša Arežina, OIB 84403135552</izvorni_sadrzaj>
    <derivirana_varijabla naziv="DomainObject.Predmet.StrankaFormatedOIB_1">  FINA Regionalni centar Zagreb, OIB 85821130368; Saša Arežina, OIB 84403135552</derivirana_varijabla>
  </DomainObject.Predmet.StrankaFormatedOIB>
  <DomainObject.Predmet.StrankaFormatedWithAdress>
    <izvorni_sadrzaj> FINA Regionalni centar Zagreb, Trg svibanjskih žrtava 1995. br. 1, 10000 Zagreb; Saša Arežina, Voltino 22, 10000 Zagreb</izvorni_sadrzaj>
    <derivirana_varijabla naziv="DomainObject.Predmet.StrankaFormatedWithAdress_1"> FINA Regionalni centar Zagreb, Trg svibanjskih žrtava 1995. br. 1, 10000 Zagreb; Saša Arežina, Voltino 22, 10000 Zagreb</derivirana_varijabla>
  </DomainObject.Predmet.StrankaFormatedWithAdress>
  <DomainObject.Predmet.StrankaFormatedWithAdressOIB>
    <izvorni_sadrzaj> FINA Regionalni centar Zagreb, OIB 85821130368, Trg svibanjskih žrtava 1995. br. 1, 10000 Zagreb; Saša Arežina, OIB 84403135552, Voltino 22, 10000 Zagreb</izvorni_sadrzaj>
    <derivirana_varijabla naziv="DomainObject.Predmet.StrankaFormatedWithAdressOIB_1"> FINA Regionalni centar Zagreb, OIB 85821130368, Trg svibanjskih žrtava 1995. br. 1, 10000 Zagreb; Saša Arežina, OIB 84403135552, Voltino 22, 10000 Zagreb</derivirana_varijabla>
  </DomainObject.Predmet.StrankaFormatedWithAdressOIB>
  <DomainObject.Predmet.StrankaWithAdress>
    <izvorni_sadrzaj>FINA Regionalni centar Zagreb Trg svibanjskih žrtava 1995. br. 1,10000 Zagreb,Saša Arežina Voltino 22,10000 Zagreb</izvorni_sadrzaj>
    <derivirana_varijabla naziv="DomainObject.Predmet.StrankaWithAdress_1">FINA Regionalni centar Zagreb Trg svibanjskih žrtava 1995. br. 1,10000 Zagreb,Saša Arežina Voltino 22,10000 Zagreb</derivirana_varijabla>
  </DomainObject.Predmet.StrankaWithAdress>
  <DomainObject.Predmet.StrankaWithAdressOIB>
    <izvorni_sadrzaj>FINA Regionalni centar Zagreb, OIB 85821130368, Trg svibanjskih žrtava 1995. br. 1,10000 Zagreb,Saša Arežina, OIB 84403135552, Voltino 22,10000 Zagreb</izvorni_sadrzaj>
    <derivirana_varijabla naziv="DomainObject.Predmet.StrankaWithAdressOIB_1">FINA Regionalni centar Zagreb, OIB 85821130368, Trg svibanjskih žrtava 1995. br. 1,10000 Zagreb,Saša Arežina, OIB 84403135552, Voltino 22,10000 Zagreb</derivirana_varijabla>
  </DomainObject.Predmet.StrankaWithAdressOIB>
  <DomainObject.Predmet.StrankaNazivFormated>
    <izvorni_sadrzaj>FINA Regionalni centar Zagreb,Saša Arežina</izvorni_sadrzaj>
    <derivirana_varijabla naziv="DomainObject.Predmet.StrankaNazivFormated_1">FINA Regionalni centar Zagreb,Saša Arežina</derivirana_varijabla>
  </DomainObject.Predmet.StrankaNazivFormated>
  <DomainObject.Predmet.StrankaNazivFormatedOIB>
    <izvorni_sadrzaj>FINA Regionalni centar Zagreb, OIB 85821130368,Saša Arežina, OIB 84403135552</izvorni_sadrzaj>
    <derivirana_varijabla naziv="DomainObject.Predmet.StrankaNazivFormatedOIB_1">FINA Regionalni centar Zagreb, OIB 85821130368,Saša Arežina, OIB 84403135552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Saša Arežina</item>
    </izvorni_sadrzaj>
    <derivirana_varijabla naziv="DomainObject.Predmet.StrankaListFormated_1">
      <item>FINA Regionalni centar Zagreb</item>
      <item>Saša Arežina</item>
    </derivirana_varijabla>
  </DomainObject.Predmet.StrankaListFormated>
  <DomainObject.Predmet.StrankaListFormatedOIB>
    <izvorni_sadrzaj>
      <item>FINA Regionalni centar Zagreb, OIB 85821130368</item>
      <item>Saša Arežina, OIB 84403135552</item>
    </izvorni_sadrzaj>
    <derivirana_varijabla naziv="DomainObject.Predmet.StrankaListFormatedOIB_1">
      <item>FINA Regionalni centar Zagreb, OIB 85821130368</item>
      <item>Saša Arežina, OIB 84403135552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Arežina, Voltino 22, 10000 Zagreb</item>
    </izvorni_sadrzaj>
    <derivirana_varijabla naziv="DomainObject.Predmet.StrankaListFormatedWithAdress_1">
      <item>FINA Regionalni centar Zagreb, Trg svibanjskih žrtava 1995. br. 1, 10000 Zagreb</item>
      <item>Saša Arežina, Voltino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Arežina, OIB 84403135552, Voltino 22, 10000 Zagreb</item>
    </izvorni_sadrzaj>
    <derivirana_varijabla naziv="DomainObject.Predmet.StrankaListFormatedWithAdressOIB_1">
      <item>FINA Regionalni centar Zagreb, OIB 85821130368, Trg svibanjskih žrtava 1995. br. 1, 10000 Zagreb</item>
      <item>Saša Arežina, OIB 84403135552, Voltino 22, 10000 Zagreb</item>
    </derivirana_varijabla>
  </DomainObject.Predmet.StrankaListFormatedWithAdressOIB>
  <DomainObject.Predmet.StrankaListNazivFormated>
    <izvorni_sadrzaj>
      <item>FINA Regionalni centar Zagreb</item>
      <item>Saša Arežina</item>
    </izvorni_sadrzaj>
    <derivirana_varijabla naziv="DomainObject.Predmet.StrankaListNazivFormated_1">
      <item>FINA Regionalni centar Zagreb</item>
      <item>Saša Arežina</item>
    </derivirana_varijabla>
  </DomainObject.Predmet.StrankaListNazivFormated>
  <DomainObject.Predmet.StrankaListNazivFormatedOIB>
    <izvorni_sadrzaj>
      <item>FINA Regionalni centar Zagreb, OIB 85821130368</item>
      <item>Saša Arežina, OIB 84403135552</item>
    </izvorni_sadrzaj>
    <derivirana_varijabla naziv="DomainObject.Predmet.StrankaListNazivFormatedOIB_1">
      <item>FINA Regionalni centar Zagreb, OIB 85821130368</item>
      <item>Saša Arežina, OIB 84403135552</item>
    </derivirana_varijabla>
  </DomainObject.Predmet.StrankaListNazivFormatedOIB>
  <DomainObject.Predmet.ProtuStrankaListFormated>
    <izvorni_sadrzaj>
      <item>LAIKA STUDIO jednostavno društvo s ograničenom odgovornošću za usluge, trgovinu i proizvodnju</item>
    </izvorni_sadrzaj>
    <derivirana_varijabla naziv="DomainObject.Predmet.ProtuStrankaListFormated_1">
      <item>LAIKA STUDIO jednostavno društvo s ograničenom odgovornošću za usluge, trgovinu i proizvodnju</item>
    </derivirana_varijabla>
  </DomainObject.Predmet.ProtuStrankaListFormated>
  <DomainObject.Predmet.ProtuStrankaListFormatedOIB>
    <izvorni_sadrzaj>
      <item>LAIKA STUDIO jednostavno društvo s ograničenom odgovornošću za usluge, trgovinu i proizvodnju, OIB 80037748635</item>
    </izvorni_sadrzaj>
    <derivirana_varijabla naziv="DomainObject.Predmet.ProtuStrankaListFormatedOIB_1">
      <item>LAIKA STUDIO jednostavno društvo s ograničenom odgovornošću za usluge, trgovinu i proizvodnju, OIB 80037748635</item>
    </derivirana_varijabla>
  </DomainObject.Predmet.ProtuStrankaListFormatedOIB>
  <DomainObject.Predmet.ProtuStrankaListFormatedWithAdress>
    <izvorni_sadrzaj>
      <item>LAIKA STUDIO jednostavno društvo s ograničenom odgovornošću za usluge, trgovinu i proizvodnju, Voltino 22, 10000 Zagreb</item>
    </izvorni_sadrzaj>
    <derivirana_varijabla naziv="DomainObject.Predmet.ProtuStrankaListFormatedWithAdress_1">
      <item>LAIKA STUDIO jednostavno društvo s ograničenom odgovornošću za usluge, trgovinu i proizvodnju, Voltino 22, 10000 Zagreb</item>
    </derivirana_varijabla>
  </DomainObject.Predmet.ProtuStrankaListFormatedWithAdress>
  <DomainObject.Predmet.ProtuStrankaListFormatedWithAdressOIB>
    <izvorni_sadrzaj>
      <item>LAIKA STUDIO jednostavno društvo s ograničenom odgovornošću za usluge, trgovinu i proizvodnju, OIB 80037748635, Voltino 22, 10000 Zagreb</item>
    </izvorni_sadrzaj>
    <derivirana_varijabla naziv="DomainObject.Predmet.ProtuStrankaListFormatedWithAdressOIB_1">
      <item>LAIKA STUDIO jednostavno društvo s ograničenom odgovornošću za usluge, trgovinu i proizvodnju, OIB 80037748635, Voltino 22, 10000 Zagreb</item>
    </derivirana_varijabla>
  </DomainObject.Predmet.ProtuStrankaListFormatedWithAdressOIB>
  <DomainObject.Predmet.ProtuStrankaListNazivFormated>
    <izvorni_sadrzaj>
      <item>LAIKA STUDIO jednostavno društvo s ograničenom odgovornošću za usluge, trgovinu i proizvodnju</item>
    </izvorni_sadrzaj>
    <derivirana_varijabla naziv="DomainObject.Predmet.ProtuStrankaListNazivFormated_1">
      <item>LAIKA STUDIO jednostavno društvo s ograničenom odgovornošću za usluge, trgovinu i proizvodnju</item>
    </derivirana_varijabla>
  </DomainObject.Predmet.ProtuStrankaListNazivFormated>
  <DomainObject.Predmet.ProtuStrankaListNazivFormatedOIB>
    <izvorni_sadrzaj>
      <item>LAIKA STUDIO jednostavno društvo s ograničenom odgovornošću za usluge, trgovinu i proizvodnju, OIB 80037748635</item>
    </izvorni_sadrzaj>
    <derivirana_varijabla naziv="DomainObject.Predmet.ProtuStrankaListNazivFormatedOIB_1">
      <item>LAIKA STUDIO jednostavno društvo s ograničenom odgovornošću za usluge, trgovinu i proizvodnju, OIB 80037748635</item>
    </derivirana_varijabla>
  </DomainObject.Predmet.ProtuStrankaListNazivFormatedOIB>
  <DomainObject.Predmet.OstaliListFormated>
    <izvorni_sadrzaj>
      <item>Saša Arežina</item>
      <item>ERSTE&amp;STEIERMÄRKISCHE BANKA dioničko društvo</item>
    </izvorni_sadrzaj>
    <derivirana_varijabla naziv="DomainObject.Predmet.OstaliListFormated_1">
      <item>Saša Arežina</item>
      <item>ERSTE&amp;STEIERMÄRKISCHE BANKA dioničko društvo</item>
    </derivirana_varijabla>
  </DomainObject.Predmet.OstaliListFormated>
  <DomainObject.Predmet.OstaliListFormatedOIB>
    <izvorni_sadrzaj>
      <item>Saša Arežina, OIB 84403135552</item>
      <item>ERSTE&amp;STEIERMÄRKISCHE BANKA dioničko društvo, OIB 23057039320</item>
    </izvorni_sadrzaj>
    <derivirana_varijabla naziv="DomainObject.Predmet.OstaliListFormatedOIB_1">
      <item>Saša Arežina, OIB 84403135552</item>
      <item>ERSTE&amp;STEIERMÄRKISCHE BANKA dioničko društvo, OIB 23057039320</item>
    </derivirana_varijabla>
  </DomainObject.Predmet.OstaliListFormatedOIB>
  <DomainObject.Predmet.OstaliListFormatedWithAdress>
    <izvorni_sadrzaj>
      <item>Saša Arežina, Voltino 22, 10000 Zagreb</item>
      <item>ERSTE&amp;STEIERMÄRKISCHE BANKA dioničko društvo, Jadranski Trg 3/a, 51000 Rijeka</item>
    </izvorni_sadrzaj>
    <derivirana_varijabla naziv="DomainObject.Predmet.OstaliListFormatedWithAdress_1">
      <item>Saša Arežina, Voltino 22,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Saša Arežina, OIB 84403135552, Voltino 22, 10000 Zagreb</item>
      <item>ERSTE&amp;STEIERMÄRKISCHE BANKA dioničko društvo, OIB 23057039320, Jadranski Trg 3/a, 51000 Rijeka</item>
    </izvorni_sadrzaj>
    <derivirana_varijabla naziv="DomainObject.Predmet.OstaliListFormatedWithAdressOIB_1">
      <item>Saša Arežina, OIB 84403135552, Voltino 22,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Saša Arežina</item>
      <item>ERSTE&amp;STEIERMÄRKISCHE BANKA dioničko društvo</item>
    </izvorni_sadrzaj>
    <derivirana_varijabla naziv="DomainObject.Predmet.OstaliListNazivFormated_1">
      <item>Saša Arežina</item>
      <item>ERSTE&amp;STEIERMÄRKISCHE BANKA dioničko društvo</item>
    </derivirana_varijabla>
  </DomainObject.Predmet.OstaliListNazivFormated>
  <DomainObject.Predmet.OstaliListNazivFormatedOIB>
    <izvorni_sadrzaj>
      <item>Saša Arežina, OIB 84403135552</item>
      <item>ERSTE&amp;STEIERMÄRKISCHE BANKA dioničko društvo, OIB 23057039320</item>
    </izvorni_sadrzaj>
    <derivirana_varijabla naziv="DomainObject.Predmet.OstaliListNazivFormatedOIB_1">
      <item>Saša Arežina, OIB 84403135552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St-1020/2017-13</izvorni_sadrzaj>
    <derivirana_varijabla naziv="DomainObject.PoslovniBrojDokumenta_1">St-1020/2017-13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LAIKA STUDIO jednostavno društvo s ograničenom odgovornošću za usluge, trgovinu i proizvodnju</izvorni_sadrzaj>
    <derivirana_varijabla naziv="DomainObject.Predmet.ProtustrankaIDrugi_1">LAIKA STUDIO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LAIKA STUDIO jednostavno društvo s ograničenom odgovornošću za usluge, trgovinu i proizvodnju, OIB 80037748635, Voltino 22, 10000 Zagreb</izvorni_sadrzaj>
    <derivirana_varijabla naziv="DomainObject.Predmet.ProtustrankaIDrugiAdressOIB_1">LAIKA STUDIO jednostavno društvo s ograničenom odgovornošću za usluge, trgovinu i proizvodnju, OIB 80037748635, Voltino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izvorni_sadrzaj>
    <derivirana_varijabla naziv="DomainObject.Predmet.SudioniciListNaziv_1"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80037748635</item>
      <item>, OIB 84403135552</item>
      <item>, OIB 84403135552</item>
      <item>, OIB 23057039320</item>
    </izvorni_sadrzaj>
    <derivirana_varijabla naziv="DomainObject.Predmet.SudioniciListNazivOIB_1">
      <item>, OIB 85821130368</item>
      <item>, OIB 80037748635</item>
      <item>, OIB 84403135552</item>
      <item>, OIB 84403135552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C2ACE-EC5C-4C11-92CC-26C7A5F88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166</properties:Words>
  <properties:Characters>818</properties:Characters>
  <properties:Lines>34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2017-07-20T12:57:00Z</cp:lastPrinted>
  <dcterms:modified xmlns:xsi="http://www.w3.org/2001/XMLSchema-instance" xsi:type="dcterms:W3CDTF">2017-07-20T12:57:00Z</dcterms:modified>
  <cp:revision>40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St-1020/2017-13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