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523a" w14:paraId="28c523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440231">
        <w:rPr>
          <w:rStyle w:val="Naglaeno"/>
          <w:b w:val="false"/>
        </w:rPr>
        <w:t>52</w:t>
      </w:r>
      <w:r w:rsidR="00B74541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B74541">
        <w:t>D.K. Gradnja j.d.o.o.</w:t>
      </w:r>
      <w:r w:rsidR="00440231">
        <w:t xml:space="preserve"> za </w:t>
      </w:r>
      <w:r w:rsidR="00B74541">
        <w:t>građevinarstvo</w:t>
      </w:r>
      <w:r w:rsidR="00D024F1">
        <w:t xml:space="preserve"> i usluge, </w:t>
      </w:r>
      <w:r w:rsidR="00B74541">
        <w:t>Josipovac, Ulica Ivana Mažuranića 8/A</w:t>
      </w:r>
      <w:r w:rsidR="007B7534">
        <w:t>,</w:t>
      </w:r>
      <w:r w:rsidR="00047DEA">
        <w:t xml:space="preserve"> </w:t>
      </w:r>
      <w:r w:rsidR="007B7534">
        <w:t>MBS 030</w:t>
      </w:r>
      <w:r w:rsidR="00194011">
        <w:t>1</w:t>
      </w:r>
      <w:r w:rsidR="009D569B">
        <w:t>6</w:t>
      </w:r>
      <w:r w:rsidR="00B74541">
        <w:t>0</w:t>
      </w:r>
      <w:r w:rsidR="009D569B">
        <w:t>6</w:t>
      </w:r>
      <w:r w:rsidR="00B74541">
        <w:t>48</w:t>
      </w:r>
      <w:r w:rsidR="00331402">
        <w:t xml:space="preserve">, OIB: </w:t>
      </w:r>
      <w:r w:rsidR="00B74541">
        <w:t>98324140737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D569B">
        <w:t>28</w:t>
      </w:r>
      <w:r w:rsidR="000408AE">
        <w:t xml:space="preserve">. </w:t>
      </w:r>
      <w:r w:rsidR="00A4222B">
        <w:t>travnj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526177">
        <w:t>D.K. Gradnja j.d.o.o. za građevinarstvo i usluge, Josipovac, Ulica Ivana Mažuranića 8/A, MBS 030160648, OIB: 98324140737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526177">
        <w:t>34.265,47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526177">
        <w:t>Dražen Klobučar, Josipovac, Ivana Mažuranića 8/A</w:t>
      </w:r>
      <w:r w:rsidR="00D71700">
        <w:t xml:space="preserve">, </w:t>
      </w:r>
      <w:r w:rsidR="00AE66C9">
        <w:t xml:space="preserve">OIB </w:t>
      </w:r>
      <w:r w:rsidR="00526177">
        <w:t>61420812281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0D4CE7">
        <w:t>52</w:t>
      </w:r>
      <w:r w:rsidR="00F1574B">
        <w:t>5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4CE7">
        <w:t>28</w:t>
      </w:r>
      <w:r w:rsidR="000408AE">
        <w:t xml:space="preserve">. </w:t>
      </w:r>
      <w:r w:rsidR="004640A1">
        <w:t>travnj</w:t>
      </w:r>
      <w:r w:rsidR="007C2BD7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D4CE7">
        <w:t>2</w:t>
      </w:r>
      <w:r w:rsidR="00F1574B">
        <w:t>5</w:t>
      </w:r>
      <w:r w:rsidR="00530A9B">
        <w:t>/</w:t>
      </w:r>
      <w:r w:rsidR="007C2BD7">
        <w:t>5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D4CE7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0231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26177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D569B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74541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14C2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574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C14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14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4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4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C14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14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4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4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D.K. Gradnja j.d.o.o. za građevinarstvo i usluge</izvorni_sadrzaj>
    <derivirana_varijabla naziv="DomainObject.Predmet.ProtustrankaFormated_1">  D.K. Gradnja j.d.o.o. za građevinarstvo i usluge</derivirana_varijabla>
  </DomainObject.Predmet.ProtustrankaFormated>
  <DomainObject.Predmet.ProtustrankaFormatedOIB>
    <izvorni_sadrzaj>  D.K. Gradnja j.d.o.o. za građevinarstvo i usluge, OIB 98324140737</izvorni_sadrzaj>
    <derivirana_varijabla naziv="DomainObject.Predmet.ProtustrankaFormatedOIB_1">  D.K. Gradnja j.d.o.o. za građevinarstvo i usluge, OIB 98324140737</derivirana_varijabla>
  </DomainObject.Predmet.ProtustrankaFormatedOIB>
  <DomainObject.Predmet.ProtustrankaFormatedWithAdress>
    <izvorni_sadrzaj> D.K. Gradnja j.d.o.o. za građevinarstvo i usluge, Ulica Ivana Mažuranića 8/A, 31220 Josipovac</izvorni_sadrzaj>
    <derivirana_varijabla naziv="DomainObject.Predmet.ProtustrankaFormatedWithAdress_1"> D.K. Gradnja j.d.o.o. za građevinarstvo i usluge, Ulica Ivana Mažuranića 8/A, 31220 Josipovac</derivirana_varijabla>
  </DomainObject.Predmet.ProtustrankaFormatedWithAdress>
  <DomainObject.Predmet.ProtustrankaFormatedWithAdressOIB>
    <izvorni_sadrzaj> D.K. Gradnja j.d.o.o. za građevinarstvo i usluge, OIB 98324140737, Ulica Ivana Mažuranića 8/A, 31220 Josipovac</izvorni_sadrzaj>
    <derivirana_varijabla naziv="DomainObject.Predmet.ProtustrankaFormatedWithAdressOIB_1"> D.K. Gradnja j.d.o.o. za građevinarstvo i usluge, OIB 98324140737, Ulica Ivana Mažuranića 8/A, 31220 Josipovac</derivirana_varijabla>
  </DomainObject.Predmet.ProtustrankaFormatedWithAdressOIB>
  <DomainObject.Predmet.ProtustrankaWithAdress>
    <izvorni_sadrzaj>D.K. Gradnja j.d.o.o. za građevinarstvo i usluge Ulica Ivana Mažuranića 8/A, 31220 Josipovac</izvorni_sadrzaj>
    <derivirana_varijabla naziv="DomainObject.Predmet.ProtustrankaWithAdress_1">D.K. Gradnja j.d.o.o. za građevinarstvo i usluge Ulica Ivana Mažuranića 8/A, 31220 Josipovac</derivirana_varijabla>
  </DomainObject.Predmet.ProtustrankaWithAdress>
  <DomainObject.Predmet.ProtustrankaWithAdressOIB>
    <izvorni_sadrzaj>D.K. Gradnja j.d.o.o. za građevinarstvo i usluge, OIB 98324140737, Ulica Ivana Mažuranića 8/A, 31220 Josipovac</izvorni_sadrzaj>
    <derivirana_varijabla naziv="DomainObject.Predmet.ProtustrankaWithAdressOIB_1">D.K. Gradnja j.d.o.o. za građevinarstvo i usluge, OIB 98324140737, Ulica Ivana Mažuranića 8/A, 31220 Josipovac</derivirana_varijabla>
  </DomainObject.Predmet.ProtustrankaWithAdressOIB>
  <DomainObject.Predmet.ProtustrankaNazivFormated>
    <izvorni_sadrzaj>D.K. Gradnja j.d.o.o. za građevinarstvo i usluge</izvorni_sadrzaj>
    <derivirana_varijabla naziv="DomainObject.Predmet.ProtustrankaNazivFormated_1">D.K. Gradnja j.d.o.o. za građevinarstvo i usluge</derivirana_varijabla>
  </DomainObject.Predmet.ProtustrankaNazivFormated>
  <DomainObject.Predmet.ProtustrankaNazivFormatedOIB>
    <izvorni_sadrzaj>D.K. Gradnja j.d.o.o. za građevinarstvo i usluge, OIB 98324140737</izvorni_sadrzaj>
    <derivirana_varijabla naziv="DomainObject.Predmet.ProtustrankaNazivFormatedOIB_1">D.K. Gradnja j.d.o.o. za građevinarstvo i usluge, OIB 98324140737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D.K. Gradnja j.d.o.o. za građevinarstvo i usluge</item>
    </izvorni_sadrzaj>
    <derivirana_varijabla naziv="DomainObject.Predmet.ProtuStrankaListFormated_1">
      <item>D.K. Gradnja j.d.o.o. za građevinarstvo i usluge</item>
    </derivirana_varijabla>
  </DomainObject.Predmet.ProtuStrankaListFormated>
  <DomainObject.Predmet.ProtuStrankaListFormatedOIB>
    <izvorni_sadrzaj>
      <item>D.K. Gradnja j.d.o.o. za građevinarstvo i usluge, OIB 98324140737</item>
    </izvorni_sadrzaj>
    <derivirana_varijabla naziv="DomainObject.Predmet.ProtuStrankaListFormatedOIB_1">
      <item>D.K. Gradnja j.d.o.o. za građevinarstvo i usluge, OIB 98324140737</item>
    </derivirana_varijabla>
  </DomainObject.Predmet.ProtuStrankaListFormatedOIB>
  <DomainObject.Predmet.ProtuStrankaListFormatedWithAdress>
    <izvorni_sadrzaj>
      <item>D.K. Gradnja j.d.o.o. za građevinarstvo i usluge, Ulica Ivana Mažuranića 8/A, 31220 Josipovac</item>
    </izvorni_sadrzaj>
    <derivirana_varijabla naziv="DomainObject.Predmet.ProtuStrankaListFormatedWithAdress_1">
      <item>D.K. Gradnja j.d.o.o. za građevinarstvo i usluge, Ulica Ivana Mažuranića 8/A, 31220 Josipovac</item>
    </derivirana_varijabla>
  </DomainObject.Predmet.ProtuStrankaListFormatedWithAdress>
  <DomainObject.Predmet.ProtuStrankaListFormatedWithAdressOIB>
    <izvorni_sadrzaj>
      <item>D.K. Gradnja j.d.o.o. za građevinarstvo i usluge, OIB 98324140737, Ulica Ivana Mažuranića 8/A, 31220 Josipovac</item>
    </izvorni_sadrzaj>
    <derivirana_varijabla naziv="DomainObject.Predmet.ProtuStrankaListFormatedWithAdressOIB_1">
      <item>D.K. Gradnja j.d.o.o. za građevinarstvo i usluge, OIB 98324140737, Ulica Ivana Mažuranića 8/A, 31220 Josipovac</item>
    </derivirana_varijabla>
  </DomainObject.Predmet.ProtuStrankaListFormatedWithAdressOIB>
  <DomainObject.Predmet.ProtuStrankaListNazivFormated>
    <izvorni_sadrzaj>
      <item>D.K. Gradnja j.d.o.o. za građevinarstvo i usluge</item>
    </izvorni_sadrzaj>
    <derivirana_varijabla naziv="DomainObject.Predmet.ProtuStrankaListNazivFormated_1">
      <item>D.K. Gradnja j.d.o.o. za građevinarstvo i usluge</item>
    </derivirana_varijabla>
  </DomainObject.Predmet.ProtuStrankaListNazivFormated>
  <DomainObject.Predmet.ProtuStrankaListNazivFormatedOIB>
    <izvorni_sadrzaj>
      <item>D.K. Gradnja j.d.o.o. za građevinarstvo i usluge, OIB 98324140737</item>
    </izvorni_sadrzaj>
    <derivirana_varijabla naziv="DomainObject.Predmet.ProtuStrankaListNazivFormatedOIB_1">
      <item>D.K. Gradnja j.d.o.o. za građevinarstvo i usluge, OIB 98324140737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D.K. Gradnja j.d.o.o. za građevinarstvo i usluge</izvorni_sadrzaj>
    <derivirana_varijabla naziv="DomainObject.Predmet.ProtustrankaIDrugi_1">D.K. Gradnja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D.K. Gradnja j.d.o.o. za građevinarstvo i usluge, OIB 98324140737, Ulica Ivana Mažuranića 8/A, 31220 Josipovac</izvorni_sadrzaj>
    <derivirana_varijabla naziv="DomainObject.Predmet.ProtustrankaIDrugiAdressOIB_1">D.K. Gradnja j.d.o.o. za građevinarstvo i usluge, OIB 98324140737, Ulica Ivana Mažuranića 8/A,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D.K. Gradnja j.d.o.o. za građevinarstvo i usluge</item>
    </izvorni_sadrzaj>
    <derivirana_varijabla naziv="DomainObject.Predmet.SudioniciListNaziv_1">
      <item>FINA RC OSIJEK</item>
      <item>D.K. Gradnja j.d.o.o. za građevinarstvo i usluge</item>
    </derivirana_varijabla>
  </DomainObject.Predmet.SudioniciListNaziv>
  <DomainObject.Predmet.SudioniciListAdressOIB>
    <izvorni_sadrzaj>
      <item>FINA RC OSIJEK, OIB 85821130368</item>
      <item>D.K. Gradnja j.d.o.o. za građevinarstvo i usluge, OIB 98324140737, Ulica Ivana Mažuranića 8/A,31220 Josipovac</item>
    </izvorni_sadrzaj>
    <derivirana_varijabla naziv="DomainObject.Predmet.SudioniciListAdressOIB_1">
      <item>FINA RC OSIJEK, OIB 85821130368</item>
      <item>D.K. Gradnja j.d.o.o. za građevinarstvo i usluge, OIB 98324140737, Ulica Ivana Mažuranića 8/A,31220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98324140737</item>
    </izvorni_sadrzaj>
    <derivirana_varijabla naziv="DomainObject.Predmet.SudioniciListNazivOIB_1">
      <item>, OIB 85821130368</item>
      <item>, OIB 98324140737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977E5-1A7C-4D19-A2FB-C8304AC63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2202</properties:Characters>
  <properties:Lines>51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2017-04-28T09:30:00Z</dcterms:modified>
  <cp:revision>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