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fcc4" w14:paraId="f11fcc4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3F4E19">
        <w:t>6</w:t>
      </w:r>
      <w:r w:rsidR="004C62EB">
        <w:t>13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F04000">
        <w:t>ZAGREB</w:t>
      </w:r>
      <w:r>
        <w:t xml:space="preserve">, </w:t>
      </w:r>
      <w:r w:rsidR="00F04000">
        <w:t>Trg svibanjskih žrtava 1995. br. 1, OIB 85821130368 za pro</w:t>
      </w:r>
      <w:r>
        <w:t>vedbom skraćenog stečajnog postupka nad dužnikom</w:t>
      </w:r>
      <w:r w:rsidR="00B720CE">
        <w:t xml:space="preserve"> </w:t>
      </w:r>
      <w:r w:rsidR="004C62EB">
        <w:t>GARAVI jednostavno društvo s ograničenom odgovornošću za trgovinu u likvidaciji, Sesvete, Ljudevita Posavskog 3</w:t>
      </w:r>
      <w:r w:rsidR="003F4E19">
        <w:t xml:space="preserve">, OIB </w:t>
      </w:r>
      <w:r w:rsidR="004C62EB">
        <w:t xml:space="preserve">61942791401, MBS 080819656 </w:t>
      </w:r>
      <w:r w:rsidR="00EB359B">
        <w:t>dan</w:t>
      </w:r>
      <w:r w:rsidR="001268C6">
        <w:t xml:space="preserve">a </w:t>
      </w:r>
      <w:r w:rsidR="0039778E">
        <w:t>22</w:t>
      </w:r>
      <w:r w:rsidR="00E63356">
        <w:t>. prosinca</w:t>
      </w:r>
      <w:r w:rsidR="00832F73">
        <w:t xml:space="preserve"> </w:t>
      </w:r>
      <w:r w:rsidR="006E0C7A">
        <w:t>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4C62EB">
        <w:t>GARAVI jednostavno društvo s ograničenom odgovornošću za trgovinu u likvidaciji, Sesvete, Ljudevita Posavskog 3, OIB 61942791401, MBS 080819656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</w:t>
      </w:r>
      <w:r w:rsidR="00C6690C">
        <w:t xml:space="preserve">se Ivan </w:t>
      </w:r>
      <w:proofErr w:type="spellStart"/>
      <w:r w:rsidR="00C6690C">
        <w:t>Gjurašić</w:t>
      </w:r>
      <w:proofErr w:type="spellEnd"/>
      <w:r w:rsidR="00C6690C">
        <w:t xml:space="preserve"> iz Zagreba, Petrinjska 28, OIB 66025260916.</w:t>
      </w:r>
      <w:r w:rsidRPr="00BF5CB0">
        <w:t xml:space="preserve"> </w:t>
      </w:r>
      <w:r w:rsidR="00E63356">
        <w:t xml:space="preserve"> 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4C62EB">
        <w:t>GARAVI jednostavno društvo s ograničenom odgovornošću za trgovinu u likvidaciji, Sesvete, Ljudevita Posavskog 3, OIB 61942791401, MBS 080819656</w:t>
      </w:r>
      <w:r w:rsidR="003E31C1">
        <w:t>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ZAGREB podnijela je Trgovačkom sudu u Zagrebu dana </w:t>
      </w:r>
      <w:r w:rsidR="004C62EB">
        <w:t xml:space="preserve">9. rujna </w:t>
      </w:r>
      <w:r w:rsidR="00E63356">
        <w:t xml:space="preserve">2016. zahtjev za provedbu skraćenog stečajnog postupka nad dužnikom </w:t>
      </w:r>
      <w:r w:rsidR="004C62EB">
        <w:t>GARAVI jednostavno društvo s ograničenom odgovornošću za trgovinu u likvidaciji, Sesvete, Ljudevita Posavskog 3, OIB 61942791401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741E59">
        <w:t>31</w:t>
      </w:r>
      <w:r w:rsidR="00804C5F">
        <w:t>. listopada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804C5F">
        <w:t>2</w:t>
      </w:r>
      <w:r w:rsidR="003F4E19">
        <w:t>6</w:t>
      </w:r>
      <w:r w:rsidR="002E7F27">
        <w:t>13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741E59">
        <w:t>22</w:t>
      </w:r>
      <w:r w:rsidR="00804C5F">
        <w:t>. prosinca</w:t>
      </w:r>
      <w:r w:rsidR="00595F9B">
        <w:t xml:space="preserve"> </w:t>
      </w:r>
      <w:r w:rsidR="00F414CC">
        <w:t>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E1F" w:rsidP="00C02BFE" w:rsidR="007F3E1F">
      <w:r>
        <w:separator/>
      </w:r>
    </w:p>
  </w:endnote>
  <w:endnote w:id="0" w:type="continuationSeparator">
    <w:p w:rsidRDefault="007F3E1F" w:rsidP="00C02BFE" w:rsidR="007F3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E1F" w:rsidP="00C02BFE" w:rsidR="007F3E1F">
      <w:r>
        <w:separator/>
      </w:r>
    </w:p>
  </w:footnote>
  <w:footnote w:id="0" w:type="continuationSeparator">
    <w:p w:rsidRDefault="007F3E1F" w:rsidP="00C02BFE" w:rsidR="007F3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3F4E19">
      <w:t>6</w:t>
    </w:r>
    <w:r w:rsidR="002E7F27">
      <w:t>13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1749"/>
    <w:rsid w:val="001B0F11"/>
    <w:rsid w:val="001C0539"/>
    <w:rsid w:val="001C2E37"/>
    <w:rsid w:val="001D7633"/>
    <w:rsid w:val="00223884"/>
    <w:rsid w:val="002762CF"/>
    <w:rsid w:val="002B093D"/>
    <w:rsid w:val="002B3018"/>
    <w:rsid w:val="002C7D0A"/>
    <w:rsid w:val="002D6515"/>
    <w:rsid w:val="002E7F27"/>
    <w:rsid w:val="00333084"/>
    <w:rsid w:val="00344A23"/>
    <w:rsid w:val="00351AA2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31668"/>
    <w:rsid w:val="00436A52"/>
    <w:rsid w:val="00463599"/>
    <w:rsid w:val="00471875"/>
    <w:rsid w:val="004801BA"/>
    <w:rsid w:val="00487D9C"/>
    <w:rsid w:val="004A301E"/>
    <w:rsid w:val="004B4396"/>
    <w:rsid w:val="004C62EB"/>
    <w:rsid w:val="004C7D57"/>
    <w:rsid w:val="004E55C1"/>
    <w:rsid w:val="004F3A00"/>
    <w:rsid w:val="005171C2"/>
    <w:rsid w:val="005736CB"/>
    <w:rsid w:val="00595F9B"/>
    <w:rsid w:val="005B1364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41E59"/>
    <w:rsid w:val="007843B5"/>
    <w:rsid w:val="007D0B3D"/>
    <w:rsid w:val="007F3E1F"/>
    <w:rsid w:val="007F503E"/>
    <w:rsid w:val="00804C5F"/>
    <w:rsid w:val="00827C72"/>
    <w:rsid w:val="00832F73"/>
    <w:rsid w:val="008415D2"/>
    <w:rsid w:val="008C1F00"/>
    <w:rsid w:val="009365DE"/>
    <w:rsid w:val="009441A8"/>
    <w:rsid w:val="00955E0E"/>
    <w:rsid w:val="009716F5"/>
    <w:rsid w:val="00986876"/>
    <w:rsid w:val="009877A4"/>
    <w:rsid w:val="009B5AFE"/>
    <w:rsid w:val="009F6327"/>
    <w:rsid w:val="00A229AD"/>
    <w:rsid w:val="00A46EC8"/>
    <w:rsid w:val="00A60733"/>
    <w:rsid w:val="00AB2B2A"/>
    <w:rsid w:val="00AC0495"/>
    <w:rsid w:val="00AC3901"/>
    <w:rsid w:val="00B11BFF"/>
    <w:rsid w:val="00B30AB4"/>
    <w:rsid w:val="00B4199C"/>
    <w:rsid w:val="00B720CE"/>
    <w:rsid w:val="00B83080"/>
    <w:rsid w:val="00BB0813"/>
    <w:rsid w:val="00BE3F93"/>
    <w:rsid w:val="00BF5CB0"/>
    <w:rsid w:val="00C02BFE"/>
    <w:rsid w:val="00C62BDE"/>
    <w:rsid w:val="00C63862"/>
    <w:rsid w:val="00C6690C"/>
    <w:rsid w:val="00CC340C"/>
    <w:rsid w:val="00CF1046"/>
    <w:rsid w:val="00CF2B6E"/>
    <w:rsid w:val="00D5233E"/>
    <w:rsid w:val="00D676D9"/>
    <w:rsid w:val="00D82629"/>
    <w:rsid w:val="00D86BDC"/>
    <w:rsid w:val="00DC12DF"/>
    <w:rsid w:val="00DC1DED"/>
    <w:rsid w:val="00E50563"/>
    <w:rsid w:val="00E63356"/>
    <w:rsid w:val="00EA34A8"/>
    <w:rsid w:val="00EB1C28"/>
    <w:rsid w:val="00EB359B"/>
    <w:rsid w:val="00EB6665"/>
    <w:rsid w:val="00EE3A0F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8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8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8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8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8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8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8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8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2613</izvorni_sadrzaj>
    <derivirana_varijabla naziv="DomainObject.Predmet.Broj_1">2613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St-2613/2016</izvorni_sadrzaj>
    <derivirana_varijabla naziv="DomainObject.Predmet.OznakaBroj_1">St-2613/2016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GARAVI jednostavno društvo s ograničenom odgovornošću za trgovinu u likvidaciji</izvorni_sadrzaj>
    <derivirana_varijabla naziv="DomainObject.Predmet.ProtustrankaFormated_1">  GARAVI jednostavno društvo s ograničenom odgovornošću za trgovinu u likvidaciji</derivirana_varijabla>
  </DomainObject.Predmet.ProtustrankaFormated>
  <DomainObject.Predmet.ProtustrankaFormatedOIB>
    <izvorni_sadrzaj>  GARAVI jednostavno društvo s ograničenom odgovornošću za trgovinu u likvidaciji, OIB 61942791401</izvorni_sadrzaj>
    <derivirana_varijabla naziv="DomainObject.Predmet.ProtustrankaFormatedOIB_1">  GARAVI jednostavno društvo s ograničenom odgovornošću za trgovinu u likvidaciji, OIB 61942791401</derivirana_varijabla>
  </DomainObject.Predmet.ProtustrankaFormatedOIB>
  <DomainObject.Predmet.ProtustrankaFormatedWithAdress>
    <izvorni_sadrzaj> GARAVI jednostavno društvo s ograničenom odgovornošću za trgovinu u likvidaciji, Ljudevita Posavskog 3, 10360 Sesvete</izvorni_sadrzaj>
    <derivirana_varijabla naziv="DomainObject.Predmet.ProtustrankaFormatedWithAdress_1"> GARAVI jednostavno društvo s ograničenom odgovornošću za trgovinu u likvidaciji, Ljudevita Posavskog 3, 10360 Sesvete</derivirana_varijabla>
  </DomainObject.Predmet.ProtustrankaFormatedWithAdress>
  <DomainObject.Predmet.ProtustrankaFormatedWithAdressOIB>
    <izvorni_sadrzaj> GARAVI jednostavno društvo s ograničenom odgovornošću za trgovinu u likvidaciji, OIB 61942791401, Ljudevita Posavskog 3, 10360 Sesvete</izvorni_sadrzaj>
    <derivirana_varijabla naziv="DomainObject.Predmet.ProtustrankaFormatedWithAdressOIB_1"> GARAVI jednostavno društvo s ograničenom odgovornošću za trgovinu u likvidaciji, OIB 61942791401, Ljudevita Posavskog 3, 10360 Sesvete</derivirana_varijabla>
  </DomainObject.Predmet.ProtustrankaFormatedWithAdressOIB>
  <DomainObject.Predmet.ProtustrankaWithAdress>
    <izvorni_sadrzaj>GARAVI jednostavno društvo s ograničenom odgovornošću za trgovinu u likvidaciji Ljudevita Posavskog 3, 10360 Sesvete</izvorni_sadrzaj>
    <derivirana_varijabla naziv="DomainObject.Predmet.ProtustrankaWithAdress_1">GARAVI jednostavno društvo s ograničenom odgovornošću za trgovinu u likvidaciji Ljudevita Posavskog 3, 10360 Sesvete</derivirana_varijabla>
  </DomainObject.Predmet.ProtustrankaWithAdress>
  <DomainObject.Predmet.ProtustrankaWithAdressOIB>
    <izvorni_sadrzaj>GARAVI jednostavno društvo s ograničenom odgovornošću za trgovinu u likvidaciji, OIB 61942791401, Ljudevita Posavskog 3, 10360 Sesvete</izvorni_sadrzaj>
    <derivirana_varijabla naziv="DomainObject.Predmet.ProtustrankaWithAdressOIB_1">GARAVI jednostavno društvo s ograničenom odgovornošću za trgovinu u likvidaciji, OIB 61942791401, Ljudevita Posavskog 3, 10360 Sesvete</derivirana_varijabla>
  </DomainObject.Predmet.ProtustrankaWithAdressOIB>
  <DomainObject.Predmet.ProtustrankaNazivFormated>
    <izvorni_sadrzaj>GARAVI jednostavno društvo s ograničenom odgovornošću za trgovinu u likvidaciji</izvorni_sadrzaj>
    <derivirana_varijabla naziv="DomainObject.Predmet.ProtustrankaNazivFormated_1">GARAVI jednostavno društvo s ograničenom odgovornošću za trgovinu u likvidaciji</derivirana_varijabla>
  </DomainObject.Predmet.ProtustrankaNazivFormated>
  <DomainObject.Predmet.ProtustrankaNazivFormatedOIB>
    <izvorni_sadrzaj>GARAVI jednostavno društvo s ograničenom odgovornošću za trgovinu u likvidaciji, OIB 61942791401</izvorni_sadrzaj>
    <derivirana_varijabla naziv="DomainObject.Predmet.ProtustrankaNazivFormatedOIB_1">GARAVI jednostavno društvo s ograničenom odgovornošću za trgovinu u likvidaciji, OIB 61942791401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GARAVI jednostavno društvo s ograničenom odgovornošću za trgovinu u likvidaciji</item>
    </izvorni_sadrzaj>
    <derivirana_varijabla naziv="DomainObject.Predmet.ProtuStrankaListFormated_1">
      <item>GARAVI jednostavno društvo s ograničenom odgovornošću za trgovinu u likvidaciji</item>
    </derivirana_varijabla>
  </DomainObject.Predmet.ProtuStrankaListFormated>
  <DomainObject.Predmet.ProtuStrankaListFormatedOIB>
    <izvorni_sadrzaj>
      <item>GARAVI jednostavno društvo s ograničenom odgovornošću za trgovinu u likvidaciji, OIB 61942791401</item>
    </izvorni_sadrzaj>
    <derivirana_varijabla naziv="DomainObject.Predmet.ProtuStrankaListFormatedOIB_1">
      <item>GARAVI jednostavno društvo s ograničenom odgovornošću za trgovinu u likvidaciji, OIB 61942791401</item>
    </derivirana_varijabla>
  </DomainObject.Predmet.ProtuStrankaListFormatedOIB>
  <DomainObject.Predmet.ProtuStrankaListFormatedWithAdress>
    <izvorni_sadrzaj>
      <item>GARAVI jednostavno društvo s ograničenom odgovornošću za trgovinu u likvidaciji, Ljudevita Posavskog 3, 10360 Sesvete</item>
    </izvorni_sadrzaj>
    <derivirana_varijabla naziv="DomainObject.Predmet.ProtuStrankaListFormatedWithAdress_1">
      <item>GARAVI jednostavno društvo s ograničenom odgovornošću za trgovinu u likvidaciji, Ljudevita Posavskog 3, 10360 Sesvete</item>
    </derivirana_varijabla>
  </DomainObject.Predmet.ProtuStrankaListFormatedWithAdress>
  <DomainObject.Predmet.ProtuStrankaListFormatedWithAdressOIB>
    <izvorni_sadrzaj>
      <item>GARAVI jednostavno društvo s ograničenom odgovornošću za trgovinu u likvidaciji, OIB 61942791401, Ljudevita Posavskog 3, 10360 Sesvete</item>
    </izvorni_sadrzaj>
    <derivirana_varijabla naziv="DomainObject.Predmet.ProtuStrankaListFormatedWithAdressOIB_1">
      <item>GARAVI jednostavno društvo s ograničenom odgovornošću za trgovinu u likvidaciji, OIB 61942791401, Ljudevita Posavskog 3, 10360 Sesvete</item>
    </derivirana_varijabla>
  </DomainObject.Predmet.ProtuStrankaListFormatedWithAdressOIB>
  <DomainObject.Predmet.ProtuStrankaListNazivFormated>
    <izvorni_sadrzaj>
      <item>GARAVI jednostavno društvo s ograničenom odgovornošću za trgovinu u likvidaciji</item>
    </izvorni_sadrzaj>
    <derivirana_varijabla naziv="DomainObject.Predmet.ProtuStrankaListNazivFormated_1">
      <item>GARAVI jednostavno društvo s ograničenom odgovornošću za trgovinu u likvidaciji</item>
    </derivirana_varijabla>
  </DomainObject.Predmet.ProtuStrankaListNazivFormated>
  <DomainObject.Predmet.ProtuStrankaListNazivFormatedOIB>
    <izvorni_sadrzaj>
      <item>GARAVI jednostavno društvo s ograničenom odgovornošću za trgovinu u likvidaciji, OIB 61942791401</item>
    </izvorni_sadrzaj>
    <derivirana_varijabla naziv="DomainObject.Predmet.ProtuStrankaListNazivFormatedOIB_1">
      <item>GARAVI jednostavno društvo s ograničenom odgovornošću za trgovinu u likvidaciji, OIB 61942791401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GARAVI jednostavno društvo s ograničenom odgovornošću za trgovinu u likvidaciji</izvorni_sadrzaj>
    <derivirana_varijabla naziv="DomainObject.Predmet.ProtustrankaIDrugi_1">GARAVI jednostavno društvo s ograničenom odgovornošću za trgovinu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GARAVI jednostavno društvo s ograničenom odgovornošću za trgovinu u likvidaciji, OIB 61942791401, Ljudevita Posavskog 3, 10360 Sesvete</izvorni_sadrzaj>
    <derivirana_varijabla naziv="DomainObject.Predmet.ProtustrankaIDrugiAdressOIB_1">GARAVI jednostavno društvo s ograničenom odgovornošću za trgovinu u likvidaciji, OIB 61942791401,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GARAVI jednostavno društvo s ograničenom odgovornošću za trgovinu u likvidaciji</item>
      <item>FINA Regionalni centar Zagreb</item>
    </izvorni_sadrzaj>
    <derivirana_varijabla naziv="DomainObject.Predmet.SudioniciListNaziv_1">
      <item>GARAVI jednostavno društvo s ograničenom odgovornošću za trgovinu u likvidaciji</item>
      <item>FINA Regionalni centar Zagreb</item>
    </derivirana_varijabla>
  </DomainObject.Predmet.SudioniciListNaziv>
  <DomainObject.Predmet.SudioniciListAdressOIB>
    <izvorni_sadrzaj>
      <item>GARAVI jednostavno društvo s ograničenom odgovornošću za trgovinu u likvidaciji, OIB 61942791401, Ljudevita Posavskog 3,10360 Sesvete</item>
      <item>FINA Regionalni centar Zagreb, OIB 85821130368, Trg svibanjskih žrtava 1995. br. 1,10000 Zagreb</item>
    </izvorni_sadrzaj>
    <derivirana_varijabla naziv="DomainObject.Predmet.SudioniciListAdressOIB_1">
      <item>GARAVI jednostavno društvo s ograničenom odgovornošću za trgovinu u likvidaciji, OIB 61942791401, Ljudevita Posavskog 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61942791401</item>
      <item>, OIB 85821130368</item>
    </izvorni_sadrzaj>
    <derivirana_varijabla naziv="DomainObject.Predmet.SudioniciListNazivOIB_1">
      <item>, OIB 61942791401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6EE25-4A5B-4374-8B48-C51081486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2485</properties:Characters>
  <properties:Lines>90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2016-12-21T10:30:00Z</dcterms:created>
  <dc:creator>Darija Miličević</dc:creator>
  <cp:lastModifiedBy>Darija Miličević</cp:lastModifiedBy>
  <cp:lastPrinted>2016-12-22T08:45:00Z</cp:lastPrinted>
  <dcterms:modified xmlns:xsi="http://www.w3.org/2001/XMLSchema-instance" xsi:type="dcterms:W3CDTF">2016-12-22T08:46:00Z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