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965CC" w:rsidR="00D965CC">
        <w:tc>
          <w:tcPr>
            <w:tcW w:type="dxa" w:w="2985"/>
            <w:hideMark/>
          </w:tcPr>
          <w:p w:rsidRDefault="00D965CC" w:rsidP="00D965CC" w:rsidR="00D965CC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965CC" w:rsidP="00D965CC" w:rsidR="00D965CC">
            <w:pPr>
              <w:spacing w:after="0"/>
              <w:jc w:val="center"/>
            </w:pPr>
            <w:r>
              <w:t>Republika Hrvatska</w:t>
            </w:r>
          </w:p>
          <w:p w:rsidRDefault="00D965CC" w:rsidP="00D965CC" w:rsidR="00D965CC">
            <w:pPr>
              <w:spacing w:after="0"/>
              <w:jc w:val="center"/>
            </w:pPr>
            <w:r>
              <w:t>Trgovački sud u Varaždinu</w:t>
            </w:r>
          </w:p>
          <w:p w:rsidRDefault="00D965CC" w:rsidP="00D965CC" w:rsidR="00D965CC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3cadd77" w14:paraId="3cadd77" w:rsidRDefault="00D965CC" w:rsidP="00D965CC" w:rsidR="00D965CC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  <w:r>
        <w:rPr>
          <w:bCs/>
        </w:rPr>
        <w:t xml:space="preserve"> </w:t>
      </w:r>
    </w:p>
    <w:p w:rsidRDefault="00D965CC" w:rsidP="00D965CC" w:rsidR="00D965CC">
      <w:pPr>
        <w:spacing w:after="0"/>
        <w:ind w:left="5664"/>
      </w:pPr>
      <w:r>
        <w:t>Poslovni broj: 3 St-123/2018-3</w:t>
      </w:r>
    </w:p>
    <w:p w:rsidRDefault="00D965CC" w:rsidP="00D965CC" w:rsidR="00D965CC">
      <w:pPr>
        <w:spacing w:after="0"/>
        <w:ind w:left="5664"/>
      </w:pPr>
    </w:p>
    <w:p w:rsidRDefault="00D965CC" w:rsidP="00D965CC" w:rsidR="00D965CC">
      <w:pPr>
        <w:spacing w:after="0"/>
        <w:rPr>
          <w:b/>
        </w:rPr>
      </w:pPr>
    </w:p>
    <w:p w:rsidRDefault="00D965CC" w:rsidP="00D965CC" w:rsidR="00D965CC">
      <w:pPr>
        <w:spacing w:after="0"/>
        <w:rPr>
          <w:b/>
        </w:rPr>
      </w:pPr>
    </w:p>
    <w:p w:rsidRDefault="00D965CC" w:rsidP="00D965CC" w:rsidR="00D965CC">
      <w:pPr>
        <w:spacing w:after="0"/>
        <w:jc w:val="center"/>
      </w:pPr>
      <w:r>
        <w:t>R E P U B L I K A   H R V A T S K A</w:t>
      </w:r>
    </w:p>
    <w:p w:rsidRDefault="00D965CC" w:rsidP="00D965CC" w:rsidR="00D965CC">
      <w:pPr>
        <w:spacing w:after="0"/>
        <w:rPr>
          <w:b/>
        </w:rPr>
      </w:pPr>
    </w:p>
    <w:p w:rsidRDefault="00D965CC" w:rsidP="00D965CC" w:rsidR="00D965CC">
      <w:pPr>
        <w:spacing w:after="0"/>
        <w:jc w:val="center"/>
      </w:pPr>
      <w:r>
        <w:t>R J E Š E N J E</w:t>
      </w:r>
    </w:p>
    <w:p w:rsidRDefault="00D965CC" w:rsidP="00D965CC" w:rsidR="00D965CC">
      <w:pPr>
        <w:spacing w:after="0"/>
        <w:jc w:val="center"/>
      </w:pPr>
    </w:p>
    <w:p w:rsidRDefault="00D965CC" w:rsidP="00D965CC" w:rsidR="00D965CC">
      <w:pPr>
        <w:spacing w:after="0"/>
        <w:jc w:val="both"/>
        <w:rPr>
          <w:b/>
        </w:rPr>
      </w:pPr>
    </w:p>
    <w:p w:rsidRDefault="00D965CC" w:rsidP="00D965CC" w:rsidR="00D965CC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NEMET jednostavno društvo s ograničenom odgovornošću za proizvodnju i usluge, skraćena tvrtka NEMET j.d.o.o. Slakovec, Slakovec 101, MBS: 070143330, OIB: 39612213744, radi otvaranja stečajnog postupka nad dužnikom, dana 19. travnja 2018. godine, </w:t>
      </w:r>
    </w:p>
    <w:p w:rsidRDefault="00D965CC" w:rsidP="00D965CC" w:rsidR="00D965CC">
      <w:pPr>
        <w:spacing w:after="0"/>
        <w:jc w:val="both"/>
      </w:pPr>
    </w:p>
    <w:p w:rsidRDefault="00D965CC" w:rsidP="00D965CC" w:rsidR="00D965CC">
      <w:pPr>
        <w:spacing w:after="0"/>
        <w:jc w:val="both"/>
      </w:pPr>
    </w:p>
    <w:p w:rsidRDefault="00D965CC" w:rsidP="00D965CC" w:rsidR="00D965CC">
      <w:pPr>
        <w:spacing w:after="0"/>
        <w:jc w:val="center"/>
      </w:pPr>
      <w:r>
        <w:t>r i j e š i o   j e</w:t>
      </w:r>
    </w:p>
    <w:p w:rsidRDefault="00D965CC" w:rsidP="00D965CC" w:rsidR="00D965CC">
      <w:pPr>
        <w:spacing w:after="0"/>
      </w:pPr>
    </w:p>
    <w:p w:rsidRDefault="00D965CC" w:rsidP="00D965CC" w:rsidR="00D965CC">
      <w:pPr>
        <w:spacing w:after="0"/>
        <w:jc w:val="both"/>
      </w:pPr>
      <w:r>
        <w:tab/>
        <w:t>I/ Pokreće se prethodni postupak radi utvrđivanja uvjeta za otvaranje stečajnog postupka nad dužnikom NEMET jednostavno društvo s ograničenom odgovornošću za proizvodnju i usluge, skraćena tvrtka NEMET j.d.o.o. Slakovec, Slakovec 101, MBS: 070143330, OIB: 39612213744.</w:t>
      </w:r>
    </w:p>
    <w:p w:rsidRDefault="00D965CC" w:rsidP="00D965CC" w:rsidR="00D965CC">
      <w:pPr>
        <w:spacing w:after="0"/>
        <w:jc w:val="both"/>
      </w:pPr>
    </w:p>
    <w:p w:rsidRDefault="00D965CC" w:rsidP="00D965CC" w:rsidR="00D965CC">
      <w:pPr>
        <w:spacing w:after="0"/>
        <w:ind w:firstLine="708"/>
        <w:jc w:val="both"/>
      </w:pPr>
      <w:r>
        <w:t xml:space="preserve">II/ Ročište radi izjašnjenja o prijedlogu za otvaranje stečajnog postupka, te radi utvrđivanja uvjeta za otvaranje stečajnog postupka, zakazuje se kod ovog suda u Varaždinu, Ul. B. Radića 2, soba 226/II kat, za dan      </w:t>
      </w:r>
    </w:p>
    <w:p w:rsidRDefault="00D965CC" w:rsidP="00D965CC" w:rsidR="00D965CC">
      <w:pPr>
        <w:spacing w:after="0"/>
        <w:jc w:val="both"/>
      </w:pPr>
    </w:p>
    <w:p w:rsidRDefault="00D965CC" w:rsidP="00D965CC" w:rsidR="00D965CC">
      <w:pPr>
        <w:spacing w:after="0"/>
        <w:ind w:firstLine="708"/>
        <w:jc w:val="center"/>
        <w:rPr>
          <w:b/>
          <w:u w:val="single"/>
        </w:rPr>
      </w:pPr>
      <w:r>
        <w:rPr>
          <w:b/>
          <w:u w:val="single"/>
        </w:rPr>
        <w:t>11. svibnja 2018. u 9,00 sati</w:t>
      </w:r>
    </w:p>
    <w:p w:rsidRDefault="00D965CC" w:rsidP="00D965CC" w:rsidR="00D965CC">
      <w:pPr>
        <w:spacing w:after="0"/>
        <w:rPr>
          <w:b/>
          <w:u w:val="single"/>
        </w:rPr>
      </w:pPr>
    </w:p>
    <w:p w:rsidRDefault="00D965CC" w:rsidP="00D965CC" w:rsidR="00D965CC">
      <w:pPr>
        <w:spacing w:after="0"/>
        <w:ind w:firstLine="708"/>
        <w:jc w:val="both"/>
      </w:pPr>
      <w:r>
        <w:t>III/ Na ročište se poziva:</w:t>
      </w:r>
    </w:p>
    <w:p w:rsidRDefault="00D965CC" w:rsidP="00D965CC" w:rsidR="00D965CC">
      <w:pPr>
        <w:numPr>
          <w:ilvl w:val="0"/>
          <w:numId w:val="47"/>
        </w:numPr>
        <w:spacing w:after="0"/>
        <w:jc w:val="both"/>
      </w:pPr>
      <w:r>
        <w:t>dužnik  NEMET  j.d.o.o. Slakovec, Slakovec 101</w:t>
      </w:r>
    </w:p>
    <w:p w:rsidRDefault="00D965CC" w:rsidP="00D965CC" w:rsidR="00D965CC">
      <w:pPr>
        <w:spacing w:after="0"/>
        <w:jc w:val="both"/>
      </w:pPr>
    </w:p>
    <w:p w:rsidRDefault="00D965CC" w:rsidP="00D965CC" w:rsidR="00D965CC">
      <w:pPr>
        <w:spacing w:after="0"/>
        <w:jc w:val="both"/>
      </w:pPr>
    </w:p>
    <w:p w:rsidRDefault="00D965CC" w:rsidP="00D965CC" w:rsidR="00D965CC">
      <w:pPr>
        <w:spacing w:after="0"/>
        <w:jc w:val="center"/>
        <w:outlineLvl w:val="0"/>
      </w:pPr>
      <w:r>
        <w:t>Obrazloženje</w:t>
      </w:r>
    </w:p>
    <w:p w:rsidRDefault="00D965CC" w:rsidP="00D965CC" w:rsidR="00D965CC">
      <w:pPr>
        <w:spacing w:after="0"/>
        <w:jc w:val="center"/>
        <w:outlineLvl w:val="0"/>
      </w:pPr>
    </w:p>
    <w:p w:rsidRDefault="00D965CC" w:rsidP="00D965CC" w:rsidR="00D965CC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3.4.2018. u Očevidniku redoslijeda osnova za plaćanje ima evidentirane neizvršene osnove za plaćanje u neprekinutom razdoblju od 120 dana u ukupnom iznosu od 31.791,88 kn u koji iznos je uračunata kamata i naknada Financijske agencije za provedbu ovrhe na novčanim sredstvima. </w:t>
      </w:r>
      <w:r>
        <w:lastRenderedPageBreak/>
        <w:t xml:space="preserve">Prema podacima o broju zaposlenih dostavljenim od Hrvatskog zavoda za mirovinsko osiguranje dužnik ima 1 zaposlenog. Dužnik na dan 3.4.2018. u Jedinstvenom registru računa ima otvorene račune i oročena novčana sredstva kod Privredne banke Zagreb d.d. </w:t>
      </w:r>
    </w:p>
    <w:p w:rsidRDefault="00D965CC" w:rsidP="00D965CC" w:rsidR="00D965CC">
      <w:pPr>
        <w:spacing w:after="0"/>
        <w:jc w:val="both"/>
      </w:pPr>
    </w:p>
    <w:p w:rsidRDefault="00D965CC" w:rsidP="00D965CC" w:rsidR="00D965CC">
      <w:pPr>
        <w:spacing w:after="0"/>
        <w:ind w:firstLine="708"/>
        <w:jc w:val="both"/>
      </w:pPr>
      <w:r>
        <w:t>Predlagatelj je učinio vjerojatnim postojanje svoje tražbine te postojanje stečajnog razloga nesposobnosti za plaćanje odnosno nelikvidnosti.</w:t>
      </w:r>
    </w:p>
    <w:p w:rsidRDefault="00D965CC" w:rsidP="00D965CC" w:rsidR="00D965CC">
      <w:pPr>
        <w:spacing w:after="0"/>
        <w:ind w:firstLine="708"/>
        <w:jc w:val="both"/>
      </w:pPr>
    </w:p>
    <w:p w:rsidRDefault="00D965CC" w:rsidP="00D965CC" w:rsidR="00D965CC">
      <w:pPr>
        <w:spacing w:after="0"/>
        <w:jc w:val="both"/>
      </w:pPr>
      <w:r>
        <w:tab/>
        <w:t xml:space="preserve">Stoga je sud temeljem članka 115. st. 1. Stečajnog zakona (N.N. 71/15 i 104/17, dalje skraćeno: SZ-a) donio rješenje o pokretanju prethodnog postupka te je odredio ročište radi izjašnjenja o prijedlogu te utvrđivanja uvjeta za otvaranje stečajnog postupka.  </w:t>
      </w:r>
    </w:p>
    <w:p w:rsidRDefault="00D965CC" w:rsidP="00D965CC" w:rsidR="00D965CC">
      <w:pPr>
        <w:spacing w:after="0"/>
        <w:jc w:val="both"/>
      </w:pPr>
      <w:r>
        <w:tab/>
      </w:r>
      <w:r>
        <w:tab/>
        <w:t xml:space="preserve"> </w:t>
      </w:r>
    </w:p>
    <w:p w:rsidRDefault="00D965CC" w:rsidP="00D965CC" w:rsidR="00D965CC">
      <w:pPr>
        <w:spacing w:after="0"/>
        <w:jc w:val="both"/>
      </w:pPr>
    </w:p>
    <w:p w:rsidRDefault="00D965CC" w:rsidP="00D965CC" w:rsidR="00D965CC">
      <w:pPr>
        <w:spacing w:after="0"/>
        <w:ind w:firstLine="720"/>
        <w:jc w:val="center"/>
        <w:outlineLvl w:val="0"/>
      </w:pPr>
      <w:r>
        <w:t>Varaždin, 19. travnja 2018.</w:t>
      </w:r>
    </w:p>
    <w:p w:rsidRDefault="00D965CC" w:rsidP="00D965CC" w:rsidR="00D965CC">
      <w:pPr>
        <w:spacing w:after="0"/>
        <w:ind w:firstLine="720"/>
        <w:jc w:val="center"/>
        <w:outlineLvl w:val="0"/>
      </w:pPr>
    </w:p>
    <w:p w:rsidRDefault="00D965CC" w:rsidP="00D965CC" w:rsidR="00D965CC">
      <w:pPr>
        <w:spacing w:after="0"/>
        <w:ind w:firstLine="720"/>
        <w:jc w:val="center"/>
      </w:pPr>
    </w:p>
    <w:p w:rsidRDefault="00D965CC" w:rsidP="00D965CC" w:rsidR="00D965CC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Sudac:</w:t>
      </w:r>
    </w:p>
    <w:p w:rsidRDefault="00D965CC" w:rsidP="00D965CC" w:rsidR="00D965CC">
      <w:pPr>
        <w:spacing w:after="0"/>
        <w:ind w:firstLine="720"/>
        <w:jc w:val="right"/>
      </w:pPr>
    </w:p>
    <w:p w:rsidRDefault="00D965CC" w:rsidP="00D965CC" w:rsidR="00D965CC">
      <w:pPr>
        <w:spacing w:after="0"/>
        <w:ind w:firstLine="720"/>
        <w:jc w:val="center"/>
        <w:outlineLvl w:val="0"/>
      </w:pPr>
      <w:r>
        <w:t xml:space="preserve">                                                                    Jasna Lekić</w:t>
      </w:r>
    </w:p>
    <w:p w:rsidRDefault="00D965CC" w:rsidP="00D965CC" w:rsidR="00D965CC">
      <w:pPr>
        <w:spacing w:after="0"/>
        <w:ind w:firstLine="720"/>
        <w:jc w:val="center"/>
        <w:outlineLvl w:val="0"/>
      </w:pPr>
    </w:p>
    <w:p w:rsidRDefault="00D965CC" w:rsidP="00D965CC" w:rsidR="00D965CC">
      <w:pPr>
        <w:spacing w:after="0"/>
        <w:ind w:firstLine="720"/>
        <w:jc w:val="center"/>
        <w:outlineLvl w:val="0"/>
      </w:pPr>
    </w:p>
    <w:p w:rsidRDefault="00D965CC" w:rsidP="00D965CC" w:rsidR="00D965CC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</w:t>
      </w:r>
    </w:p>
    <w:p w:rsidRDefault="00D965CC" w:rsidP="00D965CC" w:rsidR="00D965CC">
      <w:pPr>
        <w:spacing w:after="0"/>
        <w:ind w:firstLine="720"/>
        <w:jc w:val="right"/>
      </w:pPr>
    </w:p>
    <w:p w:rsidRDefault="00D965CC" w:rsidP="00D965CC" w:rsidR="00D965CC">
      <w:pPr>
        <w:spacing w:after="0"/>
        <w:jc w:val="both"/>
        <w:outlineLvl w:val="0"/>
      </w:pPr>
      <w:r>
        <w:t>POUKA O PRAVNOM LIJEKU:</w:t>
      </w:r>
    </w:p>
    <w:p w:rsidRDefault="00D965CC" w:rsidP="00D965CC" w:rsidR="00D965CC">
      <w:pPr>
        <w:spacing w:after="0"/>
        <w:jc w:val="both"/>
      </w:pPr>
    </w:p>
    <w:p w:rsidRDefault="00D965CC" w:rsidP="00D965CC" w:rsidR="00D965CC">
      <w:pPr>
        <w:spacing w:after="0"/>
        <w:jc w:val="both"/>
        <w:outlineLvl w:val="0"/>
      </w:pPr>
      <w:r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D965CC" w:rsidP="00D965CC" w:rsidR="00D965CC">
      <w:pPr>
        <w:spacing w:after="0"/>
        <w:jc w:val="both"/>
      </w:pPr>
    </w:p>
    <w:p w:rsidRDefault="00D965CC" w:rsidP="00D965CC" w:rsidR="00D965CC">
      <w:pPr>
        <w:spacing w:after="0"/>
        <w:jc w:val="both"/>
      </w:pPr>
    </w:p>
    <w:p w:rsidRDefault="00D965CC" w:rsidP="00D965CC" w:rsidR="00D965CC">
      <w:pPr>
        <w:spacing w:after="0"/>
        <w:jc w:val="both"/>
      </w:pPr>
    </w:p>
    <w:p w:rsidRDefault="00D965CC" w:rsidP="00D965CC" w:rsidR="00D965CC">
      <w:pPr>
        <w:spacing w:after="0"/>
        <w:jc w:val="both"/>
      </w:pPr>
    </w:p>
    <w:p w:rsidRDefault="00D965CC" w:rsidP="00D965CC" w:rsidR="00D965CC">
      <w:pPr>
        <w:spacing w:after="0"/>
        <w:jc w:val="both"/>
      </w:pPr>
      <w:r>
        <w:t>DNA: 1. dužnik  NEMET  j.d.o.o. Slakovec, Slakovec 101, 40305 Nedelišće</w:t>
      </w:r>
    </w:p>
    <w:p w:rsidRDefault="00D965CC" w:rsidP="00D965CC" w:rsidR="00D965CC">
      <w:pPr>
        <w:spacing w:after="0"/>
        <w:jc w:val="both"/>
      </w:pPr>
      <w:r>
        <w:t xml:space="preserve">            </w:t>
      </w:r>
    </w:p>
    <w:p w:rsidRDefault="00D965CC" w:rsidP="00D965CC" w:rsidR="00D965CC">
      <w:pPr>
        <w:spacing w:after="0"/>
        <w:jc w:val="both"/>
      </w:pPr>
      <w:r>
        <w:t xml:space="preserve"> </w:t>
      </w:r>
    </w:p>
    <w:p w:rsidRDefault="00D965CC" w:rsidP="00D965CC" w:rsidR="00D965CC">
      <w:pPr>
        <w:spacing w:after="0"/>
      </w:pPr>
    </w:p>
    <w:p w:rsidRDefault="00AE649C" w:rsidP="00D965CC" w:rsidR="00AE649C" w:rsidRPr="00B76F3C">
      <w:pPr>
        <w:pStyle w:val="NormaleSPIS"/>
        <w:spacing w:after="0"/>
      </w:pPr>
    </w:p>
    <w:p w:rsidRDefault="00AB4602" w:rsidP="00D965CC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965CC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B9A" w:rsidP="00537B78" w:rsidR="00F24B9A">
      <w:r>
        <w:separator/>
      </w:r>
    </w:p>
  </w:endnote>
  <w:endnote w:id="0" w:type="continuationSeparator">
    <w:p w:rsidRDefault="00F24B9A" w:rsidP="00537B78" w:rsidR="00F24B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B9A" w:rsidP="00537B78" w:rsidR="00F24B9A">
      <w:r>
        <w:separator/>
      </w:r>
    </w:p>
  </w:footnote>
  <w:footnote w:id="0" w:type="continuationSeparator">
    <w:p w:rsidRDefault="00F24B9A" w:rsidP="00537B78" w:rsidR="00F24B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2820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5CC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4B9A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168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St-123/2018-3</izvorni_sadrzaj>
    <derivirana_varijabla naziv="DomainObject.Oznaka_1">St-123/2018-3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2018.</izvorni_sadrzaj>
    <derivirana_varijabla naziv="DomainObject.Predmet.DatumOsnivanja_1">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St-123/2018</izvorni_sadrzaj>
    <derivirana_varijabla naziv="DomainObject.Predmet.OznakaBroj_1">St-123/2018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NEMET jednostavno društvo s ograničenom odgovornošću za proizvodnju i usluge</izvorni_sadrzaj>
    <derivirana_varijabla naziv="DomainObject.Predmet.ProtustrankaFormated_1">  NEMET jednostavno društvo s ograničenom odgovornošću za proizvodnju i usluge</derivirana_varijabla>
  </DomainObject.Predmet.ProtustrankaFormated>
  <DomainObject.Predmet.ProtustrankaFormatedOIB>
    <izvorni_sadrzaj>  NEMET jednostavno društvo s ograničenom odgovornošću za proizvodnju i usluge, OIB 39612213744</izvorni_sadrzaj>
    <derivirana_varijabla naziv="DomainObject.Predmet.ProtustrankaFormatedOIB_1">  NEMET jednostavno društvo s ograničenom odgovornošću za proizvodnju i usluge, OIB 39612213744</derivirana_varijabla>
  </DomainObject.Predmet.ProtustrankaFormatedOIB>
  <DomainObject.Predmet.ProtustrankaFormatedWithAdress>
    <izvorni_sadrzaj> NEMET jednostavno društvo s ograničenom odgovornošću za proizvodnju i usluge, Slakovec 101, 40000 Slakovec</izvorni_sadrzaj>
    <derivirana_varijabla naziv="DomainObject.Predmet.ProtustrankaFormatedWithAdress_1"> NEMET jednostavno društvo s ograničenom odgovornošću za proizvodnju i usluge, Slakovec 101, 40000 Slakovec</derivirana_varijabla>
  </DomainObject.Predmet.ProtustrankaFormatedWithAdress>
  <DomainObject.Predmet.ProtustrankaFormatedWithAdressOIB>
    <izvorni_sadrzaj> NEMET jednostavno društvo s ograničenom odgovornošću za proizvodnju i usluge, OIB 39612213744, Slakovec 101, 40000 Slakovec</izvorni_sadrzaj>
    <derivirana_varijabla naziv="DomainObject.Predmet.ProtustrankaFormatedWithAdressOIB_1"> NEMET jednostavno društvo s ograničenom odgovornošću za proizvodnju i usluge, OIB 39612213744, Slakovec 101, 40000 Slakovec</derivirana_varijabla>
  </DomainObject.Predmet.ProtustrankaFormatedWithAdressOIB>
  <DomainObject.Predmet.ProtustrankaWithAdress>
    <izvorni_sadrzaj>NEMET jednostavno društvo s ograničenom odgovornošću za proizvodnju i usluge Slakovec 101, 40000 Slakovec</izvorni_sadrzaj>
    <derivirana_varijabla naziv="DomainObject.Predmet.ProtustrankaWithAdress_1">NEMET jednostavno društvo s ograničenom odgovornošću za proizvodnju i usluge Slakovec 101, 40000 Slakovec</derivirana_varijabla>
  </DomainObject.Predmet.ProtustrankaWithAdress>
  <DomainObject.Predmet.ProtustrankaWithAdressOIB>
    <izvorni_sadrzaj>NEMET jednostavno društvo s ograničenom odgovornošću za proizvodnju i usluge, OIB 39612213744, Slakovec 101, 40000 Slakovec</izvorni_sadrzaj>
    <derivirana_varijabla naziv="DomainObject.Predmet.ProtustrankaWithAdressOIB_1">NEMET jednostavno društvo s ograničenom odgovornošću za proizvodnju i usluge, OIB 39612213744, Slakovec 101, 40000 Slakovec</derivirana_varijabla>
  </DomainObject.Predmet.ProtustrankaWithAdressOIB>
  <DomainObject.Predmet.ProtustrankaNazivFormated>
    <izvorni_sadrzaj>NEMET jednostavno društvo s ograničenom odgovornošću za proizvodnju i usluge</izvorni_sadrzaj>
    <derivirana_varijabla naziv="DomainObject.Predmet.ProtustrankaNazivFormated_1">NEMET jednostavno društvo s ograničenom odgovornošću za proizvodnju i usluge</derivirana_varijabla>
  </DomainObject.Predmet.ProtustrankaNazivFormated>
  <DomainObject.Predmet.ProtustrankaNazivFormatedOIB>
    <izvorni_sadrzaj>NEMET jednostavno društvo s ograničenom odgovornošću za proizvodnju i usluge, OIB 39612213744</izvorni_sadrzaj>
    <derivirana_varijabla naziv="DomainObject.Predmet.ProtustrankaNazivFormatedOIB_1">NEMET jednostavno društvo s ograničenom odgovornošću za proizvodnju i usluge, OIB 39612213744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31791.88</izvorni_sadrzaj>
    <derivirana_varijabla naziv="DomainObject.Predmet.TrenutnaVrijednost_1">31791.88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NEMET jednostavno društvo s ograničenom odgovornošću za proizvodnju i usluge</item>
    </izvorni_sadrzaj>
    <derivirana_varijabla naziv="DomainObject.Predmet.ProtuStrankaListFormated_1">
      <item>NEMET jednostavno društvo s ograničenom odgovornošću za proizvodnju i usluge</item>
    </derivirana_varijabla>
  </DomainObject.Predmet.ProtuStrankaListFormated>
  <DomainObject.Predmet.ProtuStrankaListFormatedOIB>
    <izvorni_sadrzaj>
      <item>NEMET jednostavno društvo s ograničenom odgovornošću za proizvodnju i usluge, OIB 39612213744</item>
    </izvorni_sadrzaj>
    <derivirana_varijabla naziv="DomainObject.Predmet.ProtuStrankaListFormatedOIB_1">
      <item>NEMET jednostavno društvo s ograničenom odgovornošću za proizvodnju i usluge, OIB 39612213744</item>
    </derivirana_varijabla>
  </DomainObject.Predmet.ProtuStrankaListFormatedOIB>
  <DomainObject.Predmet.ProtuStrankaListFormatedWithAdress>
    <izvorni_sadrzaj>
      <item>NEMET jednostavno društvo s ograničenom odgovornošću za proizvodnju i usluge, Slakovec 101, 40000 Slakovec</item>
    </izvorni_sadrzaj>
    <derivirana_varijabla naziv="DomainObject.Predmet.ProtuStrankaListFormatedWithAdress_1">
      <item>NEMET jednostavno društvo s ograničenom odgovornošću za proizvodnju i usluge, Slakovec 101, 40000 Slakovec</item>
    </derivirana_varijabla>
  </DomainObject.Predmet.ProtuStrankaListFormatedWithAdress>
  <DomainObject.Predmet.ProtuStrankaListFormatedWithAdressOIB>
    <izvorni_sadrzaj>
      <item>NEMET jednostavno društvo s ograničenom odgovornošću za proizvodnju i usluge, OIB 39612213744, Slakovec 101, 40000 Slakovec</item>
    </izvorni_sadrzaj>
    <derivirana_varijabla naziv="DomainObject.Predmet.ProtuStrankaListFormatedWithAdressOIB_1">
      <item>NEMET jednostavno društvo s ograničenom odgovornošću za proizvodnju i usluge, OIB 39612213744, Slakovec 101, 40000 Slakovec</item>
    </derivirana_varijabla>
  </DomainObject.Predmet.ProtuStrankaListFormatedWithAdressOIB>
  <DomainObject.Predmet.ProtuStrankaListNazivFormated>
    <izvorni_sadrzaj>
      <item>NEMET jednostavno društvo s ograničenom odgovornošću za proizvodnju i usluge</item>
    </izvorni_sadrzaj>
    <derivirana_varijabla naziv="DomainObject.Predmet.ProtuStrankaListNazivFormated_1">
      <item>NEMET jednostavno društvo s ograničenom odgovornošću za proizvodnju i usluge</item>
    </derivirana_varijabla>
  </DomainObject.Predmet.ProtuStrankaListNazivFormated>
  <DomainObject.Predmet.ProtuStrankaListNazivFormatedOIB>
    <izvorni_sadrzaj>
      <item>NEMET jednostavno društvo s ograničenom odgovornošću za proizvodnju i usluge, OIB 39612213744</item>
    </izvorni_sadrzaj>
    <derivirana_varijabla naziv="DomainObject.Predmet.ProtuStrankaListNazivFormatedOIB_1">
      <item>NEMET jednostavno društvo s ograničenom odgovornošću za proizvodnju i usluge, OIB 39612213744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>St-123/2018-3</izvorni_sadrzaj>
    <derivirana_varijabla naziv="DomainObject.PoslovniBrojDokumenta_1">St-123/2018-3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NEMET jednostavno društvo s ograničenom odgovornošću za proizvodnju i usluge</izvorni_sadrzaj>
    <derivirana_varijabla naziv="DomainObject.Predmet.ProtustrankaIDrugi_1">NEMET jednostavno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NEMET jednostavno društvo s ograničenom odgovornošću za proizvodnju i usluge, OIB 39612213744, Slakovec 101, 40000 Slakovec</izvorni_sadrzaj>
    <derivirana_varijabla naziv="DomainObject.Predmet.ProtustrankaIDrugiAdressOIB_1">NEMET jednostavno društvo s ograničenom odgovornošću za proizvodnju i usluge, OIB 39612213744, Slakovec 101, 40000 Slakovec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NEMET jednostavno društvo s ograničenom odgovornošću za proizvodnju i usluge</item>
      <item>Sudski registar</item>
    </izvorni_sadrzaj>
    <derivirana_varijabla naziv="DomainObject.Predmet.SudioniciListNaziv_1">
      <item>Financijska agencija</item>
      <item>NEMET jednostavno društvo s ograničenom odgovornošću za proizvodnju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NEMET jednostavno društvo s ograničenom odgovornošću za proizvodnju i usluge, OIB 39612213744, Slakovec 101,40000 Slakovec</item>
      <item>Sudski registar</item>
    </izvorni_sadrzaj>
    <derivirana_varijabla naziv="DomainObject.Predmet.SudioniciListAdressOIB_1">
      <item>Financijska agencija, OIB 85821130368, A. Cesarca 2,42000 Varaždin</item>
      <item>NEMET jednostavno društvo s ograničenom odgovornošću za proizvodnju i usluge, OIB 39612213744, Slakovec 101,40000 Slakovec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EF4CB5-56A5-4676-96E3-FF1EDC58FA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383</properties:Words>
  <properties:Characters>2148</properties:Characters>
  <properties:Lines>81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2018-04-19T10:29:00Z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St-123/2018-3 / Odluka - Rješenje - pokretanje prethodnog postupka radi utvrđivanja uvjeta za otvaranje stečajnog postupka (odluka_St-123_2018-3.docx)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