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ee7b" w14:paraId="6deee7b" w:rsidRDefault="000C3AD3" w:rsidP="000C3AD3" w:rsidR="000C3AD3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0C3AD3" w:rsidP="000C3AD3" w:rsidR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0C3AD3" w:rsidP="000C3AD3" w:rsidR="000C3AD3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3" w:name="Month"/>
          <w:attr w:val="26" w:name="Day"/>
          <w:attr w:val="2019" w:name="Year"/>
        </w:smartTagPr>
        <w:r w:rsidR="002765E3">
          <w:rPr>
            <w:b/>
            <w:bCs/>
            <w:sz w:val="24"/>
            <w:szCs w:val="24"/>
          </w:rPr>
          <w:t>2</w:t>
        </w:r>
        <w:r w:rsidR="00EF6E4F">
          <w:rPr>
            <w:b/>
            <w:bCs/>
            <w:sz w:val="24"/>
            <w:szCs w:val="24"/>
          </w:rPr>
          <w:t>6</w:t>
        </w:r>
        <w:r w:rsidR="002765E3">
          <w:rPr>
            <w:b/>
            <w:bCs/>
            <w:sz w:val="24"/>
            <w:szCs w:val="24"/>
          </w:rPr>
          <w:t>.</w:t>
        </w:r>
        <w:r w:rsidR="00EF6E4F">
          <w:rPr>
            <w:b/>
            <w:bCs/>
            <w:sz w:val="24"/>
            <w:szCs w:val="24"/>
          </w:rPr>
          <w:t>03</w:t>
        </w:r>
        <w:r w:rsidR="00734318">
          <w:rPr>
            <w:b/>
            <w:bCs/>
            <w:sz w:val="24"/>
            <w:szCs w:val="24"/>
          </w:rPr>
          <w:t>.201</w:t>
        </w:r>
        <w:r w:rsidR="00EF6E4F">
          <w:rPr>
            <w:b/>
            <w:bCs/>
            <w:sz w:val="24"/>
            <w:szCs w:val="24"/>
          </w:rPr>
          <w:t>9</w:t>
        </w:r>
        <w:r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9" w:name="Year"/>
        </w:smartTagPr>
        <w:r w:rsidR="002765E3">
          <w:rPr>
            <w:b/>
            <w:bCs/>
            <w:sz w:val="24"/>
            <w:szCs w:val="24"/>
          </w:rPr>
          <w:t>2</w:t>
        </w:r>
        <w:r w:rsidR="00EF6E4F">
          <w:rPr>
            <w:b/>
            <w:bCs/>
            <w:sz w:val="24"/>
            <w:szCs w:val="24"/>
          </w:rPr>
          <w:t>7</w:t>
        </w:r>
        <w:r w:rsidR="002765E3">
          <w:rPr>
            <w:b/>
            <w:bCs/>
            <w:sz w:val="24"/>
            <w:szCs w:val="24"/>
          </w:rPr>
          <w:t>.0</w:t>
        </w:r>
        <w:r w:rsidR="00EF6E4F">
          <w:rPr>
            <w:b/>
            <w:bCs/>
            <w:sz w:val="24"/>
            <w:szCs w:val="24"/>
          </w:rPr>
          <w:t>6</w:t>
        </w:r>
        <w:r w:rsidR="002765E3">
          <w:rPr>
            <w:b/>
            <w:bCs/>
            <w:sz w:val="24"/>
            <w:szCs w:val="24"/>
          </w:rPr>
          <w:t>.2019</w:t>
        </w:r>
        <w:r>
          <w:rPr>
            <w:b/>
            <w:bCs/>
            <w:sz w:val="24"/>
            <w:szCs w:val="24"/>
          </w:rPr>
          <w:t>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0C3AD3" w:rsidP="000C3AD3" w:rsidR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0C3AD3" w:rsidP="000C3AD3" w:rsidR="000C3AD3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0C3AD3" w:rsidP="000C3AD3" w:rsidR="000C3AD3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  <w:jc w:val="both"/>
      </w:pP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element="date" w:uri="urn:schemas-microsoft-com:office:smarttags">
        <w:smartTagPr>
          <w:attr w:val="2002" w:name="Year"/>
          <w:attr w:val="17" w:name="Day"/>
          <w:attr w:val="05" w:name="Month"/>
          <w:attr w:val="trans" w:name="ls"/>
        </w:smartTagPr>
        <w:r>
          <w:t>17.05.2002.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element="date" w:uri="urn:schemas-microsoft-com:office:smarttags">
        <w:smartTagPr>
          <w:attr w:val="2002" w:name="Year"/>
          <w:attr w:val="10" w:name="Day"/>
          <w:attr w:val="09" w:name="Month"/>
          <w:attr w:val="trans" w:name="ls"/>
        </w:smartTagPr>
        <w:r>
          <w:t>10.09.2002.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element="date" w:uri="urn:schemas-microsoft-com:office:smarttags">
        <w:smartTagPr>
          <w:attr w:val="2004" w:name="Year"/>
          <w:attr w:val="28" w:name="Day"/>
          <w:attr w:val="05" w:name="Month"/>
          <w:attr w:val="trans" w:name="ls"/>
        </w:smartTagPr>
        <w:r>
          <w:t>28.05.2004.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element="date" w:uri="urn:schemas-microsoft-com:office:smarttags">
        <w:smartTagPr>
          <w:attr w:val="2004" w:name="Year"/>
          <w:attr w:val="10" w:name="Day"/>
          <w:attr w:val="12" w:name="Month"/>
          <w:attr w:val="trans" w:name="ls"/>
        </w:smartTagPr>
        <w:r>
          <w:t>10.12.2004.</w:t>
        </w:r>
      </w:smartTag>
      <w:r>
        <w:t xml:space="preserve"> godine, a upis brisanja u sudskom registru proveden je dana </w:t>
      </w:r>
      <w:smartTag w:element="date" w:uri="urn:schemas-microsoft-com:office:smarttags">
        <w:smartTagPr>
          <w:attr w:val="2005" w:name="Year"/>
          <w:attr w:val="16" w:name="Day"/>
          <w:attr w:val="09" w:name="Month"/>
          <w:attr w:val="trans" w:name="ls"/>
        </w:smartTagPr>
        <w:r>
          <w:t>16.09.2005.</w:t>
        </w:r>
      </w:smartTag>
      <w:r>
        <w:t xml:space="preserve"> godine</w:t>
      </w: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B05BD9" w:rsidP="00B05BD9" w:rsidR="00442C8C" w:rsidRPr="00B05BD9">
      <w:pPr>
        <w:pStyle w:val="Bezproreda1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2765E3" w:rsidP="00442C8C" w:rsidR="0016258A">
      <w:pPr>
        <w:pStyle w:val="Bezproreda1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Obzirom da </w:t>
      </w:r>
      <w:r w:rsidR="0016258A">
        <w:rPr>
          <w:rFonts w:cs="Times New Roman"/>
        </w:rPr>
        <w:t>nije bilo promjena</w:t>
      </w:r>
      <w:r w:rsidR="00EF6E4F">
        <w:rPr>
          <w:rFonts w:cs="Times New Roman"/>
        </w:rPr>
        <w:t xml:space="preserve">  u prethodnom izvještajnom razdoblju</w:t>
      </w:r>
      <w:r w:rsidR="0016258A">
        <w:rPr>
          <w:rFonts w:cs="Times New Roman"/>
        </w:rPr>
        <w:t xml:space="preserve">, </w:t>
      </w:r>
      <w:r>
        <w:rPr>
          <w:rFonts w:cs="Times New Roman"/>
        </w:rPr>
        <w:t xml:space="preserve"> </w:t>
      </w:r>
      <w:r w:rsidR="0016258A">
        <w:rPr>
          <w:rFonts w:cs="Times New Roman"/>
        </w:rPr>
        <w:t xml:space="preserve"> stečajni upravitelj </w:t>
      </w:r>
      <w:r w:rsidR="00EF6E4F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 w:rsidR="0016258A">
        <w:rPr>
          <w:rFonts w:cs="Times New Roman"/>
        </w:rPr>
        <w:t>ukratko</w:t>
      </w:r>
      <w:r w:rsidR="00EF6E4F">
        <w:rPr>
          <w:rFonts w:cs="Times New Roman"/>
        </w:rPr>
        <w:t xml:space="preserve"> će</w:t>
      </w:r>
      <w:r w:rsidR="0016258A">
        <w:rPr>
          <w:rFonts w:cs="Times New Roman"/>
        </w:rPr>
        <w:t xml:space="preserve"> ponoviti izvješće o stanju pravnih predmeta i nekretnina.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442C8C" w:rsidP="00442C8C" w:rsidR="00442C8C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442C8C" w:rsidP="00442C8C" w:rsidR="00442C8C">
      <w:pPr>
        <w:pStyle w:val="Bezproreda1"/>
        <w:spacing w:after="0"/>
        <w:jc w:val="both"/>
      </w:pPr>
    </w:p>
    <w:p w:rsidRDefault="00B05BD9" w:rsidP="00B05BD9" w:rsidR="00B05BD9" w:rsidRPr="00B05BD9">
      <w:pPr>
        <w:pStyle w:val="Bezproreda1"/>
        <w:numPr>
          <w:ilvl w:val="0"/>
          <w:numId w:val="4"/>
        </w:numPr>
        <w:tabs>
          <w:tab w:pos="1080" w:val="clear"/>
          <w:tab w:pos="360" w:val="left"/>
          <w:tab w:pos="720" w:val="num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element="metricconverter" w:uri="urn:schemas-microsoft-com:office:smarttags">
        <w:smartTagPr>
          <w:attr w:val="4 jutra" w:name="ProductID"/>
        </w:smartTagPr>
        <w:r w:rsidRPr="00B05BD9">
          <w:t>4 jutra</w:t>
        </w:r>
      </w:smartTag>
      <w:r w:rsidRPr="00B05BD9"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Default="00B05BD9" w:rsidP="00B05BD9" w:rsidR="00B05BD9" w:rsidRPr="00B05BD9">
      <w:pPr>
        <w:pStyle w:val="Bezproreda1"/>
        <w:tabs>
          <w:tab w:pos="180" w:val="left"/>
          <w:tab w:pos="360" w:val="left"/>
        </w:tabs>
        <w:spacing w:after="0"/>
        <w:jc w:val="both"/>
      </w:pPr>
      <w:r>
        <w:tab/>
      </w:r>
      <w:r>
        <w:tab/>
      </w:r>
      <w:r>
        <w:tab/>
      </w:r>
    </w:p>
    <w:p w:rsidRDefault="00954E26" w:rsidP="00954E26" w:rsidR="00442C8C">
      <w:pPr>
        <w:pStyle w:val="Bezproreda1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element="date" w:uri="urn:schemas-microsoft-com:office:smarttags">
        <w:smartTagPr>
          <w:attr w:val="2014" w:name="Year"/>
          <w:attr w:val="24" w:name="Day"/>
          <w:attr w:val="2" w:name="Month"/>
          <w:attr w:val="trans" w:name="ls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Default="00442C8C" w:rsidP="00442C8C" w:rsidR="00442C8C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442C8C" w:rsidP="00442C8C" w:rsidR="00442C8C" w:rsidRPr="00626A16">
      <w:pPr>
        <w:jc w:val="center"/>
        <w:rPr>
          <w:rFonts w:cs="Times New Roman"/>
          <w:sz w:val="16"/>
          <w:szCs w:val="16"/>
        </w:rPr>
      </w:pPr>
    </w:p>
    <w:p w:rsidRDefault="00442C8C" w:rsidP="00954E26" w:rsidR="00442C8C">
      <w:pPr>
        <w:spacing w:after="0"/>
        <w:ind w:firstLine="360"/>
        <w:jc w:val="both"/>
      </w:pPr>
      <w:r>
        <w:t>Te izgrađene infrastrukture na iznos od:</w:t>
      </w:r>
    </w:p>
    <w:p w:rsidRDefault="00442C8C" w:rsidP="00442C8C" w:rsidR="00442C8C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954E26" w:rsidP="00954E26" w:rsidR="00954E26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Default="00954E26" w:rsidP="00954E26" w:rsidR="00954E2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54E26" w:rsidP="00954E26" w:rsidR="00954E26">
      <w:pPr>
        <w:spacing w:after="0"/>
        <w:ind w:firstLine="720"/>
        <w:jc w:val="both"/>
      </w:pPr>
      <w:r>
        <w:t xml:space="preserve">Kao što je bilo već ranije rečeno,  unovčenje gore opisane nekretnine </w:t>
      </w:r>
      <w:r w:rsidRP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Default="00954E26" w:rsidP="00954E26" w:rsidR="00954E26" w:rsidRPr="00376E2B">
      <w:pPr>
        <w:spacing w:after="0"/>
        <w:ind w:firstLine="720"/>
        <w:jc w:val="both"/>
        <w:rPr>
          <w:sz w:val="16"/>
          <w:szCs w:val="16"/>
        </w:rPr>
      </w:pPr>
    </w:p>
    <w:p w:rsidRDefault="00376E2B" w:rsidP="00954E26" w:rsidR="00954E26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element="date" w:uri="urn:schemas-microsoft-com:office:smarttags">
        <w:smartTagPr>
          <w:attr w:val="2017" w:name="Year"/>
          <w:attr w:val="04" w:name="Day"/>
          <w:attr w:val="04" w:name="Month"/>
          <w:attr w:val="trans" w:name="ls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Default="00954E26" w:rsidP="00954E26" w:rsidR="00954E26">
      <w:pPr>
        <w:spacing w:after="0"/>
        <w:ind w:firstLine="720"/>
        <w:jc w:val="both"/>
      </w:pPr>
    </w:p>
    <w:p w:rsidRDefault="00954E26" w:rsidP="00954E26" w:rsidR="00954E26">
      <w:pPr>
        <w:spacing w:after="0"/>
        <w:ind w:firstLine="720"/>
        <w:jc w:val="both"/>
      </w:pPr>
    </w:p>
    <w:p w:rsidRDefault="00954E26" w:rsidP="00442C8C" w:rsidR="00954E26">
      <w:pPr>
        <w:spacing w:after="0"/>
        <w:ind w:firstLine="708"/>
        <w:jc w:val="both"/>
      </w:pPr>
    </w:p>
    <w:p w:rsidRDefault="000C3AD3" w:rsidP="000C3AD3" w:rsidR="000C3AD3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376E2B" w:rsidP="000C3AD3" w:rsidR="00376E2B" w:rsidRP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0C3AD3" w:rsidP="000C3AD3" w:rsidR="000C3AD3">
      <w:pPr>
        <w:spacing w:after="0"/>
        <w:ind w:hanging="1584" w:left="2124"/>
        <w:jc w:val="both"/>
      </w:pPr>
      <w:r>
        <w:t>Radi:</w:t>
      </w:r>
      <w:r>
        <w:tab/>
        <w:t>utvrđenja, priznanja i trpljenja, podredno sklapanju ugovora te radi osiguranja</w:t>
      </w:r>
    </w:p>
    <w:p w:rsidRDefault="0060531D" w:rsidP="000C3AD3" w:rsidR="0060531D" w:rsidRPr="0060531D">
      <w:pPr>
        <w:spacing w:after="0"/>
        <w:ind w:hanging="1584" w:left="2124"/>
        <w:jc w:val="both"/>
        <w:rPr>
          <w:sz w:val="24"/>
          <w:szCs w:val="24"/>
        </w:rPr>
      </w:pP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U navedenom predmetu sud je donio </w:t>
      </w:r>
      <w:smartTag w:element="date" w:uri="urn:schemas-microsoft-com:office:smarttags">
        <w:smartTagPr>
          <w:attr w:val="trans" w:name="ls"/>
          <w:attr w:val="06" w:name="Month"/>
          <w:attr w:val="17" w:name="Day"/>
          <w:attr w:val="2015" w:name="Year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element="date" w:uri="urn:schemas-microsoft-com:office:smarttags">
        <w:smartTagPr>
          <w:attr w:val="trans" w:name="ls"/>
          <w:attr w:val="2" w:name="Month"/>
          <w:attr w:val="9" w:name="Day"/>
          <w:attr w:val="2004" w:name="Year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r:id="rId9" w:history="true" w:tgtFrame="_blank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element="date" w:uri="urn:schemas-microsoft-com:office:smarttags">
        <w:smartTagPr>
          <w:attr w:val="trans" w:name="ls"/>
          <w:attr w:val="05" w:name="Month"/>
          <w:attr w:val="18" w:name="Day"/>
          <w:attr w:val="2016" w:name="Year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Rješenjem Trgovačkog suda u Zagrebu od </w:t>
      </w:r>
      <w:smartTag w:element="date" w:uri="urn:schemas-microsoft-com:office:smarttags">
        <w:smartTagPr>
          <w:attr w:val="trans" w:name="ls"/>
          <w:attr w:val="05" w:name="Month"/>
          <w:attr w:val="12" w:name="Day"/>
          <w:attr w:val="2017" w:name="Year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element="date" w:uri="urn:schemas-microsoft-com:office:smarttags">
        <w:smartTagPr>
          <w:attr w:val="trans" w:name="ls"/>
          <w:attr w:val="05" w:name="Month"/>
          <w:attr w:val="12" w:name="Day"/>
          <w:attr w:val="2017" w:name="Year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Predmet se od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7" w:name="Year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r:id="rId10" w:history="true" w:tgtFrame="_blank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Default="0060531D" w:rsidP="0060531D" w:rsidR="0060531D">
      <w:pPr>
        <w:pStyle w:val="Bezproreda1"/>
        <w:ind w:firstLine="360"/>
        <w:jc w:val="both"/>
      </w:pPr>
    </w:p>
    <w:p w:rsidRDefault="0060531D" w:rsidP="000C3AD3" w:rsidR="0060531D" w:rsidRPr="003E03FB">
      <w:pPr>
        <w:spacing w:after="0"/>
        <w:ind w:hanging="1584" w:left="2124"/>
        <w:jc w:val="both"/>
        <w:rPr>
          <w:rFonts w:cs="Times New Roman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0C3AD3" w:rsidP="000C3AD3" w:rsidR="000C3AD3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0C3AD3" w:rsidP="000C3AD3" w:rsidR="000C3AD3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r:id="rId11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element="date" w:uri="urn:schemas-microsoft-com:office:smarttags">
        <w:smartTagPr>
          <w:attr w:val="trans" w:name="ls"/>
          <w:attr w:val="11" w:name="Month"/>
          <w:attr w:val="07" w:name="Day"/>
          <w:attr w:val="2013" w:name="Year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Trgovački sud u Zagrebu donio je presudu dana </w:t>
      </w:r>
      <w:smartTag w:element="date" w:uri="urn:schemas-microsoft-com:office:smarttags">
        <w:smartTagPr>
          <w:attr w:val="trans" w:name="ls"/>
          <w:attr w:val="03" w:name="Month"/>
          <w:attr w:val="09" w:name="Day"/>
          <w:attr w:val="2015" w:name="Year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> Rješenjem Trgovačkog suda u Zagrebu </w:t>
      </w:r>
      <w:hyperlink r:id="rId12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element="date" w:uri="urn:schemas-microsoft-com:office:smarttags">
        <w:smartTagPr>
          <w:attr w:val="trans" w:name="ls"/>
          <w:attr w:val="10" w:name="Month"/>
          <w:attr w:val="06" w:name="Day"/>
          <w:attr w:val="2016" w:name="Year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7" w:name="Year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element="date" w:uri="urn:schemas-microsoft-com:office:smarttags">
        <w:smartTagPr>
          <w:attr w:val="trans" w:name="ls"/>
          <w:attr w:val="07" w:name="Month"/>
          <w:attr w:val="04" w:name="Day"/>
          <w:attr w:val="2017" w:name="Year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r:id="rId13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Default="0060531D" w:rsidP="0060531D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0C3AD3" w:rsidP="000C3AD3" w:rsidR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0C3AD3" w:rsidP="000C3AD3" w:rsidR="000C3AD3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0C3AD3" w:rsidP="000C3AD3" w:rsidR="000C3AD3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Default="000C3AD3" w:rsidP="000C3AD3" w:rsidR="000C3AD3">
      <w:pPr>
        <w:spacing w:after="0"/>
        <w:ind w:firstLine="720"/>
        <w:jc w:val="both"/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</w:p>
    <w:p w:rsidRDefault="000345A1" w:rsidP="002765E3" w:rsidR="000345A1">
      <w:pPr>
        <w:shd w:fill="FFFFFF" w:color="auto" w:val="clear"/>
      </w:pPr>
      <w:r>
        <w:rPr>
          <w:rFonts w:cs="Arial" w:hAnsi="Arial" w:ascii="Arial"/>
          <w:color w:val="1F497D"/>
          <w:sz w:val="19"/>
          <w:szCs w:val="19"/>
        </w:rPr>
        <w:t> </w:t>
      </w:r>
    </w:p>
    <w:p w:rsidRDefault="000345A1" w:rsidP="000C3AD3" w:rsidR="000345A1" w:rsidRPr="00E97BE4">
      <w:pPr>
        <w:spacing w:after="0"/>
        <w:ind w:firstLine="720"/>
        <w:jc w:val="both"/>
      </w:pPr>
    </w:p>
    <w:p w:rsidRDefault="000C3AD3" w:rsidP="000C3AD3" w:rsidR="000C3AD3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0C3AD3" w:rsidP="000C3AD3" w:rsidR="000C3AD3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734318" w:rsidP="000C3AD3" w:rsidR="000C3AD3" w:rsidRPr="007C4486">
      <w:pPr>
        <w:pStyle w:val="Bezproreda1"/>
        <w:ind w:firstLine="360"/>
        <w:jc w:val="both"/>
        <w:rPr>
          <w:rFonts w:cs="Times New Roman"/>
        </w:rPr>
      </w:pPr>
      <w:r>
        <w:t>U</w:t>
      </w:r>
      <w:r w:rsidR="000C3AD3">
        <w:t>koliko se predmetni parnični postupci okončaju  u korist  Stečajne mase ŠUMA d.d., s</w:t>
      </w:r>
      <w:r w:rsidR="000C3AD3" w:rsidRPr="007C4486">
        <w:t xml:space="preserve">tečajni upravitelj dostavit će stečajnom sucu prijedlog </w:t>
      </w:r>
      <w:r w:rsidR="000C3AD3"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 w:rsidR="000C3AD3">
        <w:t xml:space="preserve"> za koju se vode navedene parnice jedina  </w:t>
      </w:r>
      <w:r w:rsidR="00027873">
        <w:t>imovina</w:t>
      </w:r>
      <w:r w:rsidR="000C3AD3">
        <w:t xml:space="preserve"> stečajne mase.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0C3AD3" w:rsidP="000C3AD3" w:rsidR="000C3AD3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2765E3" w:rsidP="002765E3" w:rsidR="000C3AD3">
      <w:pPr>
        <w:pStyle w:val="Bezproreda1"/>
        <w:spacing w:after="0"/>
      </w:pPr>
      <w:r>
        <w:t xml:space="preserve">          </w:t>
      </w:r>
      <w:r w:rsidR="000C3AD3">
        <w:t xml:space="preserve">Zagreb, </w:t>
      </w:r>
      <w:r>
        <w:t>2</w:t>
      </w:r>
      <w:r w:rsidR="00C31D92">
        <w:t>8</w:t>
      </w:r>
      <w:r>
        <w:t>.0</w:t>
      </w:r>
      <w:r w:rsidR="00C31D92">
        <w:t>6</w:t>
      </w:r>
      <w:r>
        <w:t>.2019.</w:t>
      </w:r>
      <w:r w:rsidR="000C3AD3">
        <w:rPr>
          <w:rFonts w:cs="Times New Roman"/>
        </w:rPr>
        <w:tab/>
      </w:r>
      <w:r w:rsidR="000C3AD3">
        <w:rPr>
          <w:rFonts w:cs="Times New Roman"/>
        </w:rPr>
        <w:tab/>
      </w:r>
      <w:r w:rsidR="000C3AD3">
        <w:rPr>
          <w:rFonts w:cs="Times New Roman"/>
        </w:rPr>
        <w:tab/>
        <w:t xml:space="preserve">                                           </w:t>
      </w:r>
      <w:r w:rsidR="000C3AD3">
        <w:t>Miron Markičević</w:t>
      </w:r>
    </w:p>
    <w:p w:rsidRDefault="000C3AD3" w:rsidP="000C3AD3" w:rsidR="000C3AD3"/>
    <w:p w:rsidRDefault="000C3AD3" w:rsidP="000C3AD3" w:rsidR="000C3AD3"/>
    <w:p w:rsidRDefault="00942CBD" w:rsidR="00942CBD"/>
    <w:sectPr w:rsidSect="000C3AD3" w:rsidR="00942CBD">
      <w:footerReference w:type="even" r:id="rId14"/>
      <w:footerReference w:type="default" r:id="rId15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831" w:rsidR="005A3831">
      <w:r>
        <w:separator/>
      </w:r>
    </w:p>
  </w:endnote>
  <w:endnote w:id="0" w:type="continuationSeparator">
    <w:p w:rsidRDefault="005A3831" w:rsidR="005A3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2F" w:rsidP="000C3AD3" w:rsidR="0038772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772F" w:rsidP="000C3AD3" w:rsidR="0038772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2F" w:rsidP="000C3AD3" w:rsidR="0038772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4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772F" w:rsidP="000C3AD3" w:rsidR="0038772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831" w:rsidR="005A3831">
      <w:r>
        <w:separator/>
      </w:r>
    </w:p>
  </w:footnote>
  <w:footnote w:id="0" w:type="continuationSeparator">
    <w:p w:rsidRDefault="005A3831" w:rsidR="005A383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F2193C"/>
    <w:multiLevelType w:val="hybridMultilevel"/>
    <w:tmpl w:val="6DD28D56"/>
    <w:lvl w:tplc="0409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AD3"/>
    <w:rsid w:val="000267D5"/>
    <w:rsid w:val="00027873"/>
    <w:rsid w:val="000345A1"/>
    <w:rsid w:val="000C3AD3"/>
    <w:rsid w:val="0016258A"/>
    <w:rsid w:val="002005BE"/>
    <w:rsid w:val="002765E3"/>
    <w:rsid w:val="003133E1"/>
    <w:rsid w:val="0036396F"/>
    <w:rsid w:val="00376E2B"/>
    <w:rsid w:val="0038772F"/>
    <w:rsid w:val="003A32E2"/>
    <w:rsid w:val="00442C8C"/>
    <w:rsid w:val="005A3831"/>
    <w:rsid w:val="0060531D"/>
    <w:rsid w:val="0063645F"/>
    <w:rsid w:val="006D5CEC"/>
    <w:rsid w:val="00734318"/>
    <w:rsid w:val="0078582F"/>
    <w:rsid w:val="007A684C"/>
    <w:rsid w:val="00827CD7"/>
    <w:rsid w:val="00876202"/>
    <w:rsid w:val="008A5CA7"/>
    <w:rsid w:val="008D7EAC"/>
    <w:rsid w:val="008E306E"/>
    <w:rsid w:val="00907ED0"/>
    <w:rsid w:val="00942CBD"/>
    <w:rsid w:val="00954E26"/>
    <w:rsid w:val="00A403BC"/>
    <w:rsid w:val="00B05BD9"/>
    <w:rsid w:val="00B24A63"/>
    <w:rsid w:val="00C31D92"/>
    <w:rsid w:val="00D64EAF"/>
    <w:rsid w:val="00E400CA"/>
    <w:rsid w:val="00EE0142"/>
    <w:rsid w:val="00EF6E4F"/>
    <w:rsid w:val="00FD2698"/>
    <w:rsid w:val="00FD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true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6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45F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45F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45F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45F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6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45F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45F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45F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45F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1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9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sl.b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sl.b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l.br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posl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s.br/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3</properties:Pages>
  <properties:Words>814</properties:Words>
  <properties:Characters>4847</properties:Characters>
  <properties:Lines>133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5793</properties:CharactersWithSpaces>
  <properties:SharedDoc>false</properties:SharedDoc>
  <properties:HLinks>
    <vt:vector size="30" baseType="variant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2019-07-03T06:49:00Z</dcterms:created>
  <dc:creator>nada</dc:creator>
  <cp:lastModifiedBy>Valentina Delač</cp:lastModifiedBy>
  <cp:lastPrinted>2018-12-13T11:00:00Z</cp:lastPrinted>
  <dcterms:modified xmlns:xsi="http://www.w3.org/2001/XMLSchema-instance" xsi:type="dcterms:W3CDTF">2019-07-03T06:49:00Z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St-132/2010-49 / Podnesak - Izvješće stečajnog upravitelja (Stečajna masa ŠUMA d.d. - 06. mj. 2019. g.  Izvješće stečajnoga upravitelja o stanju stečajne mase 06.2019.g_.docx)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