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8b00" w14:paraId="2698b0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AE18F6">
        <w:t>1505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726DA">
        <w:t xml:space="preserve"> </w:t>
      </w:r>
      <w:r w:rsidR="00AE18F6" w:rsidRPr="00AE18F6">
        <w:t>KLUB M j.d.o.o. za ugostiteljske usluge</w:t>
      </w:r>
      <w:r w:rsidR="00AE18F6">
        <w:t xml:space="preserve">, </w:t>
      </w:r>
      <w:proofErr w:type="spellStart"/>
      <w:r w:rsidR="00AE18F6">
        <w:t>Andrijaševci</w:t>
      </w:r>
      <w:proofErr w:type="spellEnd"/>
      <w:r w:rsidR="00AE18F6">
        <w:t xml:space="preserve">, Kolodvorska 58, </w:t>
      </w:r>
      <w:proofErr w:type="spellStart"/>
      <w:r w:rsidR="00AE18F6">
        <w:t>MBS</w:t>
      </w:r>
      <w:proofErr w:type="spellEnd"/>
      <w:r w:rsidR="00AE18F6">
        <w:t xml:space="preserve"> 030179632, </w:t>
      </w:r>
      <w:proofErr w:type="spellStart"/>
      <w:r w:rsidR="00AE18F6">
        <w:t>OIB</w:t>
      </w:r>
      <w:proofErr w:type="spellEnd"/>
      <w:r w:rsidR="00AE18F6">
        <w:t xml:space="preserve">: </w:t>
      </w:r>
      <w:r w:rsidR="00AE18F6" w:rsidRPr="00AE18F6">
        <w:t>87725680614</w:t>
      </w:r>
      <w:r w:rsidR="00AE18F6">
        <w:t xml:space="preserve">, </w:t>
      </w:r>
      <w:r>
        <w:t xml:space="preserve">temeljem članka 430. Stečajnog zakona (Narodne novine 71/15), dana </w:t>
      </w:r>
      <w:r w:rsidR="00AE18F6">
        <w:t xml:space="preserve">17. studenog </w:t>
      </w:r>
      <w:r>
        <w:t>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AE18F6" w:rsidRPr="00AE18F6">
        <w:t>KLUB M j.d.o.o. za ugostiteljske usluge</w:t>
      </w:r>
      <w:r w:rsidR="00AE18F6">
        <w:t xml:space="preserve">, </w:t>
      </w:r>
      <w:proofErr w:type="spellStart"/>
      <w:r w:rsidR="00AE18F6">
        <w:t>Andrijaševci</w:t>
      </w:r>
      <w:proofErr w:type="spellEnd"/>
      <w:r w:rsidR="00AE18F6">
        <w:t xml:space="preserve">, Kolodvorska 58, </w:t>
      </w:r>
      <w:proofErr w:type="spellStart"/>
      <w:r w:rsidR="00AE18F6">
        <w:t>MBS</w:t>
      </w:r>
      <w:proofErr w:type="spellEnd"/>
      <w:r w:rsidR="00AE18F6">
        <w:t xml:space="preserve"> 030179632, </w:t>
      </w:r>
      <w:proofErr w:type="spellStart"/>
      <w:r w:rsidR="00AE18F6">
        <w:t>OIB</w:t>
      </w:r>
      <w:proofErr w:type="spellEnd"/>
      <w:r w:rsidR="00AE18F6">
        <w:t xml:space="preserve">: </w:t>
      </w:r>
      <w:r w:rsidR="00AE18F6" w:rsidRPr="00AE18F6">
        <w:t>87725680614</w:t>
      </w:r>
      <w:r w:rsidR="00AE18F6">
        <w:t xml:space="preserve">, </w:t>
      </w:r>
      <w:r w:rsidR="003B5EDE">
        <w:t xml:space="preserve">iznosi </w:t>
      </w:r>
      <w:r w:rsidR="00F058BB">
        <w:t>1</w:t>
      </w:r>
      <w:r w:rsidR="00AE18F6">
        <w:t>1</w:t>
      </w:r>
      <w:r w:rsidR="00F058BB">
        <w:t>.</w:t>
      </w:r>
      <w:r w:rsidR="00AE18F6">
        <w:t>839,24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AE18F6">
        <w:t xml:space="preserve">Ivan Marinić, </w:t>
      </w:r>
      <w:proofErr w:type="spellStart"/>
      <w:r w:rsidR="00AE18F6">
        <w:t>OIB</w:t>
      </w:r>
      <w:proofErr w:type="spellEnd"/>
      <w:r w:rsidR="00AE18F6">
        <w:t xml:space="preserve">: 35222988788, </w:t>
      </w:r>
      <w:proofErr w:type="spellStart"/>
      <w:r w:rsidR="00AE18F6">
        <w:t>Andrijaševci</w:t>
      </w:r>
      <w:proofErr w:type="spellEnd"/>
      <w:r w:rsidR="00AE18F6">
        <w:t>, Kolodvorska 58,</w:t>
      </w:r>
      <w:r w:rsidR="00B60967">
        <w:t xml:space="preserve"> </w:t>
      </w:r>
      <w:r w:rsidR="00846E43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E18F6">
        <w:t>1505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17. studenog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AE18F6">
        <w:t>10/1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761C7"/>
    <w:rsid w:val="006437E1"/>
    <w:rsid w:val="00647F89"/>
    <w:rsid w:val="00651A9F"/>
    <w:rsid w:val="00666AF0"/>
    <w:rsid w:val="007B34A0"/>
    <w:rsid w:val="008411CC"/>
    <w:rsid w:val="00846E43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1A9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1A9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A9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A9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1A9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1A9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A9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A9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M j.d.o.o. za ugostiteljske usluge</izvorni_sadrzaj>
    <derivirana_varijabla naziv="DomainObject.Predmet.ProtustrankaFormated_1">  KLUB M j.d.o.o. za ugostiteljske usluge</derivirana_varijabla>
  </DomainObject.Predmet.ProtustrankaFormated>
  <DomainObject.Predmet.ProtustrankaFormatedOIB>
    <izvorni_sadrzaj>  KLUB M j.d.o.o. za ugostiteljske usluge, OIB 87725680614</izvorni_sadrzaj>
    <derivirana_varijabla naziv="DomainObject.Predmet.ProtustrankaFormatedOIB_1">  KLUB M j.d.o.o. za ugostiteljske usluge, OIB 87725680614</derivirana_varijabla>
  </DomainObject.Predmet.ProtustrankaFormatedOIB>
  <DomainObject.Predmet.ProtustrankaFormatedWithAdress>
    <izvorni_sadrzaj> KLUB M j.d.o.o. za ugostiteljske usluge, Kolodvorska 58, 32271 Andrijaševci</izvorni_sadrzaj>
    <derivirana_varijabla naziv="DomainObject.Predmet.ProtustrankaFormatedWithAdress_1"> KLUB M j.d.o.o. za ugostiteljske usluge, Kolodvorska 58, 32271 Andrijaševci</derivirana_varijabla>
  </DomainObject.Predmet.ProtustrankaFormatedWithAdress>
  <DomainObject.Predmet.ProtustrankaFormatedWithAdressOIB>
    <izvorni_sadrzaj> KLUB M j.d.o.o. za ugostiteljske usluge, OIB 87725680614, Kolodvorska 58, 32271 Andrijaševci</izvorni_sadrzaj>
    <derivirana_varijabla naziv="DomainObject.Predmet.ProtustrankaFormatedWithAdressOIB_1"> KLUB M j.d.o.o. za ugostiteljske usluge, OIB 87725680614, Kolodvorska 58, 32271 Andrijaševci</derivirana_varijabla>
  </DomainObject.Predmet.ProtustrankaFormatedWithAdressOIB>
  <DomainObject.Predmet.ProtustrankaWithAdress>
    <izvorni_sadrzaj>KLUB M j.d.o.o. za ugostiteljske usluge Kolodvorska 58, 32271 Andrijaševci</izvorni_sadrzaj>
    <derivirana_varijabla naziv="DomainObject.Predmet.ProtustrankaWithAdress_1">KLUB M j.d.o.o. za ugostiteljske usluge Kolodvorska 58, 32271 Andrijaševci</derivirana_varijabla>
  </DomainObject.Predmet.ProtustrankaWithAdress>
  <DomainObject.Predmet.ProtustrankaWithAdressOIB>
    <izvorni_sadrzaj>KLUB M j.d.o.o. za ugostiteljske usluge, OIB 87725680614, Kolodvorska 58, 32271 Andrijaševci</izvorni_sadrzaj>
    <derivirana_varijabla naziv="DomainObject.Predmet.ProtustrankaWithAdressOIB_1">KLUB M j.d.o.o. za ugostiteljske usluge, OIB 87725680614, Kolodvorska 58, 32271 Andrijaševci</derivirana_varijabla>
  </DomainObject.Predmet.ProtustrankaWithAdressOIB>
  <DomainObject.Predmet.ProtustrankaNazivFormated>
    <izvorni_sadrzaj>KLUB M j.d.o.o. za ugostiteljske usluge</izvorni_sadrzaj>
    <derivirana_varijabla naziv="DomainObject.Predmet.ProtustrankaNazivFormated_1">KLUB M j.d.o.o. za ugostiteljske usluge</derivirana_varijabla>
  </DomainObject.Predmet.ProtustrankaNazivFormated>
  <DomainObject.Predmet.ProtustrankaNazivFormatedOIB>
    <izvorni_sadrzaj>KLUB M j.d.o.o. za ugostiteljske usluge, OIB 87725680614</izvorni_sadrzaj>
    <derivirana_varijabla naziv="DomainObject.Predmet.ProtustrankaNazivFormatedOIB_1">KLUB M j.d.o.o. za ugostiteljske usluge, OIB 87725680614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KLUB M j.d.o.o. za ugostiteljske usluge</item>
    </izvorni_sadrzaj>
    <derivirana_varijabla naziv="DomainObject.Predmet.ProtuStrankaListFormated_1">
      <item>KLUB M j.d.o.o. za ugostiteljske usluge</item>
    </derivirana_varijabla>
  </DomainObject.Predmet.ProtuStrankaListFormated>
  <DomainObject.Predmet.ProtuStrankaListFormatedOIB>
    <izvorni_sadrzaj>
      <item>KLUB M j.d.o.o. za ugostiteljske usluge, OIB 87725680614</item>
    </izvorni_sadrzaj>
    <derivirana_varijabla naziv="DomainObject.Predmet.ProtuStrankaListFormatedOIB_1">
      <item>KLUB M j.d.o.o. za ugostiteljske usluge, OIB 87725680614</item>
    </derivirana_varijabla>
  </DomainObject.Predmet.ProtuStrankaListFormatedOIB>
  <DomainObject.Predmet.ProtuStrankaListFormatedWithAdress>
    <izvorni_sadrzaj>
      <item>KLUB M j.d.o.o. za ugostiteljske usluge, Kolodvorska 58, 32271 Andrijaševci</item>
    </izvorni_sadrzaj>
    <derivirana_varijabla naziv="DomainObject.Predmet.ProtuStrankaListFormatedWithAdress_1">
      <item>KLUB M j.d.o.o. za ugostiteljske usluge, Kolodvorska 58, 32271 Andrijaševci</item>
    </derivirana_varijabla>
  </DomainObject.Predmet.ProtuStrankaListFormatedWithAdress>
  <DomainObject.Predmet.ProtuStrankaListFormatedWithAdressOIB>
    <izvorni_sadrzaj>
      <item>KLUB M j.d.o.o. za ugostiteljske usluge, OIB 87725680614, Kolodvorska 58, 32271 Andrijaševci</item>
    </izvorni_sadrzaj>
    <derivirana_varijabla naziv="DomainObject.Predmet.ProtuStrankaListFormatedWithAdressOIB_1">
      <item>KLUB M j.d.o.o. za ugostiteljske usluge, OIB 87725680614, Kolodvorska 58, 32271 Andrijaševci</item>
    </derivirana_varijabla>
  </DomainObject.Predmet.ProtuStrankaListFormatedWithAdressOIB>
  <DomainObject.Predmet.ProtuStrankaListNazivFormated>
    <izvorni_sadrzaj>
      <item>KLUB M j.d.o.o. za ugostiteljske usluge</item>
    </izvorni_sadrzaj>
    <derivirana_varijabla naziv="DomainObject.Predmet.ProtuStrankaListNazivFormated_1">
      <item>KLUB M j.d.o.o. za ugostiteljske usluge</item>
    </derivirana_varijabla>
  </DomainObject.Predmet.ProtuStrankaListNazivFormated>
  <DomainObject.Predmet.ProtuStrankaListNazivFormatedOIB>
    <izvorni_sadrzaj>
      <item>KLUB M j.d.o.o. za ugostiteljske usluge, OIB 87725680614</item>
    </izvorni_sadrzaj>
    <derivirana_varijabla naziv="DomainObject.Predmet.ProtuStrankaListNazivFormatedOIB_1">
      <item>KLUB M j.d.o.o. za ugostiteljske usluge, OIB 87725680614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KLUB M j.d.o.o. za ugostiteljske usluge</izvorni_sadrzaj>
    <derivirana_varijabla naziv="DomainObject.Predmet.ProtustrankaIDrugi_1">KLUB M j.d.o.o. za ugostiteljske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KLUB M j.d.o.o. za ugostiteljske usluge, OIB 87725680614, Kolodvorska 58, 32271 Andrijaševci</izvorni_sadrzaj>
    <derivirana_varijabla naziv="DomainObject.Predmet.ProtustrankaIDrugiAdressOIB_1">KLUB M j.d.o.o. za ugostiteljske usluge, OIB 87725680614, Kolodvorska 58,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KLUB M j.d.o.o. za ugostiteljske usluge</item>
    </izvorni_sadrzaj>
    <derivirana_varijabla naziv="DomainObject.Predmet.SudioniciListNaziv_1">
      <item>FINA RC OSIJEK</item>
      <item>KLUB M j.d.o.o. za ugostiteljske usluge</item>
    </derivirana_varijabla>
  </DomainObject.Predmet.SudioniciListNaziv>
  <DomainObject.Predmet.SudioniciListAdressOIB>
    <izvorni_sadrzaj>
      <item>FINA RC OSIJEK, OIB 85821130368</item>
      <item>KLUB M j.d.o.o. za ugostiteljske usluge, OIB 87725680614, Kolodvorska 58,32271 Andrijaševci</item>
    </izvorni_sadrzaj>
    <derivirana_varijabla naziv="DomainObject.Predmet.SudioniciListAdressOIB_1">
      <item>FINA RC OSIJEK, OIB 85821130368</item>
      <item>KLUB M j.d.o.o. za ugostiteljske usluge, OIB 87725680614, Kolodvorska 58,32271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87725680614</item>
    </izvorni_sadrzaj>
    <derivirana_varijabla naziv="DomainObject.Predmet.SudioniciListNazivOIB_1">
      <item>, OIB 85821130368</item>
      <item>, OIB 87725680614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1980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2017-11-17T07:37:00Z</dcterms:created>
  <dc:creator>korisnik</dc:creator>
  <cp:lastModifiedBy>Ljiljana Floršić</cp:lastModifiedBy>
  <cp:lastPrinted>2017-07-05T09:37:00Z</cp:lastPrinted>
  <dcterms:modified xmlns:xsi="http://www.w3.org/2001/XMLSchema-instance" xsi:type="dcterms:W3CDTF">2017-11-17T07:42:00Z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