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139f" w14:paraId="1c7139f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  <w:r w:rsidR="00CC39F5">
        <w:rPr>
          <w:b/>
        </w:rPr>
        <w:t xml:space="preserve">                                            </w:t>
      </w:r>
      <w:r w:rsidR="00CC39F5" w:rsidRPr="00CC39F5">
        <w:rPr>
          <w:b/>
        </w:rPr>
        <w:t>Broj: 7/St-124/2016-38</w:t>
      </w:r>
      <w:r w:rsidR="00CC39F5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226E34" w:rsidR="00FE1730">
      <w:pPr>
        <w:jc w:val="both"/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>postupajući po zahtjevu stečajn</w:t>
      </w:r>
      <w:r w:rsidR="007721BF">
        <w:t>og</w:t>
      </w:r>
      <w:r w:rsidR="008D48FF">
        <w:t xml:space="preserve"> upravitelj</w:t>
      </w:r>
      <w:r w:rsidR="007721BF">
        <w:t>a</w:t>
      </w:r>
      <w:r w:rsidR="008D48FF">
        <w:t xml:space="preserve"> za isplatu nagrade za rad </w:t>
      </w:r>
      <w:r w:rsidR="00FE1730" w:rsidRPr="002E5F1B">
        <w:t>u postupku nad stečajnim dužnikom</w:t>
      </w:r>
      <w:r w:rsidR="007B6473">
        <w:t xml:space="preserve"> </w:t>
      </w:r>
      <w:r w:rsidR="002F73AA" w:rsidRPr="002F73AA">
        <w:t>FLORA LIPIK d.o.o. za poljoprivredu i usluge "u stečaju", skraćena tvrtka: FLORA LIPIK d.o.o. "u stečaju", Lipik, Kralja Tomislava bb, OIB: 59049574991</w:t>
      </w:r>
      <w:r w:rsidR="002F73AA">
        <w:t xml:space="preserve"> </w:t>
      </w:r>
      <w:r w:rsidR="00FE1730" w:rsidRPr="002E5F1B">
        <w:t xml:space="preserve">dana </w:t>
      </w:r>
      <w:r w:rsidR="002F73AA">
        <w:t>14</w:t>
      </w:r>
      <w:r w:rsidR="00B061EF">
        <w:t xml:space="preserve">. </w:t>
      </w:r>
      <w:r w:rsidR="002F73AA">
        <w:t xml:space="preserve">studenoga 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  <w:r w:rsidR="00820AA9">
        <w:t>.</w:t>
      </w:r>
    </w:p>
    <w:p w:rsidRDefault="005E0749" w:rsidP="00226E34" w:rsidR="005E0749" w:rsidRPr="002E5F1B">
      <w:pPr>
        <w:jc w:val="both"/>
      </w:pPr>
    </w:p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8B798D" w:rsidR="005B6D5D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B36D8" w:rsidRPr="006B36D8">
        <w:t>S</w:t>
      </w:r>
      <w:r w:rsidR="00226E34" w:rsidRPr="006B36D8">
        <w:t>t</w:t>
      </w:r>
      <w:r w:rsidR="00226E34">
        <w:t>ečajno</w:t>
      </w:r>
      <w:r w:rsidR="008E0D20">
        <w:t xml:space="preserve">m upravitelju </w:t>
      </w:r>
      <w:r w:rsidR="002F73AA">
        <w:t xml:space="preserve">Vinku Dukić iz Osijeka, Koščela 10, OIB 42390974789 </w:t>
      </w:r>
      <w:r w:rsidRPr="002E5F1B">
        <w:t>određuje se nagrada</w:t>
      </w:r>
      <w:r w:rsidR="00A27D3A">
        <w:t xml:space="preserve"> </w:t>
      </w:r>
      <w:r w:rsidR="00402086">
        <w:t>za obavljene poslove u stečajnom postupku</w:t>
      </w:r>
      <w:r w:rsidRPr="002E5F1B">
        <w:t xml:space="preserve"> u iznosu od </w:t>
      </w:r>
      <w:r w:rsidR="002F73AA">
        <w:t>3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226E34" w:rsidP="008B798D" w:rsidR="00226E34" w:rsidRPr="002E5F1B">
      <w:pPr>
        <w:ind w:firstLine="1440"/>
        <w:jc w:val="both"/>
      </w:pPr>
    </w:p>
    <w:p w:rsidRDefault="005B6D5D" w:rsidP="005B6D5D" w:rsidR="005B6D5D" w:rsidRPr="00F16FD5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</w:t>
      </w:r>
      <w:r w:rsidR="002F73AA">
        <w:t xml:space="preserve">depozita u ovoj pravnoj stvari , a </w:t>
      </w:r>
      <w:r w:rsidR="00345FDD">
        <w:t>na poslovni račun stečajn</w:t>
      </w:r>
      <w:r w:rsidR="008A33A5">
        <w:t>og</w:t>
      </w:r>
      <w:r w:rsidR="00345FDD">
        <w:t xml:space="preserve"> upravitelj</w:t>
      </w:r>
      <w:r w:rsidR="008A33A5">
        <w:t>a</w:t>
      </w:r>
      <w:r w:rsidR="00345FDD">
        <w:t xml:space="preserve"> broj </w:t>
      </w:r>
      <w:r w:rsidR="00DC7D49">
        <w:t>HR</w:t>
      </w:r>
      <w:r w:rsidR="00F16FD5" w:rsidRPr="00F16FD5">
        <w:t xml:space="preserve"> </w:t>
      </w:r>
      <w:r w:rsidR="002F73AA">
        <w:t>2925000093120117058 kod Addiko bank d.d. Zagreb.</w:t>
      </w:r>
      <w:r w:rsidR="00F16FD5">
        <w:t xml:space="preserve"> </w:t>
      </w:r>
    </w:p>
    <w:p w:rsidRDefault="00984281" w:rsidP="005B6D5D" w:rsidR="00984281" w:rsidRPr="00970785">
      <w:pPr>
        <w:jc w:val="both"/>
        <w:rPr>
          <w:b/>
        </w:rPr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2F73AA">
      <w:pPr>
        <w:jc w:val="both"/>
      </w:pPr>
      <w:r>
        <w:t xml:space="preserve"> </w:t>
      </w:r>
      <w:r>
        <w:tab/>
        <w:t xml:space="preserve"> </w:t>
      </w:r>
      <w:r>
        <w:tab/>
      </w:r>
      <w:r w:rsidR="002F73AA">
        <w:t>Rješenjem poslovni broj 7/St-124</w:t>
      </w:r>
      <w:r w:rsidR="000B5380" w:rsidRPr="000B5380">
        <w:t>/2016-</w:t>
      </w:r>
      <w:r w:rsidR="002F73AA">
        <w:t xml:space="preserve">7 od 12. svibnja </w:t>
      </w:r>
      <w:r w:rsidR="000B5380" w:rsidRPr="000B5380">
        <w:t xml:space="preserve"> 2016. godine otvoren je stečajni postupak nad stečajnim dužnikom </w:t>
      </w:r>
      <w:r w:rsidR="002F73AA" w:rsidRPr="002F73AA">
        <w:t>FLORA LIPIK d.o.o. za poljoprivredu i usluge "u stečaju", skraćena tvrtka: FLORA LIPIK d.o.o. "u stečaju", Lipik, Kralja Tomislava bb, OIB: 59049574991</w:t>
      </w:r>
      <w:r w:rsidR="000B5380" w:rsidRPr="000B5380">
        <w:t xml:space="preserve">, a za stečajnog upravitelja imenovan je </w:t>
      </w:r>
      <w:r w:rsidR="002F73AA">
        <w:t>Zdenko Bešlić iz Slavonskog Broda</w:t>
      </w:r>
    </w:p>
    <w:p w:rsidRDefault="002F73AA" w:rsidP="00870B22" w:rsidR="009712BA">
      <w:pPr>
        <w:jc w:val="both"/>
      </w:pPr>
      <w:r>
        <w:t xml:space="preserve"> </w:t>
      </w:r>
      <w:r>
        <w:tab/>
      </w:r>
      <w:r>
        <w:tab/>
        <w:t>Pravomoćnim rješenjem posl.br 7/St-124/2016-10 od 17.</w:t>
      </w:r>
      <w:r w:rsidR="00B4126C">
        <w:t xml:space="preserve"> </w:t>
      </w:r>
      <w:r>
        <w:t>svibnja 2016.godine  razriješen je dužnosti stečajni upravitelj Zdenko Bešlić na osobni zahtjev, a za stečajnog upravitelja imenova</w:t>
      </w:r>
      <w:r w:rsidR="00B4126C">
        <w:t>n</w:t>
      </w:r>
      <w:r>
        <w:t xml:space="preserve"> Vinko Dukić iz Osijeka.</w:t>
      </w:r>
    </w:p>
    <w:p w:rsidRDefault="002F73AA" w:rsidP="00870B22" w:rsidR="002F73AA">
      <w:pPr>
        <w:jc w:val="both"/>
      </w:pPr>
      <w:r>
        <w:t xml:space="preserve"> </w:t>
      </w:r>
      <w:r>
        <w:tab/>
      </w:r>
      <w:r>
        <w:tab/>
        <w:t>Pravomoćnim rješenjem 7/St-124/2016-28 od  27.</w:t>
      </w:r>
      <w:r w:rsidR="00CC39F5">
        <w:t xml:space="preserve"> </w:t>
      </w:r>
      <w:r>
        <w:t>siječnja 2017. godine razriješen je stečajni upravitelj Vinko Dukić iz Osijeka, jer je brisan sa liste A stečajnih upravitelja</w:t>
      </w:r>
      <w:r w:rsidR="00CC39F5">
        <w:t>, a za stečajnog upravitelja je imenovan Slavko Marinac iz Požege.</w:t>
      </w:r>
    </w:p>
    <w:p w:rsidRDefault="009712BA" w:rsidP="00870B22" w:rsidR="00CC39F5">
      <w:pPr>
        <w:jc w:val="both"/>
      </w:pPr>
      <w:r>
        <w:t xml:space="preserve"> </w:t>
      </w:r>
      <w:r>
        <w:tab/>
      </w:r>
      <w:r>
        <w:tab/>
      </w:r>
    </w:p>
    <w:p w:rsidRDefault="00CC39F5" w:rsidP="00CC39F5" w:rsidR="00CC39F5">
      <w:pPr>
        <w:jc w:val="right"/>
        <w:rPr>
          <w:b/>
        </w:rPr>
      </w:pPr>
      <w:r w:rsidRPr="00CC39F5">
        <w:rPr>
          <w:b/>
        </w:rPr>
        <w:lastRenderedPageBreak/>
        <w:t>Broj: 7/St-124/2016-38</w:t>
      </w:r>
    </w:p>
    <w:p w:rsidRDefault="00CC39F5" w:rsidP="00CC39F5" w:rsidR="00CC39F5">
      <w:pPr>
        <w:jc w:val="right"/>
      </w:pPr>
    </w:p>
    <w:p w:rsidRDefault="00CC39F5" w:rsidP="00870B22" w:rsidR="005E0749">
      <w:pPr>
        <w:jc w:val="both"/>
      </w:pPr>
      <w:r>
        <w:t xml:space="preserve"> </w:t>
      </w:r>
      <w:r>
        <w:tab/>
      </w:r>
      <w:r>
        <w:tab/>
      </w:r>
      <w:r w:rsidR="005E0749">
        <w:t>Pravo</w:t>
      </w:r>
      <w:r w:rsidR="008E0D20">
        <w:t>moćnim rješenjem posl.</w:t>
      </w:r>
      <w:r w:rsidR="000B5380">
        <w:t>br. 7/St</w:t>
      </w:r>
      <w:r w:rsidR="002F73AA">
        <w:t>-124</w:t>
      </w:r>
      <w:r w:rsidR="005E0749">
        <w:t>/2016-</w:t>
      </w:r>
      <w:r w:rsidR="006A3D14">
        <w:t>35</w:t>
      </w:r>
      <w:r w:rsidR="005E0749">
        <w:t xml:space="preserve"> od</w:t>
      </w:r>
      <w:r w:rsidR="006A3D14">
        <w:t xml:space="preserve"> 01. rujna 2017. </w:t>
      </w:r>
      <w:r w:rsidR="005E0749">
        <w:t xml:space="preserve"> godine obustavljen je i zaključen stečajni postupak nad navedenim stečajnim dužnikom </w:t>
      </w:r>
      <w:r w:rsidR="00BD07FE">
        <w:t xml:space="preserve">na temelju </w:t>
      </w:r>
      <w:r w:rsidR="005E0749">
        <w:t>odredb</w:t>
      </w:r>
      <w:r w:rsidR="00BD07FE">
        <w:t>e</w:t>
      </w:r>
      <w:r w:rsidR="005E0749">
        <w:t xml:space="preserve"> čl.293 Stečajnog zakona ( NN 71/15  dalje SZ ), jer stečajna masa nije dostatna ni za namirenje troškova stečajnog postupka.</w:t>
      </w:r>
    </w:p>
    <w:p w:rsidRDefault="005E0749" w:rsidP="005E0749" w:rsidR="006A3D14">
      <w:pPr>
        <w:jc w:val="both"/>
      </w:pPr>
      <w:r>
        <w:t xml:space="preserve"> </w:t>
      </w:r>
      <w:r w:rsidR="008E0D20">
        <w:t xml:space="preserve"> </w:t>
      </w:r>
      <w:r w:rsidR="008E0D20">
        <w:tab/>
      </w:r>
      <w:r w:rsidR="008E0D20">
        <w:tab/>
      </w:r>
      <w:r>
        <w:t>Stečajn</w:t>
      </w:r>
      <w:r w:rsidR="008E0D20">
        <w:t>i</w:t>
      </w:r>
      <w:r>
        <w:t xml:space="preserve"> upravitelj</w:t>
      </w:r>
      <w:r w:rsidR="006A3D14">
        <w:t xml:space="preserve"> Vinko Dukić</w:t>
      </w:r>
      <w:r>
        <w:t xml:space="preserve"> postavi</w:t>
      </w:r>
      <w:r w:rsidR="008E0D20">
        <w:t>o</w:t>
      </w:r>
      <w:r w:rsidR="006A3D14">
        <w:t xml:space="preserve"> je </w:t>
      </w:r>
      <w:r>
        <w:t xml:space="preserve"> zaht</w:t>
      </w:r>
      <w:r w:rsidR="008E0D20">
        <w:t>jev da se odredi nagrada za njegov</w:t>
      </w:r>
      <w:r>
        <w:t xml:space="preserve"> rad.</w:t>
      </w:r>
    </w:p>
    <w:p w:rsidRDefault="005E0749" w:rsidP="005E0749" w:rsidR="001C6B45">
      <w:pPr>
        <w:jc w:val="both"/>
      </w:pPr>
      <w:r>
        <w:t xml:space="preserve"> </w:t>
      </w:r>
      <w:r>
        <w:tab/>
      </w:r>
      <w:r>
        <w:tab/>
        <w:t>S</w:t>
      </w:r>
      <w:r w:rsidR="00226E34">
        <w:t>tečajn</w:t>
      </w:r>
      <w:r w:rsidR="008E0D20">
        <w:t>i</w:t>
      </w:r>
      <w:r w:rsidR="00870B22" w:rsidRPr="002E5F1B">
        <w:t xml:space="preserve"> upravitelj</w:t>
      </w:r>
      <w:r w:rsidR="00B4126C">
        <w:t xml:space="preserve"> Vinko Dukić</w:t>
      </w:r>
      <w:r>
        <w:t xml:space="preserve"> </w:t>
      </w:r>
      <w:r w:rsidR="000A70BC">
        <w:t>t</w:t>
      </w:r>
      <w:r>
        <w:t>ijekom stečajnog postupka nije unovči</w:t>
      </w:r>
      <w:r w:rsidR="008E0D20">
        <w:t>o</w:t>
      </w:r>
      <w:r>
        <w:t xml:space="preserve"> imovinu stečajnog dužnika, ali je</w:t>
      </w:r>
      <w:r w:rsidR="00AD5967">
        <w:t xml:space="preserve"> prije razrješenja </w:t>
      </w:r>
      <w:r w:rsidR="00870B22" w:rsidRPr="002E5F1B">
        <w:t>poduze</w:t>
      </w:r>
      <w:r w:rsidR="008E0D20">
        <w:t>o</w:t>
      </w:r>
      <w:r w:rsidR="008E5A58">
        <w:t xml:space="preserve"> </w:t>
      </w:r>
      <w:r w:rsidR="00870B22" w:rsidRPr="002E5F1B">
        <w:t>radnje radi u</w:t>
      </w:r>
      <w:r>
        <w:t>tvrđivanja opsega stečajne mase, ispit</w:t>
      </w:r>
      <w:r w:rsidR="008E0D20">
        <w:t>ao</w:t>
      </w:r>
      <w:r>
        <w:t xml:space="preserve"> je prijavljene tražbine, </w:t>
      </w:r>
      <w:r w:rsidR="000A70BC">
        <w:t>sačini</w:t>
      </w:r>
      <w:r w:rsidR="008E0D20">
        <w:t>o</w:t>
      </w:r>
      <w:r w:rsidR="000A70BC">
        <w:t xml:space="preserve"> </w:t>
      </w:r>
      <w:r>
        <w:t>Izvješće o tijeku stečajnog postupka i stanju stečajne mase i sudjelova</w:t>
      </w:r>
      <w:r w:rsidR="008E0D20">
        <w:t>o</w:t>
      </w:r>
      <w:r>
        <w:t xml:space="preserve"> na ispitnom i izvještajnom ročištu, p</w:t>
      </w:r>
      <w:r w:rsidR="00442841">
        <w:t>a</w:t>
      </w:r>
      <w:r w:rsidR="00B061EF">
        <w:t xml:space="preserve"> je ocjena suda da </w:t>
      </w:r>
      <w:r w:rsidR="00442841">
        <w:t xml:space="preserve">je </w:t>
      </w:r>
      <w:r w:rsidR="00B061EF">
        <w:t>iznos nagrade</w:t>
      </w:r>
      <w:r w:rsidR="000A70BC">
        <w:t xml:space="preserve"> za obavljene poslove</w:t>
      </w:r>
      <w:r w:rsidR="00B061EF">
        <w:t xml:space="preserve"> od </w:t>
      </w:r>
      <w:r w:rsidR="006A3D14">
        <w:t>3</w:t>
      </w:r>
      <w:r w:rsidR="00B061EF">
        <w:t xml:space="preserve">.000,00 Kn </w:t>
      </w:r>
      <w:r w:rsidR="008E5A58">
        <w:t>bruto</w:t>
      </w:r>
      <w:r w:rsidR="00870B22" w:rsidRPr="002E5F1B">
        <w:t xml:space="preserve"> primjeren radu i trudu </w:t>
      </w:r>
      <w:r w:rsidR="008E5A58">
        <w:t>stečajn</w:t>
      </w:r>
      <w:r w:rsidR="008E0D20">
        <w:t>o</w:t>
      </w:r>
      <w:r w:rsidR="006A3D14">
        <w:t>g</w:t>
      </w:r>
      <w:r w:rsidR="008E5A58">
        <w:t xml:space="preserve"> upravitelj</w:t>
      </w:r>
      <w:r w:rsidR="008E0D20">
        <w:t>a</w:t>
      </w:r>
      <w:r w:rsidR="008E5A58">
        <w:t>.</w:t>
      </w:r>
      <w:r w:rsidR="008E5A58">
        <w:tab/>
      </w:r>
    </w:p>
    <w:p w:rsidRDefault="001C6B45" w:rsidP="00BC587C" w:rsidR="006A3D14">
      <w:pPr>
        <w:ind w:firstLine="720"/>
        <w:jc w:val="both"/>
      </w:pPr>
      <w:r>
        <w:tab/>
      </w:r>
      <w:r w:rsidR="00BC587C">
        <w:t>U</w:t>
      </w:r>
      <w:r w:rsidR="008E5A58">
        <w:t>tvrđeno</w:t>
      </w:r>
      <w:r w:rsidR="00BC587C">
        <w:t xml:space="preserve"> je, nadalje,</w:t>
      </w:r>
      <w:r w:rsidR="008E5A58">
        <w:t xml:space="preserve"> </w:t>
      </w:r>
      <w:r w:rsidR="00AD5967">
        <w:t>da su na depozitu u ovoj pravnoj stvari deponirana sredstva u iznosu od 4.000,00 Kn za namirenje troškova stečajnog postupka.</w:t>
      </w:r>
    </w:p>
    <w:p w:rsidRDefault="00AD5967" w:rsidP="00BC587C" w:rsidR="00870B22" w:rsidRPr="00AE2C59">
      <w:pPr>
        <w:ind w:firstLine="720"/>
        <w:jc w:val="both"/>
      </w:pPr>
      <w:r>
        <w:t xml:space="preserve"> </w:t>
      </w:r>
      <w:r>
        <w:tab/>
      </w:r>
      <w:r w:rsidR="00F53274">
        <w:t xml:space="preserve"> Stoga je  na temelju</w:t>
      </w:r>
      <w:r>
        <w:t xml:space="preserve"> odredbe čl. </w:t>
      </w:r>
      <w:r w:rsidR="00CC39F5">
        <w:t>94</w:t>
      </w:r>
      <w:r>
        <w:t xml:space="preserve"> Stečajnog zakona ( NN 71/15</w:t>
      </w:r>
      <w:r w:rsidR="00CC39F5">
        <w:t xml:space="preserve"> i 104/17</w:t>
      </w:r>
      <w:r>
        <w:t xml:space="preserve"> )</w:t>
      </w:r>
      <w:r w:rsidR="00F53274">
        <w:t xml:space="preserve">, jer se radi o zakonskom pravu stečajnog upravitelja i uz primjenu odredbe čl.4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</w:t>
      </w:r>
      <w:r w:rsidR="00F53274">
        <w:t xml:space="preserve">)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6A3D14">
        <w:t>14</w:t>
      </w:r>
      <w:r w:rsidR="00B061EF">
        <w:t xml:space="preserve">. </w:t>
      </w:r>
      <w:r w:rsidR="006A3D14">
        <w:t>studenoga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7337B5" w:rsidR="007337B5" w:rsidRPr="007337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7337B5" w:rsidRPr="007337B5">
        <w:t>Stečajna sutkinja</w:t>
      </w:r>
    </w:p>
    <w:p w:rsidRDefault="007337B5" w:rsidP="007337B5" w:rsidR="007337B5" w:rsidRPr="007337B5"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  <w:t xml:space="preserve">                       </w:t>
      </w:r>
      <w:r w:rsidR="006B36D8">
        <w:t xml:space="preserve">    </w:t>
      </w:r>
      <w:r w:rsidRPr="007337B5">
        <w:t xml:space="preserve">  Mirna Vujčić</w:t>
      </w:r>
    </w:p>
    <w:p w:rsidRDefault="007337B5" w:rsidP="005B6D5D" w:rsidR="00AE2C59" w:rsidRPr="002E5F1B">
      <w:r w:rsidRPr="007337B5">
        <w:t xml:space="preserve"> </w:t>
      </w:r>
      <w:r w:rsidRPr="007337B5">
        <w:tab/>
      </w:r>
      <w:r w:rsidRPr="007337B5">
        <w:tab/>
      </w:r>
      <w:r w:rsidR="005000CB">
        <w:t xml:space="preserve"> </w:t>
      </w:r>
    </w:p>
    <w:p w:rsidRDefault="005B6D5D" w:rsidP="005B6D5D" w:rsidR="005B6D5D" w:rsidRPr="002E5F1B"/>
    <w:p w:rsidRDefault="005B6D5D" w:rsidP="005B6D5D" w:rsidR="005B6D5D" w:rsidRPr="00441965">
      <w:pPr>
        <w:rPr>
          <w:b/>
          <w:sz w:val="20"/>
          <w:szCs w:val="20"/>
        </w:rPr>
      </w:pPr>
      <w:r w:rsidRPr="00441965">
        <w:rPr>
          <w:b/>
          <w:sz w:val="20"/>
          <w:szCs w:val="20"/>
        </w:rPr>
        <w:t>Pouka o pravnom lijeku:</w:t>
      </w:r>
    </w:p>
    <w:p w:rsidRDefault="000D1661" w:rsidP="000D1661" w:rsidR="003238A3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 xml:space="preserve">Protiv ovog rješenja </w:t>
      </w:r>
      <w:r w:rsidR="003238A3" w:rsidRPr="00441965">
        <w:rPr>
          <w:sz w:val="18"/>
          <w:szCs w:val="18"/>
        </w:rPr>
        <w:t xml:space="preserve"> pravo na žalbu imaju stečajni</w:t>
      </w:r>
    </w:p>
    <w:p w:rsidRDefault="003238A3" w:rsidP="000D1661" w:rsidR="000D1661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>upravitelj i svaki stečajni vjerovnik, a u</w:t>
      </w:r>
      <w:r w:rsidR="000D1661" w:rsidRPr="00441965">
        <w:rPr>
          <w:sz w:val="18"/>
          <w:szCs w:val="18"/>
        </w:rPr>
        <w:t xml:space="preserve"> roku od osam dana</w:t>
      </w:r>
    </w:p>
    <w:p w:rsidRDefault="000D1661" w:rsidP="000D1661" w:rsidR="000D1661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 xml:space="preserve"> po isteku osmog dana od dana objave rješenja na mrežnoj stranici</w:t>
      </w:r>
    </w:p>
    <w:p w:rsidRDefault="000D1661" w:rsidP="000D1661" w:rsidR="000D1661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 xml:space="preserve"> e-Oglasna ploča sudova. Žalba se podnosi  Visokom trgovačkom </w:t>
      </w:r>
    </w:p>
    <w:p w:rsidRDefault="000D1661" w:rsidP="000D1661" w:rsidR="000D1661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>sudu u Zagrebu  putem ovoga suda  u tri  primjerka.</w:t>
      </w:r>
    </w:p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ste</w:t>
      </w:r>
      <w:r w:rsidR="009730F5">
        <w:t>čajno</w:t>
      </w:r>
      <w:r w:rsidR="008E0D20">
        <w:t>m</w:t>
      </w:r>
      <w:r w:rsidR="009730F5">
        <w:t xml:space="preserve"> upravitelj</w:t>
      </w:r>
      <w:r w:rsidR="008E0D20">
        <w:t xml:space="preserve">u </w:t>
      </w:r>
      <w:r w:rsidR="00AD5967">
        <w:t>Vinku Dukić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  <w:t xml:space="preserve">       </w:t>
      </w: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E52" w:rsidR="00102E52">
      <w:r>
        <w:separator/>
      </w:r>
    </w:p>
  </w:endnote>
  <w:endnote w:id="0" w:type="continuationSeparator">
    <w:p w:rsidRDefault="00102E52" w:rsidR="00102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E52" w:rsidR="00102E52">
      <w:r>
        <w:separator/>
      </w:r>
    </w:p>
  </w:footnote>
  <w:footnote w:id="0" w:type="continuationSeparator">
    <w:p w:rsidRDefault="00102E52" w:rsidR="00102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19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11B38"/>
    <w:rsid w:val="000216F1"/>
    <w:rsid w:val="0003235D"/>
    <w:rsid w:val="00076139"/>
    <w:rsid w:val="000A03D3"/>
    <w:rsid w:val="000A70BC"/>
    <w:rsid w:val="000B4EEC"/>
    <w:rsid w:val="000B5380"/>
    <w:rsid w:val="000D1661"/>
    <w:rsid w:val="000F5FBC"/>
    <w:rsid w:val="00102E52"/>
    <w:rsid w:val="00113347"/>
    <w:rsid w:val="00115039"/>
    <w:rsid w:val="0011660E"/>
    <w:rsid w:val="00122902"/>
    <w:rsid w:val="001332B6"/>
    <w:rsid w:val="00140449"/>
    <w:rsid w:val="001559D2"/>
    <w:rsid w:val="00157920"/>
    <w:rsid w:val="00174ABC"/>
    <w:rsid w:val="001A6A58"/>
    <w:rsid w:val="001C6B0C"/>
    <w:rsid w:val="001C6B45"/>
    <w:rsid w:val="001D58DD"/>
    <w:rsid w:val="002118C4"/>
    <w:rsid w:val="00213435"/>
    <w:rsid w:val="002206C3"/>
    <w:rsid w:val="00226732"/>
    <w:rsid w:val="00226E34"/>
    <w:rsid w:val="00231052"/>
    <w:rsid w:val="002411F2"/>
    <w:rsid w:val="00253263"/>
    <w:rsid w:val="00270493"/>
    <w:rsid w:val="002C641B"/>
    <w:rsid w:val="002C6FF1"/>
    <w:rsid w:val="002E5F1B"/>
    <w:rsid w:val="002F019D"/>
    <w:rsid w:val="002F4374"/>
    <w:rsid w:val="002F73AA"/>
    <w:rsid w:val="0030438E"/>
    <w:rsid w:val="003238A3"/>
    <w:rsid w:val="00326896"/>
    <w:rsid w:val="003421D5"/>
    <w:rsid w:val="00345FDD"/>
    <w:rsid w:val="003610D7"/>
    <w:rsid w:val="00363281"/>
    <w:rsid w:val="003A7235"/>
    <w:rsid w:val="003F3B5E"/>
    <w:rsid w:val="003F6B35"/>
    <w:rsid w:val="00401D64"/>
    <w:rsid w:val="00402086"/>
    <w:rsid w:val="00404DF7"/>
    <w:rsid w:val="00413425"/>
    <w:rsid w:val="00414B52"/>
    <w:rsid w:val="004260B6"/>
    <w:rsid w:val="0042649E"/>
    <w:rsid w:val="00441965"/>
    <w:rsid w:val="00442841"/>
    <w:rsid w:val="004526A7"/>
    <w:rsid w:val="004654F6"/>
    <w:rsid w:val="00483C40"/>
    <w:rsid w:val="004844EE"/>
    <w:rsid w:val="004B33CD"/>
    <w:rsid w:val="004C5217"/>
    <w:rsid w:val="004F5349"/>
    <w:rsid w:val="005000CB"/>
    <w:rsid w:val="00514A65"/>
    <w:rsid w:val="00522A2A"/>
    <w:rsid w:val="0054746A"/>
    <w:rsid w:val="005538DC"/>
    <w:rsid w:val="00561628"/>
    <w:rsid w:val="005668E5"/>
    <w:rsid w:val="00577E36"/>
    <w:rsid w:val="0059341E"/>
    <w:rsid w:val="005B1595"/>
    <w:rsid w:val="005B66B3"/>
    <w:rsid w:val="005B6D5D"/>
    <w:rsid w:val="005C2A59"/>
    <w:rsid w:val="005D72C8"/>
    <w:rsid w:val="005E0749"/>
    <w:rsid w:val="005E2F89"/>
    <w:rsid w:val="00612606"/>
    <w:rsid w:val="00621565"/>
    <w:rsid w:val="00631F5A"/>
    <w:rsid w:val="00632663"/>
    <w:rsid w:val="00635E03"/>
    <w:rsid w:val="0064392F"/>
    <w:rsid w:val="0065040A"/>
    <w:rsid w:val="00676365"/>
    <w:rsid w:val="006772C5"/>
    <w:rsid w:val="00694137"/>
    <w:rsid w:val="006A3D14"/>
    <w:rsid w:val="006B36D8"/>
    <w:rsid w:val="006E7AA6"/>
    <w:rsid w:val="006F5E8A"/>
    <w:rsid w:val="006F6900"/>
    <w:rsid w:val="00710D07"/>
    <w:rsid w:val="00716B6B"/>
    <w:rsid w:val="00730314"/>
    <w:rsid w:val="007337B5"/>
    <w:rsid w:val="00734825"/>
    <w:rsid w:val="00752D9D"/>
    <w:rsid w:val="007721BF"/>
    <w:rsid w:val="00775AC0"/>
    <w:rsid w:val="007A728D"/>
    <w:rsid w:val="007B6473"/>
    <w:rsid w:val="007E71D7"/>
    <w:rsid w:val="008034C9"/>
    <w:rsid w:val="00820AA9"/>
    <w:rsid w:val="008447FD"/>
    <w:rsid w:val="00851E87"/>
    <w:rsid w:val="008579D6"/>
    <w:rsid w:val="00860FAD"/>
    <w:rsid w:val="008655CB"/>
    <w:rsid w:val="00867FE3"/>
    <w:rsid w:val="00870B22"/>
    <w:rsid w:val="008A33A5"/>
    <w:rsid w:val="008A3A75"/>
    <w:rsid w:val="008B072E"/>
    <w:rsid w:val="008B798D"/>
    <w:rsid w:val="008C4BB3"/>
    <w:rsid w:val="008C5457"/>
    <w:rsid w:val="008C5DAC"/>
    <w:rsid w:val="008D48FF"/>
    <w:rsid w:val="008E0D20"/>
    <w:rsid w:val="008E5300"/>
    <w:rsid w:val="008E5A58"/>
    <w:rsid w:val="00912098"/>
    <w:rsid w:val="00920C6D"/>
    <w:rsid w:val="0092572D"/>
    <w:rsid w:val="00950D32"/>
    <w:rsid w:val="009617C6"/>
    <w:rsid w:val="00970785"/>
    <w:rsid w:val="009709ED"/>
    <w:rsid w:val="009712BA"/>
    <w:rsid w:val="009730F5"/>
    <w:rsid w:val="00984281"/>
    <w:rsid w:val="009B3C23"/>
    <w:rsid w:val="009C7BDC"/>
    <w:rsid w:val="009E77A9"/>
    <w:rsid w:val="00A2259A"/>
    <w:rsid w:val="00A25D68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D5967"/>
    <w:rsid w:val="00AE2C59"/>
    <w:rsid w:val="00AF19EC"/>
    <w:rsid w:val="00B061EF"/>
    <w:rsid w:val="00B07BB4"/>
    <w:rsid w:val="00B10D61"/>
    <w:rsid w:val="00B4126C"/>
    <w:rsid w:val="00B5447B"/>
    <w:rsid w:val="00B569CF"/>
    <w:rsid w:val="00B740A9"/>
    <w:rsid w:val="00BA0D53"/>
    <w:rsid w:val="00BA23BB"/>
    <w:rsid w:val="00BC587C"/>
    <w:rsid w:val="00BD07FE"/>
    <w:rsid w:val="00BF0476"/>
    <w:rsid w:val="00C0214A"/>
    <w:rsid w:val="00C17EB4"/>
    <w:rsid w:val="00C20286"/>
    <w:rsid w:val="00C64A8D"/>
    <w:rsid w:val="00C7041C"/>
    <w:rsid w:val="00CB2666"/>
    <w:rsid w:val="00CB40B4"/>
    <w:rsid w:val="00CC39F5"/>
    <w:rsid w:val="00CF3DA2"/>
    <w:rsid w:val="00D06A25"/>
    <w:rsid w:val="00D30D9F"/>
    <w:rsid w:val="00D52B4E"/>
    <w:rsid w:val="00DC3ECD"/>
    <w:rsid w:val="00DC7D49"/>
    <w:rsid w:val="00DE0566"/>
    <w:rsid w:val="00E15B73"/>
    <w:rsid w:val="00E17B57"/>
    <w:rsid w:val="00E25595"/>
    <w:rsid w:val="00E26757"/>
    <w:rsid w:val="00E501C5"/>
    <w:rsid w:val="00E56B2A"/>
    <w:rsid w:val="00E625A6"/>
    <w:rsid w:val="00E64926"/>
    <w:rsid w:val="00E66BE7"/>
    <w:rsid w:val="00E86CD4"/>
    <w:rsid w:val="00EA4089"/>
    <w:rsid w:val="00EE1FA8"/>
    <w:rsid w:val="00EE6493"/>
    <w:rsid w:val="00EE6EB1"/>
    <w:rsid w:val="00EF1A32"/>
    <w:rsid w:val="00F16FD5"/>
    <w:rsid w:val="00F45497"/>
    <w:rsid w:val="00F53274"/>
    <w:rsid w:val="00F652BE"/>
    <w:rsid w:val="00F71557"/>
    <w:rsid w:val="00F73CCD"/>
    <w:rsid w:val="00F91912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1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1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1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1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1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1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1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1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FLORA LIPIK d.o.o. za poljoprivredu i usluge zastupanog po punomoćniku Dejan Šprem</izvorni_sadrzaj>
    <derivirana_varijabla naziv="DomainObject.Predmet.ProtustrankaFormated_1">  FLORA LIPIK d.o.o. za poljoprivredu i usluge zastupanog po punomoćniku Dejan Šprem</derivirana_varijabla>
  </DomainObject.Predmet.ProtustrankaFormated>
  <DomainObject.Predmet.ProtustrankaFormatedOIB>
    <izvorni_sadrzaj>  FLORA LIPIK d.o.o. za poljoprivredu i usluge, OIB 59049574991 zastupanog po punomoćniku Dejan Šprem</izvorni_sadrzaj>
    <derivirana_varijabla naziv="DomainObject.Predmet.ProtustrankaFormatedOIB_1">  FLORA LIPIK d.o.o. za poljoprivredu i usluge, OIB 59049574991 zastupanog po punomoćniku Dejan Šprem</derivirana_varijabla>
  </DomainObject.Predmet.ProtustrankaFormatedOIB>
  <DomainObject.Predmet.ProtustrankaFormatedWithAdress>
    <izvorni_sadrzaj> FLORA LIPIK d.o.o. za poljoprivredu i usluge, Kralja Tomislava bb , 34551 Lipik zastupanog po punomoćniku Dejan Šprem</izvorni_sadrzaj>
    <derivirana_varijabla naziv="DomainObject.Predmet.ProtustrankaFormatedWithAdress_1"> FLORA LIPIK d.o.o. za poljoprivredu i usluge, Kralja Tomislava bb , 34551 Lipik zastupanog po punomoćniku Dejan Šprem</derivirana_varijabla>
  </DomainObject.Predmet.ProtustrankaFormatedWithAdress>
  <DomainObject.Predmet.ProtustrankaFormatedWithAdressOIB>
    <izvorni_sadrzaj> FLORA LIPIK d.o.o. za poljoprivredu i usluge, OIB 59049574991, Kralja Tomislava bb , 34551 Lipik zastupanog po punomoćniku Dejan Šprem</izvorni_sadrzaj>
    <derivirana_varijabla naziv="DomainObject.Predmet.ProtustrankaFormatedWithAdressOIB_1"> FLORA LIPIK d.o.o. za poljoprivredu i usluge, OIB 59049574991, Kralja Tomislava bb , 34551 Lipik zastupanog po punomoćniku Dejan Šprem</derivirana_varijabla>
  </DomainObject.Predmet.ProtustrankaFormatedWithAdressOIB>
  <DomainObject.Predmet.ProtustrankaWithAdress>
    <izvorni_sadrzaj>FLORA LIPIK d.o.o. za poljoprivredu i usluge Kralja Tomislava bb , 34551 Lipik</izvorni_sadrzaj>
    <derivirana_varijabla naziv="DomainObject.Predmet.ProtustrankaWithAdress_1">FLORA LIPIK d.o.o. za poljoprivredu i usluge Kralja Tomislava bb , 34551 Lipik</derivirana_varijabla>
  </DomainObject.Predmet.ProtustrankaWithAdress>
  <DomainObject.Predmet.ProtustrankaWithAdressOIB>
    <izvorni_sadrzaj>FLORA LIPIK d.o.o. za poljoprivredu i usluge, OIB 59049574991, Kralja Tomislava bb , 34551 Lipik</izvorni_sadrzaj>
    <derivirana_varijabla naziv="DomainObject.Predmet.ProtustrankaWithAdressOIB_1">FLORA LIPIK d.o.o. za poljoprivredu i usluge, OIB 59049574991, Kralja Tomislava bb , 34551 Lipik</derivirana_varijabla>
  </DomainObject.Predmet.ProtustrankaWithAdressOIB>
  <DomainObject.Predmet.ProtustrankaNazivFormated>
    <izvorni_sadrzaj>FLORA LIPIK d.o.o. za poljoprivredu i usluge</izvorni_sadrzaj>
    <derivirana_varijabla naziv="DomainObject.Predmet.ProtustrankaNazivFormated_1">FLORA LIPIK d.o.o. za poljoprivredu i usluge</derivirana_varijabla>
  </DomainObject.Predmet.ProtustrankaNazivFormated>
  <DomainObject.Predmet.ProtustrankaNazivFormatedOIB>
    <izvorni_sadrzaj>FLORA LIPIK d.o.o. za poljoprivredu i usluge, OIB 59049574991</izvorni_sadrzaj>
    <derivirana_varijabla naziv="DomainObject.Predmet.ProtustrankaNazivFormatedOIB_1">FLORA LIPIK d.o.o. za poljoprivredu i usluge, OIB 59049574991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 MINISTARSTVO FINANCIJA POREZNA UPRAVA POŽEGA zastupanog po punomoćniku ŽUPANIJSKO DRŽAVNO ODVJETNIŠTVO SLAVONSKI BROD; Gabriel Zovak</izvorni_sadrzaj>
    <derivirana_varijabla naziv="DomainObject.Predmet.StrankaFormated_1">  RH  MINISTARSTVO FINANCIJA POREZNA UPRAVA POŽEGA zastupanog po punomoćniku ŽUPANIJSKO DRŽAVNO ODVJETNIŠTVO SLAVONSKI BROD; Gabriel Zovak</derivirana_varijabla>
  </DomainObject.Predmet.StrankaFormated>
  <DomainObject.Predmet.StrankaFormatedOIB>
    <izvorni_sadrzaj>  RH  MINISTARSTVO FINANCIJA POREZNA UPRAVA POŽEGA zastupanog po punomoćniku ŽUPANIJSKO DRŽAVNO ODVJETNIŠTVO SLAVONSKI BROD; Gabriel Zovak</izvorni_sadrzaj>
    <derivirana_varijabla naziv="DomainObject.Predmet.StrankaFormatedOIB_1">  RH  MINISTARSTVO FINANCIJA POREZNA UPRAVA POŽEGA zastupanog po punomoćniku ŽUPANIJSKO DRŽAVNO ODVJETNIŠTVO SLAVONSKI BROD; Gabriel Zovak</derivirana_varijabla>
  </DomainObject.Predmet.StrankaFormatedOIB>
  <DomainObject.Predmet.StrankaFormatedWithAdress>
    <izvorni_sadrzaj> RH  MINISTARSTVO FINANCIJA POREZNA UPRAVA POŽEGA zastupanog po punomoćniku ŽUPANIJSKO DRŽAVNO ODVJETNIŠTVO SLAVONSKI BROD; Gabriel Zovak</izvorni_sadrzaj>
    <derivirana_varijabla naziv="DomainObject.Predmet.StrankaFormatedWithAdress_1"> RH  MINISTARSTVO FINANCIJA POREZNA UPRAVA POŽEGA zastupanog po punomoćniku ŽUPANIJSKO DRŽAVNO ODVJETNIŠTVO SLAVONSKI BROD; Gabriel Zovak</derivirana_varijabla>
  </DomainObject.Predmet.StrankaFormatedWithAdress>
  <DomainObject.Predmet.StrankaFormatedWithAdressOIB>
    <izvorni_sadrzaj> RH  MINISTARSTVO FINANCIJA POREZNA UPRAVA POŽEGA zastupanog po punomoćniku ŽUPANIJSKO DRŽAVNO ODVJETNIŠTVO SLAVONSKI BROD; Gabriel Zovak</izvorni_sadrzaj>
    <derivirana_varijabla naziv="DomainObject.Predmet.StrankaFormatedWithAdressOIB_1"> RH  MINISTARSTVO FINANCIJA POREZNA UPRAVA POŽEGA zastupanog po punomoćniku ŽUPANIJSKO DRŽAVNO ODVJETNIŠTVO SLAVONSKI BROD; Gabriel Zovak</derivirana_varijabla>
  </DomainObject.Predmet.StrankaFormatedWithAdressOIB>
  <DomainObject.Predmet.StrankaWithAdress>
    <izvorni_sadrzaj>RH  MINISTARSTVO FINANCIJA POREZNA UPRAVA POŽEGA </izvorni_sadrzaj>
    <derivirana_varijabla naziv="DomainObject.Predmet.StrankaWithAdress_1">RH  MINISTARSTVO FINANCIJA POREZNA UPRAVA POŽEGA </derivirana_varijabla>
  </DomainObject.Predmet.StrankaWithAdress>
  <DomainObject.Predmet.StrankaWithAdressOIB>
    <izvorni_sadrzaj>RH  MINISTARSTVO FINANCIJA POREZNA UPRAVA POŽEGA</izvorni_sadrzaj>
    <derivirana_varijabla naziv="DomainObject.Predmet.StrankaWithAdressOIB_1">RH  MINISTARSTVO FINANCIJA POREZNA UPRAVA POŽEGA</derivirana_varijabla>
  </DomainObject.Predmet.StrankaWithAdressOIB>
  <DomainObject.Predmet.StrankaNazivFormated>
    <izvorni_sadrzaj>RH  MINISTARSTVO FINANCIJA POREZNA UPRAVA POŽEGA</izvorni_sadrzaj>
    <derivirana_varijabla naziv="DomainObject.Predmet.StrankaNazivFormated_1">RH  MINISTARSTVO FINANCIJA POREZNA UPRAVA POŽEGA</derivirana_varijabla>
  </DomainObject.Predmet.StrankaNazivFormated>
  <DomainObject.Predmet.StrankaNazivFormatedOIB>
    <izvorni_sadrzaj>RH  MINISTARSTVO FINANCIJA POREZNA UPRAVA POŽEGA</izvorni_sadrzaj>
    <derivirana_varijabla naziv="DomainObject.Predmet.StrankaNazivFormatedOIB_1">RH  MINISTARSTVO FINANCIJA POREZNA UPRAVA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132304.88</izvorni_sadrzaj>
    <derivirana_varijabla naziv="DomainObject.Predmet.TrenutnaVrijednost_1">132304.88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_1">
      <item>RH  MINISTARSTVO FINANCIJA POREZNA UPRAVA POŽEGA zastupanog po punomoćniku ŽUPANIJSKO DRŽAVNO ODVJETNIŠTVO SLAVONSKI BROD; Gabriel Zovak</item>
    </derivirana_varijabla>
  </DomainObject.Predmet.StrankaListFormated>
  <DomainObject.Predmet.StrankaListFormatedOIB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OIB_1">
      <item>RH  MINISTARSTVO FINANCIJA POREZNA UPRAVA POŽEGA zastupanog po punomoćniku ŽUPANIJSKO DRŽAVNO ODVJETNIŠTVO SLAVONSKI BROD; Gabriel Zovak</item>
    </derivirana_varijabla>
  </DomainObject.Predmet.StrankaListFormatedOIB>
  <DomainObject.Predmet.StrankaListFormatedWithAdress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WithAdress_1">
      <item>RH  MINISTARSTVO FINANCIJA POREZNA UPRAVA POŽEGA zastupanog po punomoćniku ŽUPANIJSKO DRŽAVNO ODVJETNIŠTVO SLAVONSKI BROD; Gabriel Zovak</item>
    </derivirana_varijabla>
  </DomainObject.Predmet.StrankaListFormatedWithAdress>
  <DomainObject.Predmet.StrankaListFormatedWithAdressOIB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WithAdressOIB_1">
      <item>RH  MINISTARSTVO FINANCIJA POREZNA UPRAVA POŽEGA zastupanog po punomoćniku ŽUPANIJSKO DRŽAVNO ODVJETNIŠTVO SLAVONSKI BROD; Gabriel Zovak</item>
    </derivirana_varijabla>
  </DomainObject.Predmet.StrankaListFormatedWithAdressOIB>
  <DomainObject.Predmet.StrankaListNazivFormated>
    <izvorni_sadrzaj>
      <item>RH  MINISTARSTVO FINANCIJA POREZNA UPRAVA POŽEGA</item>
    </izvorni_sadrzaj>
    <derivirana_varijabla naziv="DomainObject.Predmet.StrankaListNazivFormated_1">
      <item>RH  MINISTARSTVO FINANCIJA POREZNA UPRAVA POŽEGA</item>
    </derivirana_varijabla>
  </DomainObject.Predmet.StrankaListNazivFormated>
  <DomainObject.Predmet.StrankaListNazivFormatedOIB>
    <izvorni_sadrzaj>
      <item>RH  MINISTARSTVO FINANCIJA POREZNA UPRAVA POŽEGA</item>
    </izvorni_sadrzaj>
    <derivirana_varijabla naziv="DomainObject.Predmet.StrankaListNazivFormatedOIB_1">
      <item>RH  MINISTARSTVO FINANCIJA POREZNA UPRAVA POŽEGA</item>
    </derivirana_varijabla>
  </DomainObject.Predmet.StrankaListNazivFormatedOIB>
  <DomainObject.Predmet.ProtuStrankaListFormated>
    <izvorni_sadrzaj>
      <item>FLORA LIPIK d.o.o. za poljoprivredu i usluge zastupanog po punomoćniku Dejan Šprem</item>
    </izvorni_sadrzaj>
    <derivirana_varijabla naziv="DomainObject.Predmet.ProtuStrankaListFormated_1">
      <item>FLORA LIPIK d.o.o. za poljoprivredu i usluge zastupanog po punomoćniku Dejan Šprem</item>
    </derivirana_varijabla>
  </DomainObject.Predmet.ProtuStrankaListFormated>
  <DomainObject.Predmet.ProtuStrankaListFormatedOIB>
    <izvorni_sadrzaj>
      <item>FLORA LIPIK d.o.o. za poljoprivredu i usluge, OIB 59049574991 zastupanog po punomoćniku Dejan Šprem</item>
    </izvorni_sadrzaj>
    <derivirana_varijabla naziv="DomainObject.Predmet.ProtuStrankaListFormatedOIB_1">
      <item>FLORA LIPIK d.o.o. za poljoprivredu i usluge, OIB 59049574991 zastupanog po punomoćniku Dejan Šprem</item>
    </derivirana_varijabla>
  </DomainObject.Predmet.ProtuStrankaListFormatedOIB>
  <DomainObject.Predmet.ProtuStrankaListFormatedWithAdress>
    <izvorni_sadrzaj>
      <item>FLORA LIPIK d.o.o. za poljoprivredu i usluge, Kralja Tomislava bb , 34551 Lipik zastupanog po punomoćniku Dejan Šprem</item>
    </izvorni_sadrzaj>
    <derivirana_varijabla naziv="DomainObject.Predmet.ProtuStrankaListFormatedWithAdress_1">
      <item>FLORA LIPIK d.o.o. za poljoprivredu i usluge, Kralja Tomislava bb , 34551 Lipik zastupanog po punomoćniku Dejan Šprem</item>
    </derivirana_varijabla>
  </DomainObject.Predmet.ProtuStrankaListFormatedWithAdress>
  <DomainObject.Predmet.ProtuStrankaListFormatedWithAdressOIB>
    <izvorni_sadrzaj>
      <item>FLORA LIPIK d.o.o. za poljoprivredu i usluge, OIB 59049574991, Kralja Tomislava bb , 34551 Lipik zastupanog po punomoćniku Dejan Šprem</item>
    </izvorni_sadrzaj>
    <derivirana_varijabla naziv="DomainObject.Predmet.ProtuStrankaListFormatedWithAdressOIB_1">
      <item>FLORA LIPIK d.o.o. za poljoprivredu i usluge, OIB 59049574991, Kralja Tomislava bb , 34551 Lipik zastupanog po punomoćniku Dejan Šprem</item>
    </derivirana_varijabla>
  </DomainObject.Predmet.ProtuStrankaListFormatedWithAdressOIB>
  <DomainObject.Predmet.ProtuStrankaListNazivFormated>
    <izvorni_sadrzaj>
      <item>FLORA LIPIK d.o.o. za poljoprivredu i usluge</item>
    </izvorni_sadrzaj>
    <derivirana_varijabla naziv="DomainObject.Predmet.ProtuStrankaListNazivFormated_1">
      <item>FLORA LIPIK d.o.o. za poljoprivredu i usluge</item>
    </derivirana_varijabla>
  </DomainObject.Predmet.ProtuStrankaListNazivFormated>
  <DomainObject.Predmet.ProtuStrankaListNazivFormatedOIB>
    <izvorni_sadrzaj>
      <item>FLORA LIPIK d.o.o. za poljoprivredu i usluge, OIB 59049574991</item>
    </izvorni_sadrzaj>
    <derivirana_varijabla naziv="DomainObject.Predmet.ProtuStrankaListNazivFormatedOIB_1">
      <item>FLORA LIPIK d.o.o. za poljoprivredu i usluge, OIB 59049574991</item>
    </derivirana_varijabla>
  </DomainObject.Predmet.ProtuStrankaListNazivFormatedOIB>
  <DomainObject.Predmet.OstaliListFormated>
    <izvorni_sadrzaj>
      <item>Dejan Šprem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_1">
      <item>Dejan Šprem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>
  <DomainObject.Predmet.OstaliListFormatedOIB>
    <izvorni_sadrzaj>
      <item>Dejan Šprem, OIB 87939784830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OIB_1">
      <item>Dejan Šprem, OIB 87939784830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OIB>
  <DomainObject.Predmet.OstaliListFormatedWithAdress>
    <izvorni_sadrzaj>
      <item>Dejan Šprem,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WithAdress_1">
      <item>Dejan Šprem,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WithAdress>
  <DomainObject.Predmet.OstaliListFormatedWithAdressOIB>
    <izvorni_sadrzaj>
      <item>Dejan Šprem, OIB 87939784830,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WithAdressOIB_1">
      <item>Dejan Šprem, OIB 87939784830,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WithAdressOIB>
  <DomainObject.Predmet.OstaliListNazivFormated>
    <izvorni_sadrzaj>
      <item>Dejan Šprem</item>
      <item>ŽUPANIJSKO DRŽAVNO ODVJETNIŠTVO SLAVONSKI BROD</item>
      <item>Gabriel Zovak</item>
      <item>Vinko Dukić</item>
    </izvorni_sadrzaj>
    <derivirana_varijabla naziv="DomainObject.Predmet.OstaliListNazivFormated_1">
      <item>Dejan Šprem</item>
      <item>ŽUPANIJSKO DRŽAVNO ODVJETNIŠTVO SLAVONSKI BROD</item>
      <item>Gabriel Zovak</item>
      <item>Vinko Dukić</item>
    </derivirana_varijabla>
  </DomainObject.Predmet.OstaliListNazivFormated>
  <DomainObject.Predmet.OstaliListNazivFormatedOIB>
    <izvorni_sadrzaj>
      <item>Dejan Šprem, OIB 87939784830</item>
      <item>ŽUPANIJSKO DRŽAVNO ODVJETNIŠTVO SLAVONSKI BROD</item>
      <item>Gabriel Zovak</item>
      <item>Vinko Dukić</item>
    </izvorni_sadrzaj>
    <derivirana_varijabla naziv="DomainObject.Predmet.OstaliListNazivFormatedOIB_1">
      <item>Dejan Šprem, OIB 87939784830</item>
      <item>ŽUPANIJSKO DRŽAVNO ODVJETNIŠTVO SLAVONSKI BROD</item>
      <item>Gabriel Zovak</item>
      <item>Vinko Dukić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 MINISTARSTVO FINANCIJA POREZNA UPRAVA POŽEGA</izvorni_sadrzaj>
    <derivirana_varijabla naziv="DomainObject.Predmet.StrankaIDrugi_1">RH  MINISTARSTVO FINANCIJA POREZNA UPRAVA POŽEGA</derivirana_varijabla>
  </DomainObject.Predmet.StrankaIDrugi>
  <DomainObject.Predmet.ProtustrankaIDrugi>
    <izvorni_sadrzaj>FLORA LIPIK d.o.o. za poljoprivredu i usluge</izvorni_sadrzaj>
    <derivirana_varijabla naziv="DomainObject.Predmet.ProtustrankaIDrugi_1">FLORA LIPIK d.o.o. za poljoprivredu i usluge</derivirana_varijabla>
  </DomainObject.Predmet.ProtustrankaIDrugi>
  <DomainObject.Predmet.StrankaIDrugiAdressOIB>
    <izvorni_sadrzaj>RH  MINISTARSTVO FINANCIJA POREZNA UPRAVA POŽEGA</izvorni_sadrzaj>
    <derivirana_varijabla naziv="DomainObject.Predmet.StrankaIDrugiAdressOIB_1">RH  MINISTARSTVO FINANCIJA POREZNA UPRAVA POŽEGA</derivirana_varijabla>
  </DomainObject.Predmet.StrankaIDrugiAdressOIB>
  <DomainObject.Predmet.ProtustrankaIDrugiAdressOIB>
    <izvorni_sadrzaj>FLORA LIPIK d.o.o. za poljoprivredu i usluge, OIB 59049574991, Kralja Tomislava bb , 34551 Lipik</izvorni_sadrzaj>
    <derivirana_varijabla naziv="DomainObject.Predmet.ProtustrankaIDrugiAdressOIB_1">FLORA LIPIK d.o.o. za poljoprivredu i usluge, OIB 59049574991, Kralja Tomislava bb 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St-124/2016-35</izvorni_sadrzaj>
    <derivirana_varijabla naziv="DomainObject.Predmet.OdlukaRjesenje.Oznaka_1">St-124/2016-35</derivirana_varijabla>
  </DomainObject.Predmet.OdlukaRjesenje.Oznaka>
  <DomainObject.Predmet.SudioniciListNaziv>
    <izvorni_sadrzaj>
      <item>FLORA LIPIK d.o.o. za poljoprivredu i usluge</item>
      <item>Dejan Šprem</item>
      <item>RH  MINISTARSTVO FINANCIJA POREZNA UPRAVA POŽEGA</item>
      <item>ŽUPANIJSKO DRŽAVNO ODVJETNIŠTVO SLAVONSKI BROD</item>
      <item>Gabriel Zovak</item>
      <item>Vinko Dukić</item>
    </izvorni_sadrzaj>
    <derivirana_varijabla naziv="DomainObject.Predmet.SudioniciListNaziv_1">
      <item>FLORA LIPIK d.o.o. za poljoprivredu i usluge</item>
      <item>Dejan Šprem</item>
      <item>RH  MINISTARSTVO FINANCIJA POREZNA UPRAVA POŽEGA</item>
      <item>ŽUPANIJSKO DRŽAVNO ODVJETNIŠTVO SLAVONSKI BROD</item>
      <item>Gabriel Zovak</item>
      <item>Vinko Dukić</item>
    </derivirana_varijabla>
  </DomainObject.Predmet.SudioniciListNaziv>
  <DomainObject.Predmet.SudioniciListAdressOIB>
    <izvorni_sadrzaj>
      <item>FLORA LIPIK d.o.o. za poljoprivredu i usluge, OIB 59049574991, Kralja Tomislava bb ,34551 Lipik</item>
      <item>Dejan Šprem, OIB 87939784830, Špoljarska 66a,48000 Koprivnica</item>
      <item>RH  MINISTARSTVO FINANCIJA POREZNA UPRAVA POŽEGA</item>
      <item>ŽUPANIJSKO DRŽAVNO ODVJETNIŠTVO SLAVONSKI BROD</item>
      <item>Gabriel Zovak</item>
      <item>Vinko Dukić</item>
    </izvorni_sadrzaj>
    <derivirana_varijabla naziv="DomainObject.Predmet.SudioniciListAdressOIB_1">
      <item>FLORA LIPIK d.o.o. za poljoprivredu i usluge, OIB 59049574991, Kralja Tomislava bb ,34551 Lipik</item>
      <item>Dejan Šprem, OIB 87939784830, Špoljarska 66a,48000 Koprivnica</item>
      <item>RH  MINISTARSTVO FINANCIJA POREZNA UPRAVA POŽEGA</item>
      <item>ŽUPANIJSKO DRŽAVNO ODVJETNIŠTVO SLAVONSKI BROD</item>
      <item>Gabriel Zovak</item>
      <item>Vinko Dukić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59049574991</item>
      <item>, OIB 87939784830</item>
      <item>, OIB null</item>
      <item>, OIB null</item>
      <item>, OIB null</item>
      <item>, OIB null</item>
    </izvorni_sadrzaj>
    <derivirana_varijabla naziv="DomainObject.Predmet.SudioniciListNazivOIB_1">
      <item>, OIB 59049574991</item>
      <item>, OIB 87939784830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6C3DC-8F3E-4FD5-80A7-D178FAE92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561</properties:Words>
  <properties:Characters>3076</properties:Characters>
  <properties:Lines>85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2017-11-14T07:18:00Z</dcterms:created>
  <dc:creator>zbiondic</dc:creator>
  <cp:lastModifiedBy>wsadmin</cp:lastModifiedBy>
  <cp:lastPrinted>2017-11-14T07:30:00Z</cp:lastPrinted>
  <dcterms:modified xmlns:xsi="http://www.w3.org/2001/XMLSchema-instance" xsi:type="dcterms:W3CDTF">2017-11-14T11:03:00Z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