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601e" w14:paraId="8e1601e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2C5C6E">
        <w:rPr>
          <w:sz w:val="24"/>
        </w:rPr>
        <w:t>6</w:t>
      </w:r>
      <w:r w:rsidR="00B06B60">
        <w:rPr>
          <w:sz w:val="24"/>
        </w:rPr>
        <w:t>3</w:t>
      </w:r>
      <w:r w:rsidR="004B100B">
        <w:rPr>
          <w:sz w:val="24"/>
        </w:rPr>
        <w:t>3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EC549C">
        <w:rPr>
          <w:sz w:val="24"/>
        </w:rPr>
        <w:t>3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Zagreb, Podružnica </w:t>
      </w:r>
      <w:r w:rsidR="00C43BB7">
        <w:rPr>
          <w:sz w:val="24"/>
        </w:rPr>
        <w:t>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4B100B">
        <w:rPr>
          <w:sz w:val="24"/>
          <w:szCs w:val="24"/>
        </w:rPr>
        <w:t>STUDIO LJEPOTE MAJA j.</w:t>
      </w:r>
      <w:r w:rsidR="007C53B0">
        <w:rPr>
          <w:sz w:val="24"/>
          <w:szCs w:val="24"/>
        </w:rPr>
        <w:t>d.o.o</w:t>
      </w:r>
      <w:r w:rsidR="00C43BB7">
        <w:rPr>
          <w:sz w:val="24"/>
          <w:szCs w:val="24"/>
        </w:rPr>
        <w:t>.</w:t>
      </w:r>
      <w:r w:rsidR="00B438AD">
        <w:rPr>
          <w:sz w:val="24"/>
          <w:szCs w:val="24"/>
        </w:rPr>
        <w:t>,</w:t>
      </w:r>
      <w:proofErr w:type="spellStart"/>
      <w:r w:rsidR="004B100B">
        <w:rPr>
          <w:sz w:val="24"/>
          <w:szCs w:val="24"/>
        </w:rPr>
        <w:t>Gospočak</w:t>
      </w:r>
      <w:proofErr w:type="spellEnd"/>
      <w:r w:rsidR="004B100B">
        <w:rPr>
          <w:sz w:val="24"/>
          <w:szCs w:val="24"/>
        </w:rPr>
        <w:t xml:space="preserve"> 26</w:t>
      </w:r>
      <w:r w:rsidR="00223CFD">
        <w:rPr>
          <w:sz w:val="24"/>
          <w:szCs w:val="24"/>
        </w:rPr>
        <w:t xml:space="preserve">, </w:t>
      </w:r>
      <w:r w:rsidR="004B100B">
        <w:rPr>
          <w:sz w:val="24"/>
          <w:szCs w:val="24"/>
        </w:rPr>
        <w:t>10000 Zagreb</w:t>
      </w:r>
      <w:r w:rsidR="00005BEE" w:rsidRPr="00005BEE">
        <w:rPr>
          <w:sz w:val="24"/>
          <w:szCs w:val="24"/>
        </w:rPr>
        <w:t xml:space="preserve">, OIB </w:t>
      </w:r>
      <w:r w:rsidR="004B100B">
        <w:rPr>
          <w:sz w:val="24"/>
          <w:szCs w:val="24"/>
        </w:rPr>
        <w:t>88205933854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00505B">
        <w:rPr>
          <w:sz w:val="24"/>
          <w:szCs w:val="24"/>
        </w:rPr>
        <w:t xml:space="preserve"> 0</w:t>
      </w:r>
      <w:r w:rsidR="00DC1A16">
        <w:rPr>
          <w:sz w:val="24"/>
          <w:szCs w:val="24"/>
        </w:rPr>
        <w:t>1</w:t>
      </w:r>
      <w:r w:rsidR="0000505B">
        <w:rPr>
          <w:sz w:val="24"/>
          <w:szCs w:val="24"/>
        </w:rPr>
        <w:t>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00505B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097D23">
        <w:rPr>
          <w:sz w:val="24"/>
          <w:szCs w:val="24"/>
        </w:rPr>
        <w:t>STUDIO LJEPOTE MAJA j.d.o.o.,</w:t>
      </w:r>
      <w:proofErr w:type="spellStart"/>
      <w:r w:rsidR="00097D23">
        <w:rPr>
          <w:sz w:val="24"/>
          <w:szCs w:val="24"/>
        </w:rPr>
        <w:t>Gospočak</w:t>
      </w:r>
      <w:proofErr w:type="spellEnd"/>
      <w:r w:rsidR="00097D23">
        <w:rPr>
          <w:sz w:val="24"/>
          <w:szCs w:val="24"/>
        </w:rPr>
        <w:t xml:space="preserve"> 26, 10000 Zagreb</w:t>
      </w:r>
      <w:r w:rsidR="00097D23" w:rsidRPr="00005BEE">
        <w:rPr>
          <w:sz w:val="24"/>
          <w:szCs w:val="24"/>
        </w:rPr>
        <w:t xml:space="preserve">, OIB </w:t>
      </w:r>
      <w:r w:rsidR="00097D23">
        <w:rPr>
          <w:sz w:val="24"/>
          <w:szCs w:val="24"/>
        </w:rPr>
        <w:t>88205933854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00505B">
        <w:rPr>
          <w:sz w:val="24"/>
        </w:rPr>
        <w:t xml:space="preserve">David Jakovljević, </w:t>
      </w:r>
      <w:proofErr w:type="spellStart"/>
      <w:r w:rsidR="0000505B">
        <w:rPr>
          <w:sz w:val="24"/>
        </w:rPr>
        <w:t>Kašinska</w:t>
      </w:r>
      <w:proofErr w:type="spellEnd"/>
      <w:r w:rsidR="0000505B">
        <w:rPr>
          <w:sz w:val="24"/>
        </w:rPr>
        <w:t xml:space="preserve"> 7, Sesvete, OIB: 63014812654.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097D23">
        <w:rPr>
          <w:sz w:val="24"/>
          <w:szCs w:val="24"/>
        </w:rPr>
        <w:t>STUDIO LJEPOTE MAJA j.d.o.o.,</w:t>
      </w:r>
      <w:proofErr w:type="spellStart"/>
      <w:r w:rsidR="00097D23">
        <w:rPr>
          <w:sz w:val="24"/>
          <w:szCs w:val="24"/>
        </w:rPr>
        <w:t>Gospočak</w:t>
      </w:r>
      <w:proofErr w:type="spellEnd"/>
      <w:r w:rsidR="00097D23">
        <w:rPr>
          <w:sz w:val="24"/>
          <w:szCs w:val="24"/>
        </w:rPr>
        <w:t xml:space="preserve"> 26, 10000 Zagreb</w:t>
      </w:r>
      <w:r w:rsidR="00097D23" w:rsidRPr="00005BEE">
        <w:rPr>
          <w:sz w:val="24"/>
          <w:szCs w:val="24"/>
        </w:rPr>
        <w:t xml:space="preserve">, OIB </w:t>
      </w:r>
      <w:r w:rsidR="00097D23">
        <w:rPr>
          <w:sz w:val="24"/>
          <w:szCs w:val="24"/>
        </w:rPr>
        <w:t>88205933854</w:t>
      </w:r>
      <w:r w:rsidR="00C66866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</w:t>
      </w:r>
      <w:r w:rsidR="002C5C6E">
        <w:rPr>
          <w:sz w:val="24"/>
        </w:rPr>
        <w:t>6</w:t>
      </w:r>
      <w:r w:rsidR="00B06B60">
        <w:rPr>
          <w:sz w:val="24"/>
        </w:rPr>
        <w:t>3</w:t>
      </w:r>
      <w:r w:rsidR="004B100B">
        <w:rPr>
          <w:sz w:val="24"/>
        </w:rPr>
        <w:t>3</w:t>
      </w:r>
      <w:r w:rsidR="00005BEE">
        <w:rPr>
          <w:sz w:val="24"/>
        </w:rPr>
        <w:t>/2016-</w:t>
      </w:r>
      <w:r w:rsidR="00EC549C">
        <w:rPr>
          <w:sz w:val="24"/>
        </w:rPr>
        <w:t>3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</w:t>
      </w:r>
      <w:r w:rsidR="00C66866">
        <w:rPr>
          <w:sz w:val="24"/>
        </w:rPr>
        <w:t>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 w:rsidR="00C32681">
        <w:rPr>
          <w:sz w:val="24"/>
        </w:rPr>
        <w:t xml:space="preserve">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</w:t>
      </w:r>
      <w:r w:rsidR="002C5C6E">
        <w:rPr>
          <w:sz w:val="24"/>
        </w:rPr>
        <w:t>6</w:t>
      </w:r>
      <w:r w:rsidR="00B06B60">
        <w:rPr>
          <w:sz w:val="24"/>
        </w:rPr>
        <w:t>3</w:t>
      </w:r>
      <w:r w:rsidR="004B100B">
        <w:rPr>
          <w:sz w:val="24"/>
        </w:rPr>
        <w:t>3</w:t>
      </w:r>
      <w:r w:rsidR="002C5C6E">
        <w:rPr>
          <w:sz w:val="24"/>
        </w:rPr>
        <w:t>/</w:t>
      </w:r>
      <w:r w:rsidR="00005BEE">
        <w:rPr>
          <w:sz w:val="24"/>
        </w:rPr>
        <w:t>2016-</w:t>
      </w:r>
      <w:r w:rsidR="00EC549C">
        <w:rPr>
          <w:sz w:val="24"/>
        </w:rPr>
        <w:t>3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0505B">
        <w:rPr>
          <w:sz w:val="24"/>
        </w:rPr>
        <w:t>0</w:t>
      </w:r>
      <w:r w:rsidR="00DC1A16">
        <w:rPr>
          <w:sz w:val="24"/>
        </w:rPr>
        <w:t>1</w:t>
      </w:r>
      <w:r w:rsidR="0000505B">
        <w:rPr>
          <w:sz w:val="24"/>
        </w:rPr>
        <w:t>.rujna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  <w:r w:rsidR="0000505B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725" w:rsidP="00480BD7" w:rsidR="005C7725">
      <w:r>
        <w:separator/>
      </w:r>
    </w:p>
  </w:endnote>
  <w:endnote w:id="0" w:type="continuationSeparator">
    <w:p w:rsidRDefault="005C7725" w:rsidP="00480BD7" w:rsidR="005C7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725" w:rsidP="00480BD7" w:rsidR="005C7725">
      <w:r>
        <w:separator/>
      </w:r>
    </w:p>
  </w:footnote>
  <w:footnote w:id="0" w:type="continuationSeparator">
    <w:p w:rsidRDefault="005C7725" w:rsidP="00480BD7" w:rsidR="005C772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05B"/>
    <w:rsid w:val="00005BEE"/>
    <w:rsid w:val="00007126"/>
    <w:rsid w:val="00015340"/>
    <w:rsid w:val="000158BF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0121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97D23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1AC9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55B64"/>
    <w:rsid w:val="00163B0A"/>
    <w:rsid w:val="001667EB"/>
    <w:rsid w:val="00174156"/>
    <w:rsid w:val="00174F6E"/>
    <w:rsid w:val="001849E0"/>
    <w:rsid w:val="00185289"/>
    <w:rsid w:val="00186056"/>
    <w:rsid w:val="00193675"/>
    <w:rsid w:val="001B3E79"/>
    <w:rsid w:val="001C3712"/>
    <w:rsid w:val="001C6494"/>
    <w:rsid w:val="001D2A23"/>
    <w:rsid w:val="001D7A70"/>
    <w:rsid w:val="001E5926"/>
    <w:rsid w:val="001E660C"/>
    <w:rsid w:val="001F18DF"/>
    <w:rsid w:val="001F4E46"/>
    <w:rsid w:val="001F5BFE"/>
    <w:rsid w:val="001F6951"/>
    <w:rsid w:val="00207877"/>
    <w:rsid w:val="002159A4"/>
    <w:rsid w:val="00215EF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5C6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100B"/>
    <w:rsid w:val="004B2312"/>
    <w:rsid w:val="004C4B82"/>
    <w:rsid w:val="004C6E95"/>
    <w:rsid w:val="004D0932"/>
    <w:rsid w:val="004D5E93"/>
    <w:rsid w:val="004D7363"/>
    <w:rsid w:val="004E752D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760C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7725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66F7"/>
    <w:rsid w:val="006673FC"/>
    <w:rsid w:val="00673B9E"/>
    <w:rsid w:val="00674E4A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16A09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53B0"/>
    <w:rsid w:val="007C6C3F"/>
    <w:rsid w:val="007C6F20"/>
    <w:rsid w:val="007D1875"/>
    <w:rsid w:val="007D2CE4"/>
    <w:rsid w:val="007D4D20"/>
    <w:rsid w:val="007D556E"/>
    <w:rsid w:val="007E034A"/>
    <w:rsid w:val="007E1988"/>
    <w:rsid w:val="007F19F7"/>
    <w:rsid w:val="008040C8"/>
    <w:rsid w:val="00805338"/>
    <w:rsid w:val="00806277"/>
    <w:rsid w:val="00806D80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34B2E"/>
    <w:rsid w:val="00840686"/>
    <w:rsid w:val="00841BBA"/>
    <w:rsid w:val="00846DAF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D07BC"/>
    <w:rsid w:val="008D34C7"/>
    <w:rsid w:val="008D4896"/>
    <w:rsid w:val="008E50C4"/>
    <w:rsid w:val="008F0FC5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6B60"/>
    <w:rsid w:val="00B07B1C"/>
    <w:rsid w:val="00B159ED"/>
    <w:rsid w:val="00B17CF6"/>
    <w:rsid w:val="00B24FE0"/>
    <w:rsid w:val="00B25D4D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27C3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3F63"/>
    <w:rsid w:val="00BC567A"/>
    <w:rsid w:val="00BD1D31"/>
    <w:rsid w:val="00BD204E"/>
    <w:rsid w:val="00C13E81"/>
    <w:rsid w:val="00C15211"/>
    <w:rsid w:val="00C201B5"/>
    <w:rsid w:val="00C21645"/>
    <w:rsid w:val="00C32681"/>
    <w:rsid w:val="00C43BB7"/>
    <w:rsid w:val="00C43FFD"/>
    <w:rsid w:val="00C51FCE"/>
    <w:rsid w:val="00C53627"/>
    <w:rsid w:val="00C60E2A"/>
    <w:rsid w:val="00C60EB0"/>
    <w:rsid w:val="00C66866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30FB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865B6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1A16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549C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5069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806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D8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806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D8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1633</izvorni_sadrzaj>
    <derivirana_varijabla naziv="DomainObject.Predmet.Broj_1">1633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</izvorni_sadrzaj>
    <derivirana_varijabla naziv="DomainObject.Predmet.Opis_1">čl. 444.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St-1633/2016</izvorni_sadrzaj>
    <derivirana_varijabla naziv="DomainObject.Predmet.OznakaBroj_1">St-1633/2016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LJEPOTE MAJA j.d.o.o.</izvorni_sadrzaj>
    <derivirana_varijabla naziv="DomainObject.Predmet.ProtustrankaFormated_1">  STUDIO LJEPOTE MAJA j.d.o.o.</derivirana_varijabla>
  </DomainObject.Predmet.ProtustrankaFormated>
  <DomainObject.Predmet.ProtustrankaFormatedOIB>
    <izvorni_sadrzaj>  STUDIO LJEPOTE MAJA j.d.o.o., OIB 88205933854</izvorni_sadrzaj>
    <derivirana_varijabla naziv="DomainObject.Predmet.ProtustrankaFormatedOIB_1">  STUDIO LJEPOTE MAJA j.d.o.o., OIB 88205933854</derivirana_varijabla>
  </DomainObject.Predmet.ProtustrankaFormatedOIB>
  <DomainObject.Predmet.ProtustrankaFormatedWithAdress>
    <izvorni_sadrzaj> STUDIO LJEPOTE MAJA j.d.o.o., Gospočak 26, 10000 Zagreb</izvorni_sadrzaj>
    <derivirana_varijabla naziv="DomainObject.Predmet.ProtustrankaFormatedWithAdress_1"> STUDIO LJEPOTE MAJA j.d.o.o., Gospočak 26, 10000 Zagreb</derivirana_varijabla>
  </DomainObject.Predmet.ProtustrankaFormatedWithAdress>
  <DomainObject.Predmet.ProtustrankaFormatedWithAdressOIB>
    <izvorni_sadrzaj> STUDIO LJEPOTE MAJA j.d.o.o., OIB 88205933854, Gospočak 26, 10000 Zagreb</izvorni_sadrzaj>
    <derivirana_varijabla naziv="DomainObject.Predmet.ProtustrankaFormatedWithAdressOIB_1"> STUDIO LJEPOTE MAJA j.d.o.o., OIB 88205933854, Gospočak 26, 10000 Zagreb</derivirana_varijabla>
  </DomainObject.Predmet.ProtustrankaFormatedWithAdressOIB>
  <DomainObject.Predmet.ProtustrankaWithAdress>
    <izvorni_sadrzaj>STUDIO LJEPOTE MAJA j.d.o.o. Gospočak 26, 10000 Zagreb</izvorni_sadrzaj>
    <derivirana_varijabla naziv="DomainObject.Predmet.ProtustrankaWithAdress_1">STUDIO LJEPOTE MAJA j.d.o.o. Gospočak 26, 10000 Zagreb</derivirana_varijabla>
  </DomainObject.Predmet.ProtustrankaWithAdress>
  <DomainObject.Predmet.ProtustrankaWithAdressOIB>
    <izvorni_sadrzaj>STUDIO LJEPOTE MAJA j.d.o.o., OIB 88205933854, Gospočak 26, 10000 Zagreb</izvorni_sadrzaj>
    <derivirana_varijabla naziv="DomainObject.Predmet.ProtustrankaWithAdressOIB_1">STUDIO LJEPOTE MAJA j.d.o.o., OIB 88205933854, Gospočak 26, 10000 Zagreb</derivirana_varijabla>
  </DomainObject.Predmet.ProtustrankaWithAdressOIB>
  <DomainObject.Predmet.ProtustrankaNazivFormated>
    <izvorni_sadrzaj>STUDIO LJEPOTE MAJA j.d.o.o.</izvorni_sadrzaj>
    <derivirana_varijabla naziv="DomainObject.Predmet.ProtustrankaNazivFormated_1">STUDIO LJEPOTE MAJA j.d.o.o.</derivirana_varijabla>
  </DomainObject.Predmet.ProtustrankaNazivFormated>
  <DomainObject.Predmet.ProtustrankaNazivFormatedOIB>
    <izvorni_sadrzaj>STUDIO LJEPOTE MAJA j.d.o.o., OIB 88205933854</izvorni_sadrzaj>
    <derivirana_varijabla naziv="DomainObject.Predmet.ProtustrankaNazivFormatedOIB_1">STUDIO LJEPOTE MAJA j.d.o.o., OIB 88205933854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52503.99</izvorni_sadrzaj>
    <derivirana_varijabla naziv="DomainObject.Predmet.TrenutnaVrijednost_1">52503.99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STUDIO LJEPOTE MAJA j.d.o.o.</item>
    </izvorni_sadrzaj>
    <derivirana_varijabla naziv="DomainObject.Predmet.ProtuStrankaListFormated_1">
      <item>STUDIO LJEPOTE MAJA j.d.o.o.</item>
    </derivirana_varijabla>
  </DomainObject.Predmet.ProtuStrankaListFormated>
  <DomainObject.Predmet.ProtuStrankaListFormatedOIB>
    <izvorni_sadrzaj>
      <item>STUDIO LJEPOTE MAJA j.d.o.o., OIB 88205933854</item>
    </izvorni_sadrzaj>
    <derivirana_varijabla naziv="DomainObject.Predmet.ProtuStrankaListFormatedOIB_1">
      <item>STUDIO LJEPOTE MAJA j.d.o.o., OIB 88205933854</item>
    </derivirana_varijabla>
  </DomainObject.Predmet.ProtuStrankaListFormatedOIB>
  <DomainObject.Predmet.ProtuStrankaListFormatedWithAdress>
    <izvorni_sadrzaj>
      <item>STUDIO LJEPOTE MAJA j.d.o.o., Gospočak 26, 10000 Zagreb</item>
    </izvorni_sadrzaj>
    <derivirana_varijabla naziv="DomainObject.Predmet.ProtuStrankaListFormatedWithAdress_1">
      <item>STUDIO LJEPOTE MAJA j.d.o.o., Gospočak 26, 10000 Zagreb</item>
    </derivirana_varijabla>
  </DomainObject.Predmet.ProtuStrankaListFormatedWithAdress>
  <DomainObject.Predmet.ProtuStrankaListFormatedWithAdressOIB>
    <izvorni_sadrzaj>
      <item>STUDIO LJEPOTE MAJA j.d.o.o., OIB 88205933854, Gospočak 26, 10000 Zagreb</item>
    </izvorni_sadrzaj>
    <derivirana_varijabla naziv="DomainObject.Predmet.ProtuStrankaListFormatedWithAdressOIB_1">
      <item>STUDIO LJEPOTE MAJA j.d.o.o., OIB 88205933854, Gospočak 26, 10000 Zagreb</item>
    </derivirana_varijabla>
  </DomainObject.Predmet.ProtuStrankaListFormatedWithAdressOIB>
  <DomainObject.Predmet.ProtuStrankaListNazivFormated>
    <izvorni_sadrzaj>
      <item>STUDIO LJEPOTE MAJA j.d.o.o.</item>
    </izvorni_sadrzaj>
    <derivirana_varijabla naziv="DomainObject.Predmet.ProtuStrankaListNazivFormated_1">
      <item>STUDIO LJEPOTE MAJA j.d.o.o.</item>
    </derivirana_varijabla>
  </DomainObject.Predmet.ProtuStrankaListNazivFormated>
  <DomainObject.Predmet.ProtuStrankaListNazivFormatedOIB>
    <izvorni_sadrzaj>
      <item>STUDIO LJEPOTE MAJA j.d.o.o., OIB 88205933854</item>
    </izvorni_sadrzaj>
    <derivirana_varijabla naziv="DomainObject.Predmet.ProtuStrankaListNazivFormatedOIB_1">
      <item>STUDIO LJEPOTE MAJA j.d.o.o., OIB 88205933854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STUDIO LJEPOTE MAJA j.d.o.o.</izvorni_sadrzaj>
    <derivirana_varijabla naziv="DomainObject.Predmet.ProtustrankaIDrugi_1">STUDIO LJEPOTE MAJA j.d.o.o.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STUDIO LJEPOTE MAJA j.d.o.o., OIB 88205933854, Gospočak 26, 10000 Zagreb</izvorni_sadrzaj>
    <derivirana_varijabla naziv="DomainObject.Predmet.ProtustrankaIDrugiAdressOIB_1">STUDIO LJEPOTE MAJA j.d.o.o., OIB 88205933854, Gospočak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LJEPOTE MAJA j.d.o.o.</item>
      <item>FINA Regionaln centar Zagreb</item>
    </izvorni_sadrzaj>
    <derivirana_varijabla naziv="DomainObject.Predmet.SudioniciListNaziv_1">
      <item>STUDIO LJEPOTE MAJA j.d.o.o.</item>
      <item>FINA Regionaln centar Zagreb</item>
    </derivirana_varijabla>
  </DomainObject.Predmet.SudioniciListNaziv>
  <DomainObject.Predmet.SudioniciListAdressOIB>
    <izvorni_sadrzaj>
      <item>STUDIO LJEPOTE MAJA j.d.o.o., OIB 88205933854, Gospočak 26,10000 Zagreb</item>
      <item>FINA Regionaln centar Zagreb, OIB 85821130368, Trg svibanjskih žrtava 1995. 1,10000 Zagreb</item>
    </izvorni_sadrzaj>
    <derivirana_varijabla naziv="DomainObject.Predmet.SudioniciListAdressOIB_1">
      <item>STUDIO LJEPOTE MAJA j.d.o.o., OIB 88205933854, Gospočak 26,10000 Zagreb</item>
      <item>FINA Regionaln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88205933854</item>
      <item>, OIB 85821130368</item>
    </izvorni_sadrzaj>
    <derivirana_varijabla naziv="DomainObject.Predmet.SudioniciListNazivOIB_1">
      <item>, OIB 88205933854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834</properties:Words>
  <properties:Characters>4669</properties:Characters>
  <properties:Lines>132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2016-08-30T12:05:00Z</dcterms:created>
  <dc:creator>Trgovacki sud</dc:creator>
  <cp:lastModifiedBy>wsadmin</cp:lastModifiedBy>
  <cp:lastPrinted>2016-08-30T12:04:00Z</cp:lastPrinted>
  <dcterms:modified xmlns:xsi="http://www.w3.org/2001/XMLSchema-instance" xsi:type="dcterms:W3CDTF">2016-09-05T09:32:00Z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