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09f2" w14:paraId="e9c09f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23107">
        <w:t>4</w:t>
      </w:r>
      <w:r w:rsidR="00E161D1">
        <w:t>21</w:t>
      </w:r>
      <w:r w:rsidRPr="00151FF0">
        <w:t>/1</w:t>
      </w:r>
      <w:r w:rsidR="00923107">
        <w:t>6</w:t>
      </w:r>
      <w:r w:rsidRPr="00151FF0">
        <w:t>-</w:t>
      </w:r>
      <w:r w:rsidR="000818DC">
        <w:t>1</w:t>
      </w:r>
      <w:r w:rsidR="00E161D1">
        <w:t>0</w:t>
      </w:r>
      <w:r w:rsidR="00923107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923107" w:rsidRPr="00923107">
        <w:t>DEMIRX d.o.o. za proizvodnju i trgovinu u stečaju, Vukovar, Trpinjska cesta 51, MBS 030013884, OIB 34623087422</w:t>
      </w:r>
      <w:r w:rsidRPr="000B1DB2">
        <w:t xml:space="preserve">, dana </w:t>
      </w:r>
      <w:r w:rsidR="00E77D1D">
        <w:t>2</w:t>
      </w:r>
      <w:r w:rsidR="00923107">
        <w:t>8</w:t>
      </w:r>
      <w:r>
        <w:t>.</w:t>
      </w:r>
      <w:r w:rsidRPr="000B1DB2">
        <w:t xml:space="preserve"> </w:t>
      </w:r>
      <w:r w:rsidR="00E77D1D">
        <w:t>travnja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602FD8">
        <w:t>CERERA AGRO d.o.o. za trgovinu, Vukovar, J.J. Strossmayera 5a, 5b</w:t>
      </w:r>
      <w:r>
        <w:t xml:space="preserve">, OIB </w:t>
      </w:r>
      <w:r w:rsidR="00602FD8">
        <w:t>14513216043</w:t>
      </w:r>
      <w:r>
        <w:t xml:space="preserve"> </w:t>
      </w:r>
      <w:r w:rsidR="00CB0AF9">
        <w:t>i to:</w:t>
      </w:r>
    </w:p>
    <w:p w:rsidRDefault="009E7F83" w:rsidP="00A16DB5" w:rsidR="00CB0AF9">
      <w:pPr>
        <w:pStyle w:val="Odlomakpopisa"/>
        <w:numPr>
          <w:ilvl w:val="1"/>
          <w:numId w:val="7"/>
        </w:numPr>
        <w:tabs>
          <w:tab w:pos="2145" w:val="clear"/>
          <w:tab w:pos="1418" w:val="num"/>
        </w:tabs>
        <w:ind w:hanging="709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zk.ul.br. </w:t>
      </w:r>
      <w:r w:rsidR="00A16DB5" w:rsidRPr="00DA66EC">
        <w:t>2342, k.o. Borovo Naselje, kč.br. 2542, zgrada mješovite uporabe br. 51</w:t>
      </w:r>
      <w:r w:rsidR="00BC1299">
        <w:t>,</w:t>
      </w:r>
      <w:r w:rsidR="00A16DB5" w:rsidRPr="00DA66EC">
        <w:t xml:space="preserve"> Trpinjska cesta</w:t>
      </w:r>
      <w:r w:rsidR="00A16DB5">
        <w:t>, površine 334 m</w:t>
      </w:r>
      <w:r w:rsidR="00A16DB5">
        <w:rPr>
          <w:vertAlign w:val="superscript"/>
        </w:rPr>
        <w:t>2</w:t>
      </w:r>
      <w:r w:rsidR="00A16DB5">
        <w:t>, dvorište Trpinjska cesta</w:t>
      </w:r>
      <w:r w:rsidR="00BC1299">
        <w:t>, površine</w:t>
      </w:r>
      <w:r w:rsidR="00A16DB5">
        <w:t xml:space="preserve"> 925 m</w:t>
      </w:r>
      <w:r w:rsidR="00A16DB5">
        <w:rPr>
          <w:vertAlign w:val="superscript"/>
        </w:rPr>
        <w:t>2</w:t>
      </w:r>
      <w:r w:rsidR="00BC1299">
        <w:t>, ukupno 1259 m</w:t>
      </w:r>
      <w:r w:rsidR="00BC1299">
        <w:rPr>
          <w:vertAlign w:val="superscript"/>
        </w:rPr>
        <w:t>2</w:t>
      </w:r>
      <w:r w:rsidR="00A16DB5" w:rsidRPr="00DA66EC">
        <w:t>, Trpinjska cesta</w:t>
      </w:r>
      <w:r w:rsidR="00875D50">
        <w:t xml:space="preserve"> 51</w:t>
      </w:r>
      <w:r w:rsidR="004E0F0A">
        <w:t xml:space="preserve">, 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875D50">
        <w:t>420</w:t>
      </w:r>
      <w:r w:rsidR="00662006">
        <w:t>.00</w:t>
      </w:r>
      <w:r w:rsidR="00875D50">
        <w:t>0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875D50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875D50" w:rsidRPr="00875D50">
        <w:t xml:space="preserve">420.000,00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62006">
        <w:t>63.</w:t>
      </w:r>
      <w:r w:rsidR="00875D50">
        <w:t>000</w:t>
      </w:r>
      <w:r w:rsidR="00662006">
        <w:t>,</w:t>
      </w:r>
      <w:r w:rsidR="00875D50">
        <w:t>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875D50">
        <w:t>357.000,00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875D50">
        <w:t>237</w:t>
      </w:r>
      <w:r w:rsidR="00662006">
        <w:t>01</w:t>
      </w:r>
      <w:r>
        <w:t xml:space="preserve">, a kao podatak drugi broj P2 </w:t>
      </w:r>
      <w:r w:rsidR="000F6F63">
        <w:t xml:space="preserve">treba upisati </w:t>
      </w:r>
      <w:r w:rsidR="00662006">
        <w:t>30</w:t>
      </w:r>
      <w:r w:rsidR="00152B18">
        <w:t>5</w:t>
      </w:r>
      <w:r w:rsidR="00662006">
        <w:t>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152B18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152B18" w:rsidRPr="00152B18">
        <w:t xml:space="preserve">420.000,00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D130E3" w:rsidRPr="00D130E3">
        <w:rPr>
          <w:bCs/>
        </w:rPr>
        <w:t>63.</w:t>
      </w:r>
      <w:r w:rsidR="00152B18">
        <w:rPr>
          <w:bCs/>
        </w:rPr>
        <w:t>000</w:t>
      </w:r>
      <w:r w:rsidR="00D130E3" w:rsidRPr="00D130E3">
        <w:rPr>
          <w:bCs/>
        </w:rPr>
        <w:t>,</w:t>
      </w:r>
      <w:r w:rsidR="00152B18">
        <w:rPr>
          <w:bCs/>
        </w:rPr>
        <w:t>00</w:t>
      </w:r>
      <w:r w:rsidR="00D130E3" w:rsidRPr="009752AC">
        <w:rPr>
          <w:bCs/>
        </w:rPr>
        <w:t xml:space="preserve"> kn, te s računa broj HR1123900011300028787 iznos od </w:t>
      </w:r>
      <w:r w:rsidR="00152B18">
        <w:rPr>
          <w:bCs/>
        </w:rPr>
        <w:t>357.000,00</w:t>
      </w:r>
      <w:r w:rsidR="00D130E3" w:rsidRPr="009752AC">
        <w:rPr>
          <w:bCs/>
        </w:rPr>
        <w:t xml:space="preserve"> kn na žiro-račun suda broj HR3123900011300000200 kod Hrvatske poštanske banke s pozivom na broj HR 05 272-</w:t>
      </w:r>
      <w:r w:rsidR="00152B18">
        <w:rPr>
          <w:bCs/>
        </w:rPr>
        <w:t>4</w:t>
      </w:r>
      <w:r w:rsidR="00D130E3" w:rsidRPr="009752AC">
        <w:rPr>
          <w:bCs/>
        </w:rPr>
        <w:t>21-1</w:t>
      </w:r>
      <w:r w:rsidR="00331C2D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331C2D">
        <w:t>drug</w:t>
      </w:r>
      <w:r w:rsidR="00A93365">
        <w:t xml:space="preserve">oj </w:t>
      </w:r>
      <w:r>
        <w:t xml:space="preserve">elektroničkoj javnoj dražbi dana od </w:t>
      </w:r>
      <w:r w:rsidR="00D176E9">
        <w:t>2</w:t>
      </w:r>
      <w:r w:rsidR="00331C2D">
        <w:t>6</w:t>
      </w:r>
      <w:r>
        <w:t>.</w:t>
      </w:r>
      <w:r w:rsidR="00A93365">
        <w:t>01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1</w:t>
      </w:r>
      <w:r w:rsidR="00331C2D">
        <w:t>9</w:t>
      </w:r>
      <w:r>
        <w:t>.0</w:t>
      </w:r>
      <w:r w:rsidR="00A93365">
        <w:t>4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A93365">
        <w:t>2</w:t>
      </w:r>
      <w:r w:rsidR="00331C2D">
        <w:t>5</w:t>
      </w:r>
      <w:r w:rsidR="00911262">
        <w:t>.</w:t>
      </w:r>
      <w:r>
        <w:t>0</w:t>
      </w:r>
      <w:r w:rsidR="00331C2D">
        <w:t>8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331C2D" w:rsidR="004E0F0A">
      <w:pPr>
        <w:jc w:val="center"/>
      </w:pPr>
      <w:r>
        <w:t xml:space="preserve">U Osijeku </w:t>
      </w:r>
      <w:r w:rsidR="00A93365">
        <w:t>2</w:t>
      </w:r>
      <w:r w:rsidR="00331C2D">
        <w:t>8</w:t>
      </w:r>
      <w:r>
        <w:t xml:space="preserve">. </w:t>
      </w:r>
      <w:r w:rsidR="00A93365">
        <w:t>travnja</w:t>
      </w:r>
      <w:r>
        <w:t xml:space="preserve">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331C2D">
        <w:t>i</w:t>
      </w:r>
      <w:r>
        <w:t xml:space="preserve"> upravitelj</w:t>
      </w:r>
      <w:r w:rsidR="001E7CB5">
        <w:t xml:space="preserve"> </w:t>
      </w:r>
      <w:r w:rsidR="00D7077B">
        <w:t>Zlatko Markasović</w:t>
      </w:r>
    </w:p>
    <w:p w:rsidRDefault="00D7077B" w:rsidP="00A93365" w:rsidR="00076D97">
      <w:pPr>
        <w:pStyle w:val="Odlomakpopisa"/>
        <w:numPr>
          <w:ilvl w:val="0"/>
          <w:numId w:val="5"/>
        </w:numPr>
        <w:jc w:val="both"/>
      </w:pPr>
      <w:r>
        <w:t>CERERA AGRO d.o.o. za trgovinu, Vukovar, J.J. Strossmayera 5a, 5b</w:t>
      </w:r>
    </w:p>
    <w:p w:rsidRDefault="00D7077B" w:rsidP="00076D97" w:rsidR="00D7077B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D7077B">
        <w:t>Vukovar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830166">
        <w:t>Vukovaru</w:t>
      </w:r>
      <w:r w:rsidR="00041473">
        <w:t xml:space="preserve"> </w:t>
      </w:r>
      <w:r>
        <w:t>zk odjel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830166">
        <w:t>Vukovar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B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23107" w:rsidRPr="00923107">
      <w:t>14 St-421/16-104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52B18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31C2D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91777"/>
    <w:rsid w:val="004A7283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C15A4"/>
    <w:rsid w:val="005C72BB"/>
    <w:rsid w:val="005D2747"/>
    <w:rsid w:val="005F0872"/>
    <w:rsid w:val="005F4DFA"/>
    <w:rsid w:val="00602FD8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166"/>
    <w:rsid w:val="00830343"/>
    <w:rsid w:val="00840E1C"/>
    <w:rsid w:val="00852B20"/>
    <w:rsid w:val="008531CD"/>
    <w:rsid w:val="00862028"/>
    <w:rsid w:val="008671C8"/>
    <w:rsid w:val="00875522"/>
    <w:rsid w:val="008756C6"/>
    <w:rsid w:val="00875D50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23107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16DB5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66C9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1299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77B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B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B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B2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B2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B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B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B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B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686</properties:Words>
  <properties:Characters>3642</properties:Characters>
  <properties:Lines>96</properties:Lines>
  <properties:Paragraphs>37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2017-02-02T09:12:00Z</cp:lastPrinted>
  <dcterms:modified xmlns:xsi="http://www.w3.org/2001/XMLSchema-instance" xsi:type="dcterms:W3CDTF">2017-04-28T07:42:00Z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