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21e31" w14:paraId="3a21e31" w:rsidRDefault="002F7082" w:rsidP="002F7082" w:rsidR="002F7082">
      <w:pPr>
        <w15:collapsed w:val="false"/>
      </w:pPr>
      <w:bookmarkStart w:name="_GoBack" w:id="0"/>
      <w:bookmarkEnd w:id="0"/>
      <w:r>
        <w:t xml:space="preserve">   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lum contrast="12000"/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2F7082" w:rsidP="002F7082" w:rsidR="002F7082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proofErr w:type="spellStart"/>
      <w:r w:rsidRPr="007276BF">
        <w:rPr>
          <w:szCs w:val="20"/>
          <w:lang w:val="en-AU"/>
        </w:rPr>
        <w:t>Dršćevka</w:t>
      </w:r>
      <w:proofErr w:type="spellEnd"/>
      <w:r w:rsidRPr="007276BF">
        <w:rPr>
          <w:szCs w:val="20"/>
          <w:lang w:val="en-AU"/>
        </w:rPr>
        <w:t xml:space="preserve"> 1, </w:t>
      </w:r>
      <w:proofErr w:type="spellStart"/>
      <w:r w:rsidRPr="007276BF">
        <w:rPr>
          <w:szCs w:val="20"/>
          <w:lang w:val="en-AU"/>
        </w:rPr>
        <w:t>Pazin</w:t>
      </w:r>
      <w:proofErr w:type="spellEnd"/>
    </w:p>
    <w:p w:rsidRDefault="002F7082" w:rsidP="002F7082" w:rsidR="002F7082">
      <w:pPr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E P U B L I K A  H R V A T S K A</w:t>
      </w:r>
    </w:p>
    <w:p w:rsidRDefault="002F7082" w:rsidP="002F7082" w:rsidR="002F7082">
      <w:pPr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2F7082" w:rsidP="002F7082" w:rsidR="002F7082">
      <w:pPr>
        <w:rPr>
          <w:sz w:val="23"/>
          <w:szCs w:val="23"/>
        </w:rPr>
      </w:pPr>
    </w:p>
    <w:p w:rsidRDefault="009E3A0B" w:rsidP="006F0675" w:rsidR="000A08E4">
      <w:pPr>
        <w:pStyle w:val="Default"/>
        <w:jc w:val="both"/>
      </w:pPr>
      <w:r>
        <w:tab/>
      </w:r>
      <w:r w:rsidRPr="009E3A0B">
        <w:t xml:space="preserve">Trgovački sud u Pazinu, po stečajnoj sutkinji </w:t>
      </w:r>
      <w:proofErr w:type="spellStart"/>
      <w:r w:rsidRPr="009E3A0B">
        <w:t>Tijani</w:t>
      </w:r>
      <w:proofErr w:type="spellEnd"/>
      <w:r w:rsidRPr="009E3A0B">
        <w:t xml:space="preserve"> Licul, u stečajnom postupku nad pravnom osobom (dužnikom</w:t>
      </w:r>
      <w:r w:rsidR="00BD2FAF">
        <w:t xml:space="preserve">) </w:t>
      </w:r>
      <w:r w:rsidR="006F0675">
        <w:t xml:space="preserve"> </w:t>
      </w:r>
      <w:r w:rsidR="00F55592" w:rsidRPr="00F55592">
        <w:rPr>
          <w:sz w:val="23"/>
          <w:szCs w:val="23"/>
        </w:rPr>
        <w:t>STUDIO DVOR d.o.o. Umag, Trgovačka 1, OIB: 13416134123</w:t>
      </w:r>
      <w:r w:rsidRPr="009E3A0B">
        <w:t xml:space="preserve">, </w:t>
      </w:r>
      <w:r w:rsidR="00C41BF3">
        <w:t>25</w:t>
      </w:r>
      <w:r w:rsidRPr="009E3A0B">
        <w:t xml:space="preserve">. </w:t>
      </w:r>
      <w:r w:rsidR="00C41BF3">
        <w:t>ožujka</w:t>
      </w:r>
      <w:r w:rsidR="004A7039">
        <w:t xml:space="preserve"> </w:t>
      </w:r>
      <w:r w:rsidRPr="009E3A0B">
        <w:t>201</w:t>
      </w:r>
      <w:r w:rsidR="00C41BF3">
        <w:t>9</w:t>
      </w:r>
      <w:r w:rsidR="009C35CB">
        <w:t>.</w:t>
      </w:r>
    </w:p>
    <w:p w:rsidRDefault="009E3A0B" w:rsidP="009E3A0B" w:rsidR="009E3A0B">
      <w:pPr>
        <w:jc w:val="both"/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 j e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1E727C" w:rsidR="002F7082" w:rsidRP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I.</w:t>
      </w:r>
      <w:r>
        <w:rPr>
          <w:sz w:val="23"/>
          <w:szCs w:val="23"/>
        </w:rPr>
        <w:tab/>
        <w:t xml:space="preserve">Pozivaju se osobe koje imaju pravni interes za provedbom stečajnog postupka nad dužnikom  </w:t>
      </w:r>
      <w:r w:rsidR="00F55592" w:rsidRPr="00F55592">
        <w:rPr>
          <w:sz w:val="23"/>
          <w:szCs w:val="23"/>
        </w:rPr>
        <w:t>STUDIO DVOR d.o.o. Umag, Trgovačka 1, OIB: 13416134123</w:t>
      </w:r>
      <w:r w:rsidR="009C35CB">
        <w:t>,</w:t>
      </w:r>
      <w:r>
        <w:t xml:space="preserve"> </w:t>
      </w:r>
      <w:r>
        <w:rPr>
          <w:sz w:val="23"/>
          <w:szCs w:val="23"/>
        </w:rPr>
        <w:t xml:space="preserve">da u roku od </w:t>
      </w:r>
      <w:r w:rsidR="006F0675">
        <w:rPr>
          <w:sz w:val="23"/>
          <w:szCs w:val="23"/>
        </w:rPr>
        <w:t>15</w:t>
      </w:r>
      <w:r>
        <w:rPr>
          <w:sz w:val="23"/>
          <w:szCs w:val="23"/>
        </w:rPr>
        <w:t xml:space="preserve"> dana uplate predujam u iznosu od 10.000,00 kuna za pokriće troškova prethodnog postupka te stečajnog postupka, na depozit ovog suda broj: HR43 2390001 1300029763, poziv na broj 020-</w:t>
      </w:r>
      <w:r w:rsidR="00F55592">
        <w:rPr>
          <w:sz w:val="23"/>
          <w:szCs w:val="23"/>
        </w:rPr>
        <w:t>5</w:t>
      </w:r>
      <w:r>
        <w:rPr>
          <w:sz w:val="23"/>
          <w:szCs w:val="23"/>
        </w:rPr>
        <w:t>-1</w:t>
      </w:r>
      <w:r w:rsidR="00F55592">
        <w:rPr>
          <w:sz w:val="23"/>
          <w:szCs w:val="23"/>
        </w:rPr>
        <w:t>9</w:t>
      </w:r>
      <w:r>
        <w:rPr>
          <w:bCs w:val="false"/>
          <w:sz w:val="23"/>
          <w:szCs w:val="23"/>
        </w:rPr>
        <w:t xml:space="preserve">.  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II.</w:t>
      </w:r>
      <w:r>
        <w:rPr>
          <w:sz w:val="23"/>
          <w:szCs w:val="23"/>
        </w:rPr>
        <w:tab/>
      </w:r>
      <w:r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</w:p>
    <w:p w:rsidRDefault="002F7082" w:rsidP="002F7082" w:rsidR="002F7082">
      <w:pPr>
        <w:jc w:val="center"/>
        <w:rPr>
          <w:bCs w:val="false"/>
          <w:sz w:val="23"/>
          <w:szCs w:val="23"/>
        </w:rPr>
      </w:pPr>
      <w:r>
        <w:rPr>
          <w:bCs w:val="false"/>
          <w:sz w:val="23"/>
          <w:szCs w:val="23"/>
        </w:rPr>
        <w:t>Obrazloženje</w:t>
      </w:r>
    </w:p>
    <w:p w:rsidRDefault="002F7082" w:rsidP="002F7082" w:rsidR="002F7082">
      <w:pPr>
        <w:jc w:val="both"/>
        <w:rPr>
          <w:sz w:val="23"/>
          <w:szCs w:val="23"/>
          <w:lang w:val="pl-PL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</w:t>
      </w:r>
      <w:r w:rsidR="00A56D91">
        <w:rPr>
          <w:sz w:val="23"/>
          <w:szCs w:val="23"/>
          <w:lang w:val="pl-PL"/>
        </w:rPr>
        <w:t>stečajnog postupka nad dužnikom</w:t>
      </w:r>
      <w:r w:rsidR="004D0844">
        <w:rPr>
          <w:sz w:val="23"/>
          <w:szCs w:val="23"/>
          <w:lang w:val="pl-PL"/>
        </w:rPr>
        <w:t xml:space="preserve">, na koje ročište </w:t>
      </w:r>
      <w:r w:rsidR="00F55592">
        <w:rPr>
          <w:sz w:val="23"/>
          <w:szCs w:val="23"/>
          <w:lang w:val="pl-PL"/>
        </w:rPr>
        <w:t xml:space="preserve">je pristupio zz dužnika. </w:t>
      </w:r>
      <w:r w:rsidR="00AF2B45">
        <w:rPr>
          <w:sz w:val="23"/>
          <w:szCs w:val="23"/>
          <w:lang w:val="pl-PL"/>
        </w:rPr>
        <w:t xml:space="preserve"> </w:t>
      </w:r>
    </w:p>
    <w:p w:rsidRDefault="002F7082" w:rsidP="002F7082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Iz prijedloga za otvaranje stečajnog postupka proizlazi da dužnik u Očevidniku redoslijeda osnova za plaćanje ima evidentirane neizvršene osnove za plaćanje u neprekinutom razdoblju od </w:t>
      </w:r>
      <w:r w:rsidR="001C73B3">
        <w:rPr>
          <w:sz w:val="23"/>
          <w:szCs w:val="23"/>
        </w:rPr>
        <w:t>120</w:t>
      </w:r>
      <w:r>
        <w:rPr>
          <w:sz w:val="23"/>
          <w:szCs w:val="23"/>
        </w:rPr>
        <w:t xml:space="preserve"> dana. Stoga je utvrđeno da postoji pretpostavka za otvaranje stečajnog postupka nad dužnikom – nesposobnost za plaćanje, iz čl. 6. Stečajnog zakona (dalje: SZ).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2F7082" w:rsidP="00F422FC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Budući da nije utvrđeno da dužnik ima </w:t>
      </w:r>
      <w:r w:rsidR="006A338F">
        <w:rPr>
          <w:sz w:val="23"/>
          <w:szCs w:val="23"/>
        </w:rPr>
        <w:t xml:space="preserve">vrjedniju </w:t>
      </w:r>
      <w:r>
        <w:rPr>
          <w:sz w:val="23"/>
          <w:szCs w:val="23"/>
        </w:rPr>
        <w:t>imovinu, temeljem čl. 132. st. 1. SZ-a, odlučeno je kao u izreci.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C41BF3">
        <w:rPr>
          <w:sz w:val="23"/>
          <w:szCs w:val="23"/>
        </w:rPr>
        <w:t>25</w:t>
      </w:r>
      <w:r>
        <w:rPr>
          <w:sz w:val="23"/>
          <w:szCs w:val="23"/>
        </w:rPr>
        <w:t xml:space="preserve">. </w:t>
      </w:r>
      <w:r w:rsidR="00C41BF3">
        <w:rPr>
          <w:sz w:val="23"/>
          <w:szCs w:val="23"/>
        </w:rPr>
        <w:t>ožujka</w:t>
      </w:r>
      <w:r>
        <w:rPr>
          <w:sz w:val="23"/>
          <w:szCs w:val="23"/>
        </w:rPr>
        <w:t xml:space="preserve"> 201</w:t>
      </w:r>
      <w:r w:rsidR="00C41BF3">
        <w:rPr>
          <w:sz w:val="23"/>
          <w:szCs w:val="23"/>
        </w:rPr>
        <w:t>9</w:t>
      </w:r>
      <w:r>
        <w:rPr>
          <w:sz w:val="23"/>
          <w:szCs w:val="23"/>
        </w:rPr>
        <w:t>.</w:t>
      </w:r>
    </w:p>
    <w:p w:rsidRDefault="00F422FC" w:rsidP="002F7082" w:rsidR="00F422FC">
      <w:pPr>
        <w:jc w:val="center"/>
        <w:rPr>
          <w:sz w:val="23"/>
          <w:szCs w:val="23"/>
        </w:rPr>
      </w:pPr>
    </w:p>
    <w:p w:rsidRDefault="002F7082" w:rsidP="002F7082" w:rsidR="002F7082">
      <w:pPr>
        <w:ind w:firstLine="720" w:left="565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</w:t>
      </w:r>
      <w:r>
        <w:rPr>
          <w:sz w:val="23"/>
          <w:szCs w:val="23"/>
        </w:rPr>
        <w:tab/>
        <w:t xml:space="preserve">Stečajni sudac </w:t>
      </w:r>
    </w:p>
    <w:p w:rsidRDefault="002F7082" w:rsidP="002F7082" w:rsidR="002F7082">
      <w:pPr>
        <w:ind w:left="571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>UPUTA O PRAVNOM LIJEKU: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2F7082" w:rsidP="002F7082" w:rsidR="002F7082"/>
    <w:p w:rsidRDefault="002F7082" w:rsidP="002F7082" w:rsidR="002F7082">
      <w:pPr>
        <w:jc w:val="both"/>
      </w:pPr>
      <w:r>
        <w:t>DNA:</w:t>
      </w:r>
    </w:p>
    <w:p w:rsidRDefault="002F7082" w:rsidP="002F7082" w:rsidR="002F7082">
      <w:pPr>
        <w:jc w:val="both"/>
      </w:pPr>
      <w:r>
        <w:t xml:space="preserve">- e-Oglasna ploča suda </w:t>
      </w:r>
      <w:r w:rsidR="00C41BF3">
        <w:t>25</w:t>
      </w:r>
      <w:r>
        <w:t xml:space="preserve">. </w:t>
      </w:r>
      <w:r w:rsidR="00C41BF3">
        <w:t xml:space="preserve">ožujka </w:t>
      </w:r>
      <w:r>
        <w:t>201</w:t>
      </w:r>
      <w:r w:rsidR="00C41BF3">
        <w:t>9</w:t>
      </w:r>
      <w:r>
        <w:t>. (čl. 132. st. 3. SZ-a)</w:t>
      </w:r>
      <w:r w:rsidR="00C41BF3">
        <w:t>.</w:t>
      </w:r>
    </w:p>
    <w:p w:rsidRDefault="00B40CA8" w:rsidR="00B40CA8"/>
    <w:sectPr w:rsidSect="002F7082" w:rsidR="00B40CA8">
      <w:headerReference w:type="default" r:id="rId8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082" w:rsidP="002F7082" w:rsidR="002F7082">
      <w:r>
        <w:separator/>
      </w:r>
    </w:p>
  </w:endnote>
  <w:endnote w:id="0" w:type="continuationSeparator">
    <w:p w:rsidRDefault="002F7082" w:rsidP="002F7082" w:rsidR="002F7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082" w:rsidP="002F7082" w:rsidR="002F7082">
      <w:r>
        <w:separator/>
      </w:r>
    </w:p>
  </w:footnote>
  <w:footnote w:id="0" w:type="continuationSeparator">
    <w:p w:rsidRDefault="002F7082" w:rsidP="002F7082" w:rsidR="002F70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8E4" w:rsidP="004A7039" w:rsidR="002F7082" w:rsidRPr="000A08E4">
    <w:pPr>
      <w:pStyle w:val="Zaglavlje"/>
      <w:jc w:val="right"/>
    </w:pPr>
    <w:proofErr w:type="spellStart"/>
    <w:r>
      <w:t>Posl</w:t>
    </w:r>
    <w:proofErr w:type="spellEnd"/>
    <w:r>
      <w:t>. broj: 4 St</w:t>
    </w:r>
    <w:r w:rsidR="0089704F">
      <w:t>-</w:t>
    </w:r>
    <w:r w:rsidR="00F55592">
      <w:t>5/2019-10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94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F0462"/>
    <w:rsid w:val="00072CFB"/>
    <w:rsid w:val="000A08E4"/>
    <w:rsid w:val="000D25AD"/>
    <w:rsid w:val="000D49E1"/>
    <w:rsid w:val="000F105A"/>
    <w:rsid w:val="001062DB"/>
    <w:rsid w:val="00182689"/>
    <w:rsid w:val="00190FBC"/>
    <w:rsid w:val="001B4105"/>
    <w:rsid w:val="001B444D"/>
    <w:rsid w:val="001C1699"/>
    <w:rsid w:val="001C73B3"/>
    <w:rsid w:val="001E727C"/>
    <w:rsid w:val="00221F93"/>
    <w:rsid w:val="002B76E2"/>
    <w:rsid w:val="002C0628"/>
    <w:rsid w:val="002F7082"/>
    <w:rsid w:val="00346A61"/>
    <w:rsid w:val="003938AB"/>
    <w:rsid w:val="00446BE5"/>
    <w:rsid w:val="00462154"/>
    <w:rsid w:val="00475C30"/>
    <w:rsid w:val="00495968"/>
    <w:rsid w:val="004A7039"/>
    <w:rsid w:val="004D0844"/>
    <w:rsid w:val="004E6E5F"/>
    <w:rsid w:val="00513D3B"/>
    <w:rsid w:val="005A29CD"/>
    <w:rsid w:val="005E187C"/>
    <w:rsid w:val="005E51FA"/>
    <w:rsid w:val="005F6AEA"/>
    <w:rsid w:val="00655672"/>
    <w:rsid w:val="00670401"/>
    <w:rsid w:val="006A338F"/>
    <w:rsid w:val="006B5F3A"/>
    <w:rsid w:val="006C7A43"/>
    <w:rsid w:val="006F0675"/>
    <w:rsid w:val="006F40B2"/>
    <w:rsid w:val="0070508C"/>
    <w:rsid w:val="00794B1E"/>
    <w:rsid w:val="007C6C1E"/>
    <w:rsid w:val="007D74C6"/>
    <w:rsid w:val="007E66F9"/>
    <w:rsid w:val="00880764"/>
    <w:rsid w:val="008911C9"/>
    <w:rsid w:val="0089704F"/>
    <w:rsid w:val="0089730B"/>
    <w:rsid w:val="008A5B53"/>
    <w:rsid w:val="008A7FC8"/>
    <w:rsid w:val="008B17C9"/>
    <w:rsid w:val="008D7BC5"/>
    <w:rsid w:val="00904265"/>
    <w:rsid w:val="009166F2"/>
    <w:rsid w:val="00934C14"/>
    <w:rsid w:val="009517BB"/>
    <w:rsid w:val="00993913"/>
    <w:rsid w:val="0099571A"/>
    <w:rsid w:val="009C35CB"/>
    <w:rsid w:val="009D4236"/>
    <w:rsid w:val="009E3A0B"/>
    <w:rsid w:val="00A3637D"/>
    <w:rsid w:val="00A5015F"/>
    <w:rsid w:val="00A526A5"/>
    <w:rsid w:val="00A56D91"/>
    <w:rsid w:val="00A66521"/>
    <w:rsid w:val="00AC37E0"/>
    <w:rsid w:val="00AC4402"/>
    <w:rsid w:val="00AC5F6C"/>
    <w:rsid w:val="00AF1D92"/>
    <w:rsid w:val="00AF2B45"/>
    <w:rsid w:val="00AF7B14"/>
    <w:rsid w:val="00B07E0D"/>
    <w:rsid w:val="00B40CA8"/>
    <w:rsid w:val="00B620FB"/>
    <w:rsid w:val="00B72C2F"/>
    <w:rsid w:val="00B772B6"/>
    <w:rsid w:val="00B978F7"/>
    <w:rsid w:val="00BD2FAF"/>
    <w:rsid w:val="00C41BF3"/>
    <w:rsid w:val="00C760BB"/>
    <w:rsid w:val="00CF0321"/>
    <w:rsid w:val="00CF0462"/>
    <w:rsid w:val="00CF1C38"/>
    <w:rsid w:val="00D066A2"/>
    <w:rsid w:val="00D07557"/>
    <w:rsid w:val="00DC1AAF"/>
    <w:rsid w:val="00E3118A"/>
    <w:rsid w:val="00E32869"/>
    <w:rsid w:val="00E3516A"/>
    <w:rsid w:val="00E53531"/>
    <w:rsid w:val="00E605CE"/>
    <w:rsid w:val="00E60820"/>
    <w:rsid w:val="00E80BA6"/>
    <w:rsid w:val="00E93E03"/>
    <w:rsid w:val="00E94B5E"/>
    <w:rsid w:val="00ED37F1"/>
    <w:rsid w:val="00ED7617"/>
    <w:rsid w:val="00EE2102"/>
    <w:rsid w:val="00EF5503"/>
    <w:rsid w:val="00F422FC"/>
    <w:rsid w:val="00F55592"/>
    <w:rsid w:val="00F8617E"/>
    <w:rsid w:val="00FB4CE6"/>
    <w:rsid w:val="00FD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A4F9D368-1FE1-423B-8ADA-8B47AD6E89C3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2F708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customStyle="true" w:styleId="Default" w:type="paragraph">
    <w:name w:val="Default"/>
    <w:rsid w:val="006F0675"/>
    <w:pPr>
      <w:autoSpaceDE w:val="false"/>
      <w:autoSpaceDN w:val="false"/>
      <w:adjustRightInd w:val="false"/>
      <w:spacing w:lineRule="auto" w:line="240" w:after="0"/>
    </w:pPr>
    <w:rPr>
      <w:rFonts w:cs="Times New Roman" w:hAnsi="Times New Roman" w:asci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26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26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26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26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26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851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860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4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2019.</izvorni_sadrzaj>
    <derivirana_varijabla naziv="DomainObject.DatumDonosenjaOdluke_1">25.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2019.</izvorni_sadrzaj>
    <derivirana_varijabla naziv="DomainObject.Predmet.DatumOsnivanja_1">7.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St-5/2019</izvorni_sadrzaj>
    <derivirana_varijabla naziv="DomainObject.Predmet.OznakaBroj_1">St-5/2019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DVOR d.o.o. UMAG zastupanog po punomoćniku Franko Gergorić</izvorni_sadrzaj>
    <derivirana_varijabla naziv="DomainObject.Predmet.ProtustrankaFormated_1">  STUDIO DVOR d.o.o. UMAG zastupanog po punomoćniku Franko Gergorić</derivirana_varijabla>
  </DomainObject.Predmet.ProtustrankaFormated>
  <DomainObject.Predmet.ProtustrankaFormatedOIB>
    <izvorni_sadrzaj>  STUDIO DVOR d.o.o. UMAG, OIB 13416134123 zastupanog po punomoćniku Franko Gergorić</izvorni_sadrzaj>
    <derivirana_varijabla naziv="DomainObject.Predmet.ProtustrankaFormatedOIB_1">  STUDIO DVOR d.o.o. UMAG, OIB 13416134123 zastupanog po punomoćniku Franko Gergorić</derivirana_varijabla>
  </DomainObject.Predmet.ProtustrankaFormatedOIB>
  <DomainObject.Predmet.ProtustrankaFormatedWithAdress>
    <izvorni_sadrzaj> STUDIO DVOR d.o.o. UMAG, Trgovačka 1, 52470 Umag zastupanog po punomoćniku Franko Gergorić</izvorni_sadrzaj>
    <derivirana_varijabla naziv="DomainObject.Predmet.ProtustrankaFormatedWithAdress_1"> STUDIO DVOR d.o.o. UMAG, Trgovačka 1, 52470 Umag zastupanog po punomoćniku Franko Gergorić</derivirana_varijabla>
  </DomainObject.Predmet.ProtustrankaFormatedWithAdress>
  <DomainObject.Predmet.ProtustrankaFormatedWithAdressOIB>
    <izvorni_sadrzaj> STUDIO DVOR d.o.o. UMAG, OIB 13416134123, Trgovačka 1, 52470 Umag zastupanog po punomoćniku Franko Gergorić</izvorni_sadrzaj>
    <derivirana_varijabla naziv="DomainObject.Predmet.ProtustrankaFormatedWithAdressOIB_1"> STUDIO DVOR d.o.o. UMAG, OIB 13416134123, Trgovačka 1, 52470 Umag zastupanog po punomoćniku Franko Gergorić</derivirana_varijabla>
  </DomainObject.Predmet.ProtustrankaFormatedWithAdressOIB>
  <DomainObject.Predmet.ProtustrankaWithAdress>
    <izvorni_sadrzaj>STUDIO DVOR d.o.o. UMAG Trgovačka 1, 52470 Umag</izvorni_sadrzaj>
    <derivirana_varijabla naziv="DomainObject.Predmet.ProtustrankaWithAdress_1">STUDIO DVOR d.o.o. UMAG Trgovačka 1, 52470 Umag</derivirana_varijabla>
  </DomainObject.Predmet.ProtustrankaWithAdress>
  <DomainObject.Predmet.ProtustrankaWithAdressOIB>
    <izvorni_sadrzaj>STUDIO DVOR d.o.o. UMAG, OIB 13416134123, Trgovačka 1, 52470 Umag</izvorni_sadrzaj>
    <derivirana_varijabla naziv="DomainObject.Predmet.ProtustrankaWithAdressOIB_1">STUDIO DVOR d.o.o. UMAG, OIB 13416134123, Trgovačka 1, 52470 Umag</derivirana_varijabla>
  </DomainObject.Predmet.ProtustrankaWithAdressOIB>
  <DomainObject.Predmet.ProtustrankaNazivFormated>
    <izvorni_sadrzaj>STUDIO DVOR d.o.o. UMAG</izvorni_sadrzaj>
    <derivirana_varijabla naziv="DomainObject.Predmet.ProtustrankaNazivFormated_1">STUDIO DVOR d.o.o. UMAG</derivirana_varijabla>
  </DomainObject.Predmet.ProtustrankaNazivFormated>
  <DomainObject.Predmet.ProtustrankaNazivFormatedOIB>
    <izvorni_sadrzaj>STUDIO DVOR d.o.o. UMAG, OIB 13416134123</izvorni_sadrzaj>
    <derivirana_varijabla naziv="DomainObject.Predmet.ProtustrankaNazivFormatedOIB_1">STUDIO DVOR d.o.o. UMAG, OIB 13416134123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Frana Kurelca 8, 51000 Rijeka</izvorni_sadrzaj>
    <derivirana_varijabla naziv="DomainObject.Predmet.StrankaFormatedWithAdress_1"> FINANCIJSKA AGENCIJA, RC RIJEKA, PODRUŽNICA PULA, PULA, Frana Kurelca 8, 51000 Rijeka</derivirana_varijabla>
  </DomainObject.Predmet.StrankaFormatedWithAdress>
  <DomainObject.Predmet.StrankaFormatedWithAdressOIB>
    <izvorni_sadrzaj> FINANCIJSKA AGENCIJA, RC RIJEKA, PODRUŽNICA PULA, PULA, OIB 85821130368, Frana Kurelca 8, 51000 Rijeka</izvorni_sadrzaj>
    <derivirana_varijabla naziv="DomainObject.Predmet.StrankaFormatedWithAdressOIB_1"> FINANCIJSKA AGENCIJA, RC RIJEKA, PODRUŽNICA PULA, PULA, OIB 85821130368, Frana Kurelca 8, 51000 Rijeka</derivirana_varijabla>
  </DomainObject.Predmet.StrankaFormatedWithAdressOIB>
  <DomainObject.Predmet.StrankaWithAdress>
    <izvorni_sadrzaj>FINANCIJSKA AGENCIJA, RC RIJEKA, PODRUŽNICA PULA, PULA Frana Kurelca 8,51000 Rijeka</izvorni_sadrzaj>
    <derivirana_varijabla naziv="DomainObject.Predmet.StrankaWithAdress_1">FINANCIJSKA AGENCIJA, RC RIJEKA, PODRUŽNICA PULA, PULA Frana Kurelca 8,51000 Rijeka</derivirana_varijabla>
  </DomainObject.Predmet.StrankaWithAdress>
  <DomainObject.Predmet.StrankaWithAdressOIB>
    <izvorni_sadrzaj>FINANCIJSKA AGENCIJA, RC RIJEKA, PODRUŽNICA PULA, PULA, OIB 85821130368, Frana Kurelca 8,51000 Rijeka</izvorni_sadrzaj>
    <derivirana_varijabla naziv="DomainObject.Predmet.StrankaWithAdressOIB_1">FINANCIJSKA AGENCIJA, RC RIJEKA, PODRUŽNICA PULA, PULA, OIB 85821130368, Frana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39963.96</izvorni_sadrzaj>
    <derivirana_varijabla naziv="DomainObject.Predmet.TrenutnaVrijednost_1">39963.96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Frana Kurelca 8, 51000 Rijeka</item>
    </izvorni_sadrzaj>
    <derivirana_varijabla naziv="DomainObject.Predmet.StrankaListFormatedWithAdress_1">
      <item>FINANCIJSKA AGENCIJA, RC RIJEKA, PODRUŽNICA PULA, PULA, Frana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Frana Kurelca 8, 51000 Rijeka</item>
    </izvorni_sadrzaj>
    <derivirana_varijabla naziv="DomainObject.Predmet.StrankaListFormatedWithAdressOIB_1">
      <item>FINANCIJSKA AGENCIJA, RC RIJEKA, PODRUŽNICA PULA, PULA, OIB 85821130368, Frana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STUDIO DVOR d.o.o. UMAG zastupanog po punomoćniku Franko Gergorić</item>
    </izvorni_sadrzaj>
    <derivirana_varijabla naziv="DomainObject.Predmet.ProtuStrankaListFormated_1">
      <item>STUDIO DVOR d.o.o. UMAG zastupanog po punomoćniku Franko Gergorić</item>
    </derivirana_varijabla>
  </DomainObject.Predmet.ProtuStrankaListFormated>
  <DomainObject.Predmet.ProtuStrankaListFormatedOIB>
    <izvorni_sadrzaj>
      <item>STUDIO DVOR d.o.o. UMAG, OIB 13416134123 zastupanog po punomoćniku Franko Gergorić</item>
    </izvorni_sadrzaj>
    <derivirana_varijabla naziv="DomainObject.Predmet.ProtuStrankaListFormatedOIB_1">
      <item>STUDIO DVOR d.o.o. UMAG, OIB 13416134123 zastupanog po punomoćniku Franko Gergorić</item>
    </derivirana_varijabla>
  </DomainObject.Predmet.ProtuStrankaListFormatedOIB>
  <DomainObject.Predmet.ProtuStrankaListFormatedWithAdress>
    <izvorni_sadrzaj>
      <item>STUDIO DVOR d.o.o. UMAG, Trgovačka 1, 52470 Umag zastupanog po punomoćniku Franko Gergorić</item>
    </izvorni_sadrzaj>
    <derivirana_varijabla naziv="DomainObject.Predmet.ProtuStrankaListFormatedWithAdress_1">
      <item>STUDIO DVOR d.o.o. UMAG, Trgovačka 1, 52470 Umag zastupanog po punomoćniku Franko Gergorić</item>
    </derivirana_varijabla>
  </DomainObject.Predmet.ProtuStrankaListFormatedWithAdress>
  <DomainObject.Predmet.ProtuStrankaListFormatedWithAdressOIB>
    <izvorni_sadrzaj>
      <item>STUDIO DVOR d.o.o. UMAG, OIB 13416134123, Trgovačka 1, 52470 Umag zastupanog po punomoćniku Franko Gergorić</item>
    </izvorni_sadrzaj>
    <derivirana_varijabla naziv="DomainObject.Predmet.ProtuStrankaListFormatedWithAdressOIB_1">
      <item>STUDIO DVOR d.o.o. UMAG, OIB 13416134123, Trgovačka 1, 52470 Umag zastupanog po punomoćniku Franko Gergorić</item>
    </derivirana_varijabla>
  </DomainObject.Predmet.ProtuStrankaListFormatedWithAdressOIB>
  <DomainObject.Predmet.ProtuStrankaListNazivFormated>
    <izvorni_sadrzaj>
      <item>STUDIO DVOR d.o.o. UMAG</item>
    </izvorni_sadrzaj>
    <derivirana_varijabla naziv="DomainObject.Predmet.ProtuStrankaListNazivFormated_1">
      <item>STUDIO DVOR d.o.o. UMAG</item>
    </derivirana_varijabla>
  </DomainObject.Predmet.ProtuStrankaListNazivFormated>
  <DomainObject.Predmet.ProtuStrankaListNazivFormatedOIB>
    <izvorni_sadrzaj>
      <item>STUDIO DVOR d.o.o. UMAG, OIB 13416134123</item>
    </izvorni_sadrzaj>
    <derivirana_varijabla naziv="DomainObject.Predmet.ProtuStrankaListNazivFormatedOIB_1">
      <item>STUDIO DVOR d.o.o. UMAG, OIB 13416134123</item>
    </derivirana_varijabla>
  </DomainObject.Predmet.ProtuStrankaListNazivFormatedOIB>
  <DomainObject.Predmet.OstaliListFormated>
    <izvorni_sadrzaj>
      <item>Franko Gergorić punomoćnik sudionika u postupku STUDIO DVOR d.o.o. UMAG</item>
    </izvorni_sadrzaj>
    <derivirana_varijabla naziv="DomainObject.Predmet.OstaliListFormated_1">
      <item>Franko Gergorić punomoćnik sudionika u postupku STUDIO DVOR d.o.o. UMAG</item>
    </derivirana_varijabla>
  </DomainObject.Predmet.OstaliListFormated>
  <DomainObject.Predmet.OstaliListFormatedOIB>
    <izvorni_sadrzaj>
      <item>Franko Gergorić, OIB 73357771729 punomoćnik sudionika u postupku STUDIO DVOR d.o.o. UMAG</item>
    </izvorni_sadrzaj>
    <derivirana_varijabla naziv="DomainObject.Predmet.OstaliListFormatedOIB_1">
      <item>Franko Gergorić, OIB 73357771729 punomoćnik sudionika u postupku STUDIO DVOR d.o.o. UMAG</item>
    </derivirana_varijabla>
  </DomainObject.Predmet.OstaliListFormatedOIB>
  <DomainObject.Predmet.OstaliListFormatedWithAdress>
    <izvorni_sadrzaj>
      <item>Franko Gergorić, Specola 18, 52470 Seget punomoćnik sudionika u postupku STUDIO DVOR d.o.o. UMAG</item>
    </izvorni_sadrzaj>
    <derivirana_varijabla naziv="DomainObject.Predmet.OstaliListFormatedWithAdress_1">
      <item>Franko Gergorić, Specola 18, 52470 Seget punomoćnik sudionika u postupku STUDIO DVOR d.o.o. UMAG</item>
    </derivirana_varijabla>
  </DomainObject.Predmet.OstaliListFormatedWithAdress>
  <DomainObject.Predmet.OstaliListFormatedWithAdressOIB>
    <izvorni_sadrzaj>
      <item>Franko Gergorić, OIB 73357771729, Specola 18, 52470 Seget punomoćnik sudionika u postupku STUDIO DVOR d.o.o. UMAG</item>
    </izvorni_sadrzaj>
    <derivirana_varijabla naziv="DomainObject.Predmet.OstaliListFormatedWithAdressOIB_1">
      <item>Franko Gergorić, OIB 73357771729, Specola 18, 52470 Seget punomoćnik sudionika u postupku STUDIO DVOR d.o.o. UMAG</item>
    </derivirana_varijabla>
  </DomainObject.Predmet.OstaliListFormatedWithAdressOIB>
  <DomainObject.Predmet.OstaliListNazivFormated>
    <izvorni_sadrzaj>
      <item>Franko Gergorić</item>
    </izvorni_sadrzaj>
    <derivirana_varijabla naziv="DomainObject.Predmet.OstaliListNazivFormated_1">
      <item>Franko Gergorić</item>
    </derivirana_varijabla>
  </DomainObject.Predmet.OstaliListNazivFormated>
  <DomainObject.Predmet.OstaliListNazivFormatedOIB>
    <izvorni_sadrzaj>
      <item>Franko Gergorić, OIB 73357771729</item>
    </izvorni_sadrzaj>
    <derivirana_varijabla naziv="DomainObject.Predmet.OstaliListNazivFormatedOIB_1">
      <item>Franko Gergorić, OIB 73357771729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2019.</izvorni_sadrzaj>
    <derivirana_varijabla naziv="DomainObject.Datum_1">25.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STUDIO DVOR d.o.o. UMAG</izvorni_sadrzaj>
    <derivirana_varijabla naziv="DomainObject.Predmet.ProtustrankaIDrugi_1">STUDIO DVOR d.o.o. UMAG</derivirana_varijabla>
  </DomainObject.Predmet.ProtustrankaIDrugi>
  <DomainObject.Predmet.StrankaIDrugiAdressOIB>
    <izvorni_sadrzaj>FINANCIJSKA AGENCIJA, RC RIJEKA, PODRUŽNICA PULA, PULA, OIB 85821130368, Frana Kurelca 8, 51000 Rijeka</izvorni_sadrzaj>
    <derivirana_varijabla naziv="DomainObject.Predmet.StrankaIDrugiAdressOIB_1">FINANCIJSKA AGENCIJA, RC RIJEKA, PODRUŽNICA PULA, PULA, OIB 85821130368, Frana Kurelca 8, 51000 Rijeka</derivirana_varijabla>
  </DomainObject.Predmet.StrankaIDrugiAdressOIB>
  <DomainObject.Predmet.ProtustrankaIDrugiAdressOIB>
    <izvorni_sadrzaj>STUDIO DVOR d.o.o. UMAG, OIB 13416134123, Trgovačka 1, 52470 Umag</izvorni_sadrzaj>
    <derivirana_varijabla naziv="DomainObject.Predmet.ProtustrankaIDrugiAdressOIB_1">STUDIO DVOR d.o.o. UMAG, OIB 13416134123, Trgovačka 1,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STUDIO DVOR d.o.o. UMAG</item>
      <item>Franko Gergorić</item>
    </izvorni_sadrzaj>
    <derivirana_varijabla naziv="DomainObject.Predmet.SudioniciListNaziv_1">
      <item>FINANCIJSKA AGENCIJA, RC RIJEKA, PODRUŽNICA PULA, PULA</item>
      <item>STUDIO DVOR d.o.o. UMAG</item>
      <item>Franko Gergorić</item>
    </derivirana_varijabla>
  </DomainObject.Predmet.SudioniciListNaziv>
  <DomainObject.Predmet.SudioniciListAdressOIB>
    <izvorni_sadrzaj>
      <item>FINANCIJSKA AGENCIJA, RC RIJEKA, PODRUŽNICA PULA, PULA, OIB 85821130368, Frana Kurelca 8,51000 Rijeka</item>
      <item>STUDIO DVOR d.o.o. UMAG, OIB 13416134123, Trgovačka 1,52470 Umag</item>
      <item>Franko Gergorić, OIB 73357771729, Specola 18,52470 Seget</item>
    </izvorni_sadrzaj>
    <derivirana_varijabla naziv="DomainObject.Predmet.SudioniciListAdressOIB_1">
      <item>FINANCIJSKA AGENCIJA, RC RIJEKA, PODRUŽNICA PULA, PULA, OIB 85821130368, Frana Kurelca 8,51000 Rijeka</item>
      <item>STUDIO DVOR d.o.o. UMAG, OIB 13416134123, Trgovačka 1,52470 Umag</item>
      <item>Franko Gergorić, OIB 73357771729, Specola 18,52470 Seget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13416134123</item>
      <item>, OIB 73357771729</item>
    </izvorni_sadrzaj>
    <derivirana_varijabla naziv="DomainObject.Predmet.SudioniciListNazivOIB_1">
      <item>, OIB 85821130368</item>
      <item>, OIB 13416134123</item>
      <item>, OIB 73357771729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ožujka 2019.</izvorni_sadrzaj>
    <derivirana_varijabla naziv="DomainObject.Predmet.DatumZadnjeOdrzaneSudskeRadnje_1">25. ožujka 2019.</derivirana_varijabla>
  </DomainObject.Predmet.DatumZadnjeOdrzaneSudskeRadnje>
  <DomainObject.PredzadnjaOdlukaIzPredmeta.DatumDonosenjaOdluke>
    <izvorni_sadrzaj>4. veljače 2019.</izvorni_sadrzaj>
    <derivirana_varijabla naziv="DomainObject.PredzadnjaOdlukaIzPredmeta.DatumDonosenjaOdluke_1">4. veljače 2019.</derivirana_varijabla>
  </DomainObject.PredzadnjaOdlukaIzPredmeta.DatumDonosenjaOdluke>
  <DomainObject.PredzadnjaOdlukaIzPredmeta.Oznaka>
    <izvorni_sadrzaj>St-5/2019-4</izvorni_sadrzaj>
    <derivirana_varijabla naziv="DomainObject.PredzadnjaOdlukaIzPredmeta.Oznaka_1">St-5/2019-4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396</properties:Words>
  <properties:Characters>2007</properties:Characters>
  <properties:Lines>50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2019-03-25T08:48:00Z</dcterms:created>
  <dc:creator>Sanja Prodan</dc:creator>
  <cp:lastModifiedBy>Sanja Prodan</cp:lastModifiedBy>
  <cp:lastPrinted>2018-04-18T10:50:00Z</cp:lastPrinted>
  <dcterms:modified xmlns:xsi="http://www.w3.org/2001/XMLSchema-instance" xsi:type="dcterms:W3CDTF">2019-03-25T08:51:00Z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Izvadak iz rješenja o osporenim tražbinama (St-5-2019-10-studio dvor.docx)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