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bc2d" w14:paraId="d2cbc2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90960">
        <w:t>825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>: 85821130368, Regionalni centar Zagreb Podružnica Zagreb, Trg svibanjskih žrtava 1995. 1, za pokretanje skraćenog stečajnog postupka nad dužnikom</w:t>
      </w:r>
      <w:r w:rsidR="00900166">
        <w:t xml:space="preserve"> </w:t>
      </w:r>
      <w:proofErr w:type="spellStart"/>
      <w:r w:rsidR="00F90960">
        <w:t>EXPRESS</w:t>
      </w:r>
      <w:proofErr w:type="spellEnd"/>
      <w:r w:rsidR="00F90960">
        <w:t xml:space="preserve"> ZRAČNI PRIJEVOZ društvo s ograničenom odgovornošću za zračni prijevoz, usluge i turizam Velika Gorica, Rudolfa </w:t>
      </w:r>
      <w:proofErr w:type="spellStart"/>
      <w:r w:rsidR="00F90960">
        <w:t>Fizira</w:t>
      </w:r>
      <w:proofErr w:type="spellEnd"/>
      <w:r w:rsidR="00F90960">
        <w:t xml:space="preserve"> 1 A, </w:t>
      </w:r>
      <w:proofErr w:type="spellStart"/>
      <w:r w:rsidR="00F90960">
        <w:t>MBS</w:t>
      </w:r>
      <w:proofErr w:type="spellEnd"/>
      <w:r w:rsidR="00F90960">
        <w:t xml:space="preserve">: 080865507, </w:t>
      </w:r>
      <w:proofErr w:type="spellStart"/>
      <w:r w:rsidR="00F90960">
        <w:t>OIB</w:t>
      </w:r>
      <w:proofErr w:type="spellEnd"/>
      <w:r w:rsidR="00F90960">
        <w:t xml:space="preserve">: 48850605362, dana 1. prosinca </w:t>
      </w:r>
      <w:r>
        <w:t xml:space="preserve">2017.                      </w:t>
      </w: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3569A7" w:rsidP="00B30759" w:rsidR="003569A7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proofErr w:type="spellStart"/>
      <w:r w:rsidR="00F90960">
        <w:t>EXPRESS</w:t>
      </w:r>
      <w:proofErr w:type="spellEnd"/>
      <w:r w:rsidR="00F90960">
        <w:t xml:space="preserve"> ZRAČNI PRIJEVOZ društvo s ograničenom odgovornošću za zračni prijevoz, usluge i turizam Velika Gorica, Rudolfa </w:t>
      </w:r>
      <w:proofErr w:type="spellStart"/>
      <w:r w:rsidR="00F90960">
        <w:t>Fizira</w:t>
      </w:r>
      <w:proofErr w:type="spellEnd"/>
      <w:r w:rsidR="00F90960">
        <w:t xml:space="preserve"> 1 A, </w:t>
      </w:r>
      <w:proofErr w:type="spellStart"/>
      <w:r w:rsidR="00F90960">
        <w:t>MBS</w:t>
      </w:r>
      <w:proofErr w:type="spellEnd"/>
      <w:r w:rsidR="00F90960">
        <w:t xml:space="preserve">: 080865507, </w:t>
      </w:r>
      <w:proofErr w:type="spellStart"/>
      <w:r w:rsidR="00F90960">
        <w:t>OIB</w:t>
      </w:r>
      <w:proofErr w:type="spellEnd"/>
      <w:r w:rsidR="00F90960">
        <w:t>: 48850605362.</w:t>
      </w:r>
      <w:r w:rsidR="00C2223F"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Zaključuje se skraćeni stečajni postupak nad dužnikom</w:t>
      </w:r>
      <w:r w:rsidR="00BF7722">
        <w:t xml:space="preserve"> </w:t>
      </w:r>
      <w:proofErr w:type="spellStart"/>
      <w:r w:rsidR="00F90960">
        <w:t>EXPRESS</w:t>
      </w:r>
      <w:proofErr w:type="spellEnd"/>
      <w:r w:rsidR="00F90960">
        <w:t xml:space="preserve"> ZRAČNI PRIJEVOZ društvo s ograničenom odgovornošću za zračni prijevoz, usluge i turizam Velika Gorica, Rudolfa </w:t>
      </w:r>
      <w:proofErr w:type="spellStart"/>
      <w:r w:rsidR="00F90960">
        <w:t>Fizira</w:t>
      </w:r>
      <w:proofErr w:type="spellEnd"/>
      <w:r w:rsidR="00F90960">
        <w:t xml:space="preserve"> 1 A, </w:t>
      </w:r>
      <w:proofErr w:type="spellStart"/>
      <w:r w:rsidR="00F90960">
        <w:t>MBS</w:t>
      </w:r>
      <w:proofErr w:type="spellEnd"/>
      <w:r w:rsidR="00F90960">
        <w:t xml:space="preserve">: 080865507, </w:t>
      </w:r>
      <w:proofErr w:type="spellStart"/>
      <w:r w:rsidR="00F90960">
        <w:t>OIB</w:t>
      </w:r>
      <w:proofErr w:type="spellEnd"/>
      <w:r w:rsidR="00F90960">
        <w:t>: 48850605362.</w:t>
      </w:r>
      <w:r w:rsidR="00461B0A"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3569A7" w:rsidP="00B30759" w:rsidR="003569A7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>Trgovački sud u Zagrebu</w:t>
      </w:r>
      <w:r w:rsidR="0067707C">
        <w:rPr>
          <w:bCs/>
        </w:rPr>
        <w:t xml:space="preserve"> </w:t>
      </w:r>
      <w:r w:rsidR="00F90960">
        <w:rPr>
          <w:bCs/>
        </w:rPr>
        <w:t>16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F90960">
        <w:rPr>
          <w:bCs/>
        </w:rPr>
        <w:t>429</w:t>
      </w:r>
      <w:r>
        <w:rPr>
          <w:bCs/>
        </w:rPr>
        <w:t xml:space="preserve"> od </w:t>
      </w:r>
      <w:r w:rsidR="00F90960">
        <w:rPr>
          <w:bCs/>
        </w:rPr>
        <w:t>15</w:t>
      </w:r>
      <w:r>
        <w:rPr>
          <w:bCs/>
        </w:rPr>
        <w:t>. ožujka 2017. nad stečajnim dužnikom</w:t>
      </w:r>
      <w:r w:rsidR="00F90960">
        <w:rPr>
          <w:bCs/>
        </w:rPr>
        <w:t xml:space="preserve"> </w:t>
      </w:r>
      <w:proofErr w:type="spellStart"/>
      <w:r w:rsidR="00F90960">
        <w:t>EXPRESS</w:t>
      </w:r>
      <w:proofErr w:type="spellEnd"/>
      <w:r w:rsidR="00F90960">
        <w:t xml:space="preserve"> ZRAČNI PRIJEVOZ društvo s ograničenom odgovornošću za zračni prijevoz, usluge i turizam Velika Gorica, Rudolfa </w:t>
      </w:r>
      <w:proofErr w:type="spellStart"/>
      <w:r w:rsidR="00F90960">
        <w:t>Fizira</w:t>
      </w:r>
      <w:proofErr w:type="spellEnd"/>
      <w:r w:rsidR="00F90960">
        <w:t xml:space="preserve"> 1 A, </w:t>
      </w:r>
      <w:proofErr w:type="spellStart"/>
      <w:r w:rsidR="00F90960">
        <w:t>MBS</w:t>
      </w:r>
      <w:proofErr w:type="spellEnd"/>
      <w:r w:rsidR="00F90960">
        <w:t xml:space="preserve">: 080865507, </w:t>
      </w:r>
      <w:proofErr w:type="spellStart"/>
      <w:r w:rsidR="00F90960">
        <w:t>OIB</w:t>
      </w:r>
      <w:proofErr w:type="spellEnd"/>
      <w:r w:rsidR="00F90960">
        <w:t xml:space="preserve">: 48850605362. </w:t>
      </w:r>
      <w:r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F90960">
        <w:t>825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>-a, Trgovački sud u Osijeku je dana</w:t>
      </w:r>
      <w:r w:rsidR="00900166">
        <w:t xml:space="preserve"> </w:t>
      </w:r>
      <w:r w:rsidR="00461B0A">
        <w:t>1</w:t>
      </w:r>
      <w:r w:rsidR="00F90960">
        <w:t>3</w:t>
      </w:r>
      <w:r w:rsidR="00900166">
        <w:t>. rujna</w:t>
      </w:r>
      <w:r>
        <w:t xml:space="preserve"> 2017., objavio oglas na mrežnoj stranici e-oglasna ploča sudova pod poslovnim brojem St-</w:t>
      </w:r>
      <w:r w:rsidR="00F90960">
        <w:t>825</w:t>
      </w:r>
      <w:r w:rsidR="00B265AC">
        <w:t>-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461B0A">
        <w:t xml:space="preserve"> </w:t>
      </w:r>
      <w:r w:rsidR="00F90960">
        <w:t>1. prosinca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95D"/>
    <w:rsid w:val="00077C9D"/>
    <w:rsid w:val="00091B4B"/>
    <w:rsid w:val="000D0569"/>
    <w:rsid w:val="000D66EB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569A7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1B0A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27FA2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7707C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0166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265AC"/>
    <w:rsid w:val="00B30759"/>
    <w:rsid w:val="00B3448E"/>
    <w:rsid w:val="00B706CB"/>
    <w:rsid w:val="00B82540"/>
    <w:rsid w:val="00B95B20"/>
    <w:rsid w:val="00BE0AFD"/>
    <w:rsid w:val="00BE33FF"/>
    <w:rsid w:val="00BF7722"/>
    <w:rsid w:val="00C2016D"/>
    <w:rsid w:val="00C21B53"/>
    <w:rsid w:val="00C2223F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0960"/>
    <w:rsid w:val="00F97E76"/>
    <w:rsid w:val="00FD0F74"/>
    <w:rsid w:val="00FE0CCA"/>
    <w:rsid w:val="00FE7AD1"/>
    <w:rsid w:val="00FF6257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E7A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7A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A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A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E7A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7A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A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A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St-825/2017</izvorni_sadrzaj>
    <derivirana_varijabla naziv="DomainObject.Predmet.OznakaBroj_1">St-825/2017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EXPRESS ZRAČNI PRIJEVOZ društvo s ograničenom odgovornošću za zračni prijevoz, usluge i turizam</izvorni_sadrzaj>
    <derivirana_varijabla naziv="DomainObject.Predmet.ProtustrankaFormated_1">  EXPRESS ZRAČNI PRIJEVOZ društvo s ograničenom odgovornošću za zračni prijevoz, usluge i turizam</derivirana_varijabla>
  </DomainObject.Predmet.ProtustrankaFormated>
  <DomainObject.Predmet.ProtustrankaFormatedOIB>
    <izvorni_sadrzaj>  EXPRESS ZRAČNI PRIJEVOZ društvo s ograničenom odgovornošću za zračni prijevoz, usluge i turizam, OIB 48850605362</izvorni_sadrzaj>
    <derivirana_varijabla naziv="DomainObject.Predmet.ProtustrankaFormatedOIB_1">  EXPRESS ZRAČNI PRIJEVOZ društvo s ograničenom odgovornošću za zračni prijevoz, usluge i turizam, OIB 48850605362</derivirana_varijabla>
  </DomainObject.Predmet.ProtustrankaFormatedOIB>
  <DomainObject.Predmet.ProtustrankaFormatedWithAdress>
    <izvorni_sadrzaj> EXPRESS ZRAČNI PRIJEVOZ društvo s ograničenom odgovornošću za zračni prijevoz, usluge i turizam, Rudolfa Fizira 1a, 10410 Velika Gorica</izvorni_sadrzaj>
    <derivirana_varijabla naziv="DomainObject.Predmet.ProtustrankaFormatedWithAdress_1"> EXPRESS ZRAČNI PRIJEVOZ društvo s ograničenom odgovornošću za zračni prijevoz, usluge i turizam, Rudolfa Fizira 1a, 10410 Velika Gorica</derivirana_varijabla>
  </DomainObject.Predmet.ProtustrankaFormatedWithAdress>
  <DomainObject.Predmet.ProtustrankaFormatedWithAdressOIB>
    <izvorni_sadrzaj> EXPRESS ZRAČNI PRIJEVOZ društvo s ograničenom odgovornošću za zračni prijevoz, usluge i turizam, OIB 48850605362, Rudolfa Fizira 1a, 10410 Velika Gorica</izvorni_sadrzaj>
    <derivirana_varijabla naziv="DomainObject.Predmet.ProtustrankaFormatedWithAdressOIB_1"> EXPRESS ZRAČNI PRIJEVOZ društvo s ograničenom odgovornošću za zračni prijevoz, usluge i turizam, OIB 48850605362, Rudolfa Fizira 1a, 10410 Velika Gorica</derivirana_varijabla>
  </DomainObject.Predmet.ProtustrankaFormatedWithAdressOIB>
  <DomainObject.Predmet.ProtustrankaWithAdress>
    <izvorni_sadrzaj>EXPRESS ZRAČNI PRIJEVOZ društvo s ograničenom odgovornošću za zračni prijevoz, usluge i turizam Rudolfa Fizira 1a, 10410 Velika Gorica</izvorni_sadrzaj>
    <derivirana_varijabla naziv="DomainObject.Predmet.ProtustrankaWithAdress_1">EXPRESS ZRAČNI PRIJEVOZ društvo s ograničenom odgovornošću za zračni prijevoz, usluge i turizam Rudolfa Fizira 1a, 10410 Velika Gorica</derivirana_varijabla>
  </DomainObject.Predmet.ProtustrankaWithAdress>
  <DomainObject.Predmet.ProtustrankaWithAdressOIB>
    <izvorni_sadrzaj>EXPRESS ZRAČNI PRIJEVOZ društvo s ograničenom odgovornošću za zračni prijevoz, usluge i turizam, OIB 48850605362, Rudolfa Fizira 1a, 10410 Velika Gorica</izvorni_sadrzaj>
    <derivirana_varijabla naziv="DomainObject.Predmet.ProtustrankaWithAdressOIB_1">EXPRESS ZRAČNI PRIJEVOZ društvo s ograničenom odgovornošću za zračni prijevoz, usluge i turizam, OIB 48850605362, Rudolfa Fizira 1a, 10410 Velika Gorica</derivirana_varijabla>
  </DomainObject.Predmet.ProtustrankaWithAdressOIB>
  <DomainObject.Predmet.ProtustrankaNazivFormated>
    <izvorni_sadrzaj>EXPRESS ZRAČNI PRIJEVOZ društvo s ograničenom odgovornošću za zračni prijevoz, usluge i turizam</izvorni_sadrzaj>
    <derivirana_varijabla naziv="DomainObject.Predmet.ProtustrankaNazivFormated_1">EXPRESS ZRAČNI PRIJEVOZ društvo s ograničenom odgovornošću za zračni prijevoz, usluge i turizam</derivirana_varijabla>
  </DomainObject.Predmet.ProtustrankaNazivFormated>
  <DomainObject.Predmet.ProtustrankaNazivFormatedOIB>
    <izvorni_sadrzaj>EXPRESS ZRAČNI PRIJEVOZ društvo s ograničenom odgovornošću za zračni prijevoz, usluge i turizam, OIB 48850605362</izvorni_sadrzaj>
    <derivirana_varijabla naziv="DomainObject.Predmet.ProtustrankaNazivFormatedOIB_1">EXPRESS ZRAČNI PRIJEVOZ društvo s ograničenom odgovornošću za zračni prijevoz, usluge i turizam, OIB 48850605362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EXPRESS ZRAČNI PRIJEVOZ društvo s ograničenom odgovornošću za zračni prijevoz, usluge i turizam</item>
    </izvorni_sadrzaj>
    <derivirana_varijabla naziv="DomainObject.Predmet.ProtuStrankaListFormated_1">
      <item>EXPRESS ZRAČNI PRIJEVOZ društvo s ograničenom odgovornošću za zračni prijevoz, usluge i turizam</item>
    </derivirana_varijabla>
  </DomainObject.Predmet.ProtuStrankaListFormated>
  <DomainObject.Predmet.ProtuStrankaListFormatedOIB>
    <izvorni_sadrzaj>
      <item>EXPRESS ZRAČNI PRIJEVOZ društvo s ograničenom odgovornošću za zračni prijevoz, usluge i turizam, OIB 48850605362</item>
    </izvorni_sadrzaj>
    <derivirana_varijabla naziv="DomainObject.Predmet.ProtuStrankaListFormatedOIB_1">
      <item>EXPRESS ZRAČNI PRIJEVOZ društvo s ograničenom odgovornošću za zračni prijevoz, usluge i turizam, OIB 48850605362</item>
    </derivirana_varijabla>
  </DomainObject.Predmet.ProtuStrankaListFormatedOIB>
  <DomainObject.Predmet.ProtuStrankaListFormatedWithAdress>
    <izvorni_sadrzaj>
      <item>EXPRESS ZRAČNI PRIJEVOZ društvo s ograničenom odgovornošću za zračni prijevoz, usluge i turizam, Rudolfa Fizira 1a, 10410 Velika Gorica</item>
    </izvorni_sadrzaj>
    <derivirana_varijabla naziv="DomainObject.Predmet.ProtuStrankaListFormatedWithAdress_1">
      <item>EXPRESS ZRAČNI PRIJEVOZ društvo s ograničenom odgovornošću za zračni prijevoz, usluge i turizam, Rudolfa Fizira 1a, 10410 Velika Gorica</item>
    </derivirana_varijabla>
  </DomainObject.Predmet.ProtuStrankaListFormatedWithAdress>
  <DomainObject.Predmet.ProtuStrankaListFormatedWithAdressOIB>
    <izvorni_sadrzaj>
      <item>EXPRESS ZRAČNI PRIJEVOZ društvo s ograničenom odgovornošću za zračni prijevoz, usluge i turizam, OIB 48850605362, Rudolfa Fizira 1a, 10410 Velika Gorica</item>
    </izvorni_sadrzaj>
    <derivirana_varijabla naziv="DomainObject.Predmet.ProtuStrankaListFormatedWithAdressOIB_1">
      <item>EXPRESS ZRAČNI PRIJEVOZ društvo s ograničenom odgovornošću za zračni prijevoz, usluge i turizam, OIB 48850605362, Rudolfa Fizira 1a, 10410 Velika Gorica</item>
    </derivirana_varijabla>
  </DomainObject.Predmet.ProtuStrankaListFormatedWithAdressOIB>
  <DomainObject.Predmet.ProtuStrankaListNazivFormated>
    <izvorni_sadrzaj>
      <item>EXPRESS ZRAČNI PRIJEVOZ društvo s ograničenom odgovornošću za zračni prijevoz, usluge i turizam</item>
    </izvorni_sadrzaj>
    <derivirana_varijabla naziv="DomainObject.Predmet.ProtuStrankaListNazivFormated_1">
      <item>EXPRESS ZRAČNI PRIJEVOZ društvo s ograničenom odgovornošću za zračni prijevoz, usluge i turizam</item>
    </derivirana_varijabla>
  </DomainObject.Predmet.ProtuStrankaListNazivFormated>
  <DomainObject.Predmet.ProtuStrankaListNazivFormatedOIB>
    <izvorni_sadrzaj>
      <item>EXPRESS ZRAČNI PRIJEVOZ društvo s ograničenom odgovornošću za zračni prijevoz, usluge i turizam, OIB 48850605362</item>
    </izvorni_sadrzaj>
    <derivirana_varijabla naziv="DomainObject.Predmet.ProtuStrankaListNazivFormatedOIB_1">
      <item>EXPRESS ZRAČNI PRIJEVOZ društvo s ograničenom odgovornošću za zračni prijevoz, usluge i turizam, OIB 48850605362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EXPRESS ZRAČNI PRIJEVOZ društvo s ograničenom odgovornošću za zračni prijevoz, usluge i turizam</izvorni_sadrzaj>
    <derivirana_varijabla naziv="DomainObject.Predmet.ProtustrankaIDrugi_1">EXPRESS ZRAČNI PRIJEVOZ društvo s ograničenom odgovornošću za zračni prijevoz, usluge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EXPRESS ZRAČNI PRIJEVOZ društvo s ograničenom odgovornošću za zračni prijevoz, usluge i turizam, OIB 48850605362, Rudolfa Fizira 1a, 10410 Velika Gorica</izvorni_sadrzaj>
    <derivirana_varijabla naziv="DomainObject.Predmet.ProtustrankaIDrugiAdressOIB_1">EXPRESS ZRAČNI PRIJEVOZ društvo s ograničenom odgovornošću za zračni prijevoz, usluge i turizam, OIB 48850605362, Rudolfa Fizira 1a,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EXPRESS ZRAČNI PRIJEVOZ društvo s ograničenom odgovornošću za zračni prijevoz, usluge i turizam</item>
      <item>FINA Regionalni centar Zagreb</item>
    </izvorni_sadrzaj>
    <derivirana_varijabla naziv="DomainObject.Predmet.SudioniciListNaziv_1">
      <item>EXPRESS ZRAČNI PRIJEVOZ društvo s ograničenom odgovornošću za zračni prijevoz, usluge i turizam</item>
      <item>FINA Regionalni centar Zagreb</item>
    </derivirana_varijabla>
  </DomainObject.Predmet.SudioniciListNaziv>
  <DomainObject.Predmet.SudioniciListAdressOIB>
    <izvorni_sadrzaj>
      <item>EXPRESS ZRAČNI PRIJEVOZ društvo s ograničenom odgovornošću za zračni prijevoz, usluge i turizam, OIB 48850605362, Rudolfa Fizira 1a,10410 Velika Gorica</item>
      <item>FINA Regionalni centar Zagreb, OIB 85821130368, Trg svibanjskih žrtava 1995. br. 1,10000 Zagreb</item>
    </izvorni_sadrzaj>
    <derivirana_varijabla naziv="DomainObject.Predmet.SudioniciListAdressOIB_1">
      <item>EXPRESS ZRAČNI PRIJEVOZ društvo s ograničenom odgovornošću za zračni prijevoz, usluge i turizam, OIB 48850605362, Rudolfa Fizira 1a,10410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48850605362</item>
      <item>, OIB 85821130368</item>
    </izvorni_sadrzaj>
    <derivirana_varijabla naziv="DomainObject.Predmet.SudioniciListNazivOIB_1">
      <item>, OIB 48850605362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7E686-E689-4AC3-8FD1-349B55346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3365</properties:Characters>
  <properties:Lines>94</properties:Lines>
  <properties:Paragraphs>34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2017-12-01T10:19:00Z</dcterms:created>
  <dc:creator>Korisnik</dc:creator>
  <cp:lastModifiedBy>Ljiljana Floršić</cp:lastModifiedBy>
  <cp:lastPrinted>2017-12-01T11:20:00Z</cp:lastPrinted>
  <dcterms:modified xmlns:xsi="http://www.w3.org/2001/XMLSchema-instance" xsi:type="dcterms:W3CDTF">2017-12-01T11:22:00Z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