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f052" w14:paraId="7e3f052" w:rsidRDefault="00AE649C" w:rsidP="00FA5B5E" w:rsidR="00AE649C" w:rsidRPr="00B76F3C">
      <w:pPr>
        <w:pStyle w:val="Naslov3"/>
        <w15:collapsed w:val="false"/>
      </w:pPr>
    </w:p>
    <w:p w:rsidRDefault="00480BA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80BAC" w:rsidP="00480BAC" w:rsidR="00480BAC">
      <w:pPr>
        <w:ind w:firstLine="5245"/>
        <w:jc w:val="right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7. St-318/2015-3.</w:t>
      </w:r>
    </w:p>
    <w:p w:rsidRDefault="00480BAC" w:rsidP="00480BAC" w:rsidR="00480BA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480BAC" w:rsidP="00480BAC" w:rsidR="00480BAC">
      <w:pPr>
        <w:jc w:val="center"/>
        <w:rPr>
          <w:rFonts w:cs="Arial" w:hAnsi="Arial" w:ascii="Arial"/>
          <w:b/>
        </w:rPr>
      </w:pPr>
    </w:p>
    <w:p w:rsidRDefault="00480BAC" w:rsidP="00480BAC" w:rsidR="00480BA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480BAC" w:rsidP="00480BAC" w:rsidR="00480BAC">
      <w:pPr>
        <w:jc w:val="both"/>
        <w:rPr>
          <w:rFonts w:cs="Arial" w:hAnsi="Arial" w:ascii="Arial"/>
        </w:rPr>
      </w:pPr>
    </w:p>
    <w:p w:rsidRDefault="00480BAC" w:rsidP="00480BAC" w:rsidR="00480B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>, u skraćenom stečajnom postupku nad dužnikom HRASTIĆ d.o.o. za ugostiteljstvo i trgovinu iz Bjelovara, Vladimira Nazora 13, MBS 010084103, OIB 12500016402, dana 05. veljače 2016. godine</w:t>
      </w:r>
    </w:p>
    <w:p w:rsidRDefault="00480BAC" w:rsidP="00480BAC" w:rsidR="00480B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</w:t>
      </w:r>
    </w:p>
    <w:p w:rsidRDefault="00480BAC" w:rsidP="00480BAC" w:rsidR="00480BA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480BAC" w:rsidP="00480BAC" w:rsidR="00480BAC">
      <w:pPr>
        <w:jc w:val="both"/>
        <w:rPr>
          <w:rFonts w:cs="Arial" w:hAnsi="Arial" w:ascii="Arial"/>
        </w:rPr>
      </w:pPr>
    </w:p>
    <w:p w:rsidRDefault="00480BAC" w:rsidP="00480BAC" w:rsidR="00480BA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HRASTIĆ d.o.o. za ugostiteljstvo i trgovinu iz Bjelovara, Vladimira Nazora 13, MBS 010084103, OIB 12500016402.</w:t>
      </w:r>
    </w:p>
    <w:p w:rsidRDefault="00480BAC" w:rsidP="00480BAC" w:rsidR="00480BA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JASNA HROMADKO iz Zagreba, </w:t>
      </w:r>
      <w:proofErr w:type="spellStart"/>
      <w:r>
        <w:rPr>
          <w:rFonts w:cs="Arial" w:hAnsi="Arial" w:ascii="Arial"/>
        </w:rPr>
        <w:t>Zelengorska</w:t>
      </w:r>
      <w:proofErr w:type="spellEnd"/>
      <w:r>
        <w:rPr>
          <w:rFonts w:cs="Arial" w:hAnsi="Arial" w:ascii="Arial"/>
        </w:rPr>
        <w:t xml:space="preserve"> br.1., OIB 22088644509.  </w:t>
      </w:r>
    </w:p>
    <w:p w:rsidRDefault="00480BAC" w:rsidP="00480BAC" w:rsidR="00480BA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HRASTIĆ d.o.o. za ugostiteljstvo i trgovinu iz Bjelovara, Vladimira Nazora 13, MBS 010084103, OIB 12500016402.</w:t>
      </w:r>
    </w:p>
    <w:p w:rsidRDefault="00480BAC" w:rsidP="00480BAC" w:rsidR="00480BA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05. veljače 2016. u 12,30 sati, kada je ovo rješenje objavljeno na e-oglasnoj ploči ovoga suda.</w:t>
      </w:r>
    </w:p>
    <w:p w:rsidRDefault="00480BAC" w:rsidP="00480BAC" w:rsidR="00480BAC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480BAC" w:rsidP="00480BAC" w:rsidR="00480BA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80BAC" w:rsidP="00480BAC" w:rsidR="00480BA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480BAC" w:rsidP="00480BAC" w:rsidR="00480BAC">
      <w:pPr>
        <w:jc w:val="center"/>
        <w:rPr>
          <w:rFonts w:cs="Arial" w:hAnsi="Arial" w:ascii="Arial"/>
          <w:b/>
        </w:rPr>
      </w:pPr>
    </w:p>
    <w:p w:rsidRDefault="00480BAC" w:rsidP="00480BAC" w:rsidR="00480BAC">
      <w:pPr>
        <w:jc w:val="center"/>
        <w:rPr>
          <w:rFonts w:cs="Arial" w:hAnsi="Arial" w:ascii="Arial"/>
          <w:b/>
        </w:rPr>
      </w:pPr>
    </w:p>
    <w:p w:rsidRDefault="00480BAC" w:rsidP="00480BAC" w:rsidR="00480BA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480BAC" w:rsidP="00480BAC" w:rsidR="00480BAC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St-318/2015-2., koji je objavljen na mrežnoj stranici e-oglasna ploča Trgovačkog suda u Bjelovaru 30. studenog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480BAC" w:rsidP="00480BAC" w:rsidR="00480BA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80BAC" w:rsidP="00480BAC" w:rsidR="00480BA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80BAC" w:rsidP="00480BAC" w:rsidR="00480BA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80BAC" w:rsidP="00480BAC" w:rsidR="00480BA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80BAC" w:rsidP="00480BAC" w:rsidR="00480BA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80BAC" w:rsidP="00480BAC" w:rsidR="00480BA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05. veljače 2016. godine</w:t>
      </w:r>
    </w:p>
    <w:p w:rsidRDefault="00480BAC" w:rsidP="00480BAC" w:rsidR="00480BAC">
      <w:pPr>
        <w:rPr>
          <w:rFonts w:cs="Arial" w:hAnsi="Arial" w:ascii="Arial"/>
          <w:b/>
        </w:rPr>
      </w:pPr>
    </w:p>
    <w:p w:rsidRDefault="00480BAC" w:rsidP="00480BAC" w:rsidR="00480BAC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480BAC" w:rsidP="00480BAC" w:rsidR="00480BAC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480BAC" w:rsidP="00480BAC" w:rsidR="00480BAC">
      <w:pPr>
        <w:ind w:firstLine="4111"/>
        <w:jc w:val="both"/>
        <w:rPr>
          <w:rFonts w:cs="Arial" w:hAnsi="Arial" w:ascii="Arial"/>
        </w:rPr>
      </w:pPr>
    </w:p>
    <w:p w:rsidRDefault="00480BAC" w:rsidP="00480BAC" w:rsidR="00480B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480BAC" w:rsidP="00480BAC" w:rsidR="00480BAC">
      <w:pPr>
        <w:jc w:val="both"/>
        <w:rPr>
          <w:rFonts w:cs="Arial" w:hAnsi="Arial" w:ascii="Arial"/>
        </w:rPr>
      </w:pPr>
    </w:p>
    <w:p w:rsidRDefault="00480BAC" w:rsidP="00480BAC" w:rsidR="00480B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480BAC" w:rsidP="00480BAC" w:rsidR="00480BAC">
      <w:pPr>
        <w:jc w:val="both"/>
        <w:rPr>
          <w:rFonts w:cs="Arial" w:hAnsi="Arial" w:ascii="Arial"/>
        </w:rPr>
      </w:pPr>
    </w:p>
    <w:p w:rsidRDefault="00480BAC" w:rsidP="00480BAC" w:rsidR="00480BAC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480BAC" w:rsidP="00480BAC" w:rsidR="00480B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480BAC" w:rsidP="00480BAC" w:rsidR="00480B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480BAC" w:rsidP="00480BAC" w:rsidR="00480B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480BAC" w:rsidP="00480BAC" w:rsidR="00480B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480BAC" w:rsidP="00480BAC" w:rsidR="00480B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480BAC" w:rsidP="00480BAC" w:rsidR="00480B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480BAC" w:rsidP="00480BAC" w:rsidR="00480B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480BAC" w:rsidP="00480BAC" w:rsidR="00480B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480BAC" w:rsidP="00480BAC" w:rsidR="00480B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480BAC" w:rsidP="00480BAC" w:rsidR="00480B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05.2.2016.g.</w:t>
      </w:r>
    </w:p>
    <w:p w:rsidRDefault="00480BAC" w:rsidP="00480BAC" w:rsidR="00480BAC">
      <w:pPr>
        <w:rPr>
          <w:rFonts w:cs="Arial" w:hAnsi="Arial" w:ascii="Arial"/>
        </w:rPr>
      </w:pPr>
    </w:p>
    <w:p w:rsidRDefault="00480BAC" w:rsidP="00480BAC" w:rsidR="00480BAC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BAC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739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St-318/2015-3</izvorni_sadrzaj>
    <derivirana_varijabla naziv="DomainObject.Oznaka_1">St-318/2015-3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St-318/2015</izvorni_sadrzaj>
    <derivirana_varijabla naziv="DomainObject.Predmet.OznakaBroj_1">St-318/2015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HRASTIĆ društvo s ograničenom odgovornošću za ugostiteljstvo i trgovinu, Bjelovar zastupanog po punomoćniku DAMIR GUBIĆ</izvorni_sadrzaj>
    <derivirana_varijabla naziv="DomainObject.Predmet.ProtustrankaFormated_1">  HRASTIĆ društvo s ograničenom odgovornošću za ugostiteljstvo i trgovinu, Bjelovar zastupanog po punomoćniku DAMIR GUBIĆ</derivirana_varijabla>
  </DomainObject.Predmet.ProtustrankaFormated>
  <DomainObject.Predmet.ProtustrankaFormatedOIB>
    <izvorni_sadrzaj>  HRASTIĆ društvo s ograničenom odgovornošću za ugostiteljstvo i trgovinu, Bjelovar, OIB 12500016402 zastupanog po punomoćniku DAMIR GUBIĆ</izvorni_sadrzaj>
    <derivirana_varijabla naziv="DomainObject.Predmet.ProtustrankaFormatedOIB_1">  HRASTIĆ društvo s ograničenom odgovornošću za ugostiteljstvo i trgovinu, Bjelovar, OIB 12500016402 zastupanog po punomoćniku DAMIR GUBIĆ</derivirana_varijabla>
  </DomainObject.Predmet.ProtustrankaFormatedOIB>
  <DomainObject.Predmet.ProtustrankaFormatedWithAdress>
    <izvorni_sadrzaj> HRASTIĆ društvo s ograničenom odgovornošću za ugostiteljstvo i trgovinu, Bjelovar, Vladimira Nazora 13, 43000 Bjelovar zastupanog po punomoćniku DAMIR GUBIĆ</izvorni_sadrzaj>
    <derivirana_varijabla naziv="DomainObject.Predmet.ProtustrankaFormatedWithAdress_1"> HRASTIĆ društvo s ograničenom odgovornošću za ugostiteljstvo i trgovinu, Bjelovar, Vladimira Nazora 13, 43000 Bjelovar zastupanog po punomoćniku DAMIR GUBIĆ</derivirana_varijabla>
  </DomainObject.Predmet.ProtustrankaFormatedWithAdress>
  <DomainObject.Predmet.ProtustrankaFormatedWithAdressOIB>
    <izvorni_sadrzaj> HRASTIĆ društvo s ograničenom odgovornošću za ugostiteljstvo i trgovinu, Bjelovar, OIB 12500016402, Vladimira Nazora 13, 43000 Bjelovar zastupanog po punomoćniku DAMIR GUBIĆ</izvorni_sadrzaj>
    <derivirana_varijabla naziv="DomainObject.Predmet.ProtustrankaFormatedWithAdressOIB_1"> HRASTIĆ društvo s ograničenom odgovornošću za ugostiteljstvo i trgovinu, Bjelovar, OIB 12500016402, Vladimira Nazora 13, 43000 Bjelovar zastupanog po punomoćniku DAMIR GUBIĆ</derivirana_varijabla>
  </DomainObject.Predmet.ProtustrankaFormatedWithAdressOIB>
  <DomainObject.Predmet.ProtustrankaWithAdress>
    <izvorni_sadrzaj>HRASTIĆ društvo s ograničenom odgovornošću za ugostiteljstvo i trgovinu, Bjelovar Vladimira Nazora 13, 43000 Bjelovar</izvorni_sadrzaj>
    <derivirana_varijabla naziv="DomainObject.Predmet.ProtustrankaWithAdress_1">HRASTIĆ društvo s ograničenom odgovornošću za ugostiteljstvo i trgovinu, Bjelovar Vladimira Nazora 13, 43000 Bjelovar</derivirana_varijabla>
  </DomainObject.Predmet.ProtustrankaWithAdress>
  <DomainObject.Predmet.ProtustrankaWithAdressOIB>
    <izvorni_sadrzaj>HRASTIĆ društvo s ograničenom odgovornošću za ugostiteljstvo i trgovinu, Bjelovar, OIB 12500016402, Vladimira Nazora 13, 43000 Bjelovar</izvorni_sadrzaj>
    <derivirana_varijabla naziv="DomainObject.Predmet.ProtustrankaWithAdressOIB_1">HRASTIĆ društvo s ograničenom odgovornošću za ugostiteljstvo i trgovinu, Bjelovar, OIB 12500016402, Vladimira Nazora 13, 43000 Bjelovar</derivirana_varijabla>
  </DomainObject.Predmet.ProtustrankaWithAdressOIB>
  <DomainObject.Predmet.ProtustrankaNazivFormated>
    <izvorni_sadrzaj>HRASTIĆ društvo s ograničenom odgovornošću za ugostiteljstvo i trgovinu, Bjelovar</izvorni_sadrzaj>
    <derivirana_varijabla naziv="DomainObject.Predmet.ProtustrankaNazivFormated_1">HRASTIĆ društvo s ograničenom odgovornošću za ugostiteljstvo i trgovinu, Bjelovar</derivirana_varijabla>
  </DomainObject.Predmet.ProtustrankaNazivFormated>
  <DomainObject.Predmet.ProtustrankaNazivFormatedOIB>
    <izvorni_sadrzaj>HRASTIĆ društvo s ograničenom odgovornošću za ugostiteljstvo i trgovinu, Bjelovar, OIB 12500016402</izvorni_sadrzaj>
    <derivirana_varijabla naziv="DomainObject.Predmet.ProtustrankaNazivFormatedOIB_1">HRASTIĆ društvo s ograničenom odgovornošću za ugostiteljstvo i trgovinu, Bjelovar, OIB 12500016402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HRASTIĆ društvo s ograničenom odgovornošću za ugostiteljstvo i trgovinu, Bjelovar zastupanog po punomoćniku DAMIR GUBIĆ</item>
    </izvorni_sadrzaj>
    <derivirana_varijabla naziv="DomainObject.Predmet.ProtuStrankaListFormated_1">
      <item>HRASTIĆ društvo s ograničenom odgovornošću za ugostiteljstvo i trgovinu, Bjelovar zastupanog po punomoćniku DAMIR GUBIĆ</item>
    </derivirana_varijabla>
  </DomainObject.Predmet.ProtuStrankaListFormated>
  <DomainObject.Predmet.ProtuStrankaListFormatedOIB>
    <izvorni_sadrzaj>
      <item>HRASTIĆ društvo s ograničenom odgovornošću za ugostiteljstvo i trgovinu, Bjelovar, OIB 12500016402 zastupanog po punomoćniku DAMIR GUBIĆ</item>
    </izvorni_sadrzaj>
    <derivirana_varijabla naziv="DomainObject.Predmet.ProtuStrankaListFormatedOIB_1">
      <item>HRASTIĆ društvo s ograničenom odgovornošću za ugostiteljstvo i trgovinu, Bjelovar, OIB 12500016402 zastupanog po punomoćniku DAMIR GUBIĆ</item>
    </derivirana_varijabla>
  </DomainObject.Predmet.ProtuStrankaListFormatedOIB>
  <DomainObject.Predmet.ProtuStrankaListFormatedWithAdress>
    <izvorni_sadrzaj>
      <item>HRASTIĆ društvo s ograničenom odgovornošću za ugostiteljstvo i trgovinu, Bjelovar, Vladimira Nazora 13, 43000 Bjelovar zastupanog po punomoćniku DAMIR GUBIĆ</item>
    </izvorni_sadrzaj>
    <derivirana_varijabla naziv="DomainObject.Predmet.ProtuStrankaListFormatedWithAdress_1">
      <item>HRASTIĆ društvo s ograničenom odgovornošću za ugostiteljstvo i trgovinu, Bjelovar, Vladimira Nazora 13, 43000 Bjelovar zastupanog po punomoćniku DAMIR GUBIĆ</item>
    </derivirana_varijabla>
  </DomainObject.Predmet.ProtuStrankaListFormatedWithAdress>
  <DomainObject.Predmet.ProtuStrankaListFormatedWithAdressOIB>
    <izvorni_sadrzaj>
      <item>HRASTIĆ društvo s ograničenom odgovornošću za ugostiteljstvo i trgovinu, Bjelovar, OIB 12500016402, Vladimira Nazora 13, 43000 Bjelovar zastupanog po punomoćniku DAMIR GUBIĆ</item>
    </izvorni_sadrzaj>
    <derivirana_varijabla naziv="DomainObject.Predmet.ProtuStrankaListFormatedWithAdressOIB_1">
      <item>HRASTIĆ društvo s ograničenom odgovornošću za ugostiteljstvo i trgovinu, Bjelovar, OIB 12500016402, Vladimira Nazora 13, 43000 Bjelovar zastupanog po punomoćniku DAMIR GUBIĆ</item>
    </derivirana_varijabla>
  </DomainObject.Predmet.ProtuStrankaListFormatedWithAdressOIB>
  <DomainObject.Predmet.ProtuStrankaListNazivFormated>
    <izvorni_sadrzaj>
      <item>HRASTIĆ društvo s ograničenom odgovornošću za ugostiteljstvo i trgovinu, Bjelovar</item>
    </izvorni_sadrzaj>
    <derivirana_varijabla naziv="DomainObject.Predmet.ProtuStrankaListNazivFormated_1">
      <item>HRASTIĆ društvo s ograničenom odgovornošću za ugostiteljstvo i trgovinu, Bjelovar</item>
    </derivirana_varijabla>
  </DomainObject.Predmet.ProtuStrankaListNazivFormated>
  <DomainObject.Predmet.ProtuStrankaListNazivFormatedOIB>
    <izvorni_sadrzaj>
      <item>HRASTIĆ društvo s ograničenom odgovornošću za ugostiteljstvo i trgovinu, Bjelovar, OIB 12500016402</item>
    </izvorni_sadrzaj>
    <derivirana_varijabla naziv="DomainObject.Predmet.ProtuStrankaListNazivFormatedOIB_1">
      <item>HRASTIĆ društvo s ograničenom odgovornošću za ugostiteljstvo i trgovinu, Bjelovar, OIB 12500016402</item>
    </derivirana_varijabla>
  </DomainObject.Predmet.ProtuStrankaListNazivFormatedOIB>
  <DomainObject.Predmet.OstaliListFormated>
    <izvorni_sadrzaj>
      <item>DAMIR GUBIĆ punomoćnik sudionika u postupku HRASTIĆ društvo s ograničenom odgovornošću za ugostiteljstvo i trgovinu, Bjelovar</item>
    </izvorni_sadrzaj>
    <derivirana_varijabla naziv="DomainObject.Predmet.OstaliListFormated_1">
      <item>DAMIR GUBIĆ punomoćnik sudionika u postupku HRASTIĆ društvo s ograničenom odgovornošću za ugostiteljstvo i trgovinu, Bjelovar</item>
    </derivirana_varijabla>
  </DomainObject.Predmet.OstaliListFormated>
  <DomainObject.Predmet.OstaliListFormatedOIB>
    <izvorni_sadrzaj>
      <item>DAMIR GUBIĆ, OIB 61902159366 punomoćnik sudionika u postupku HRASTIĆ društvo s ograničenom odgovornošću za ugostiteljstvo i trgovinu, Bjelovar</item>
    </izvorni_sadrzaj>
    <derivirana_varijabla naziv="DomainObject.Predmet.OstaliListFormatedOIB_1">
      <item>DAMIR GUBIĆ, OIB 61902159366 punomoćnik sudionika u postupku HRASTIĆ društvo s ograničenom odgovornošću za ugostiteljstvo i trgovinu, Bjelovar</item>
    </derivirana_varijabla>
  </DomainObject.Predmet.OstaliListFormatedOIB>
  <DomainObject.Predmet.OstaliListFormatedWithAdress>
    <izvorni_sadrzaj>
      <item>DAMIR GUBIĆ, Stara Rača 160., 43270 Stara Rača punomoćnik sudionika u postupku HRASTIĆ društvo s ograničenom odgovornošću za ugostiteljstvo i trgovinu, Bjelovar</item>
    </izvorni_sadrzaj>
    <derivirana_varijabla naziv="DomainObject.Predmet.OstaliListFormatedWithAdress_1">
      <item>DAMIR GUBIĆ, Stara Rača 160., 43270 Stara Rača punomoćnik sudionika u postupku HRASTIĆ društvo s ograničenom odgovornošću za ugostiteljstvo i trgovinu, Bjelovar</item>
    </derivirana_varijabla>
  </DomainObject.Predmet.OstaliListFormatedWithAdress>
  <DomainObject.Predmet.OstaliListFormatedWithAdressOIB>
    <izvorni_sadrzaj>
      <item>DAMIR GUBIĆ, OIB 61902159366, Stara Rača 160., 43270 Stara Rača punomoćnik sudionika u postupku HRASTIĆ društvo s ograničenom odgovornošću za ugostiteljstvo i trgovinu, Bjelovar</item>
    </izvorni_sadrzaj>
    <derivirana_varijabla naziv="DomainObject.Predmet.OstaliListFormatedWithAdressOIB_1">
      <item>DAMIR GUBIĆ, OIB 61902159366, Stara Rača 160., 43270 Stara Rača punomoćnik sudionika u postupku HRASTIĆ društvo s ograničenom odgovornošću za ugostiteljstvo i trgovinu, Bjelovar</item>
    </derivirana_varijabla>
  </DomainObject.Predmet.OstaliListFormatedWithAdressOIB>
  <DomainObject.Predmet.OstaliListNazivFormated>
    <izvorni_sadrzaj>
      <item>DAMIR GUBIĆ</item>
    </izvorni_sadrzaj>
    <derivirana_varijabla naziv="DomainObject.Predmet.OstaliListNazivFormated_1">
      <item>DAMIR GUBIĆ</item>
    </derivirana_varijabla>
  </DomainObject.Predmet.OstaliListNazivFormated>
  <DomainObject.Predmet.OstaliListNazivFormatedOIB>
    <izvorni_sadrzaj>
      <item>DAMIR GUBIĆ, OIB 61902159366</item>
    </izvorni_sadrzaj>
    <derivirana_varijabla naziv="DomainObject.Predmet.OstaliListNazivFormatedOIB_1">
      <item>DAMIR GUBIĆ, OIB 61902159366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St-318/2015-3</izvorni_sadrzaj>
    <derivirana_varijabla naziv="DomainObject.PoslovniBrojDokumenta_1">St-318/2015-3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HRASTIĆ društvo s ograničenom odgovornošću za ugostiteljstvo i trgovinu, Bjelovar</izvorni_sadrzaj>
    <derivirana_varijabla naziv="DomainObject.Predmet.ProtustrankaIDrugi_1">HRASTIĆ društvo s ograničenom odgovornošću za ugostiteljstvo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HRASTIĆ društvo s ograničenom odgovornošću za ugostiteljstvo i trgovinu, Bjelovar, OIB 12500016402, Vladimira Nazora 13, 43000 Bjelovar</izvorni_sadrzaj>
    <derivirana_varijabla naziv="DomainObject.Predmet.ProtustrankaIDrugiAdressOIB_1">HRASTIĆ društvo s ograničenom odgovornošću za ugostiteljstvo i trgovinu, Bjelovar, OIB 12500016402, Vladimira Nazora 13,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HRASTIĆ društvo s ograničenom odgovornošću za ugostiteljstvo i trgovinu, Bjelovar</item>
      <item>DAMIR GUBIĆ</item>
    </izvorni_sadrzaj>
    <derivirana_varijabla naziv="DomainObject.Predmet.SudioniciListNaziv_1">
      <item>FINA, RC ZAGREB, Podružnica Bjelovar</item>
      <item>HRASTIĆ društvo s ograničenom odgovornošću za ugostiteljstvo i trgovinu, Bjelovar</item>
      <item>DAMIR GUBIĆ</item>
    </derivirana_varijabla>
  </DomainObject.Predmet.SudioniciListNaziv>
  <DomainObject.Predmet.SudioniciListAdressOIB>
    <izvorni_sadrzaj>
      <item>FINA, RC ZAGREB, Podružnica Bjelovar, OIB 85821130368, F. Supila 4,43000 Bjelovar</item>
      <item>HRASTIĆ društvo s ograničenom odgovornošću za ugostiteljstvo i trgovinu, Bjelovar, OIB 12500016402, Vladimira Nazora 13,43000 Bjelovar</item>
      <item>DAMIR GUBIĆ, OIB 61902159366, Stara Rača 160.,43270 Stara Rača</item>
    </izvorni_sadrzaj>
    <derivirana_varijabla naziv="DomainObject.Predmet.SudioniciListAdressOIB_1">
      <item>FINA, RC ZAGREB, Podružnica Bjelovar, OIB 85821130368, F. Supila 4,43000 Bjelovar</item>
      <item>HRASTIĆ društvo s ograničenom odgovornošću za ugostiteljstvo i trgovinu, Bjelovar, OIB 12500016402, Vladimira Nazora 13,43000 Bjelovar</item>
      <item>DAMIR GUBIĆ, OIB 61902159366, Stara Rača 160.,43270 Stara 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652750-FFC6-4B9C-8D9D-FEE6752EEA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3817</properties:Characters>
  <properties:Lines>97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2016-02-05T09:14:00Z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St-318/2015-3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