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bfcd" w14:paraId="ac8bfc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1074E">
        <w:t>91</w:t>
      </w:r>
      <w:r w:rsidR="009E2122">
        <w:t>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CD7CC1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CD7CC1">
        <w:t>OTVORENI - UDRUGA ZA PROMICANJE INFORMATIKE U HRVATSKOJ</w:t>
      </w:r>
      <w:r w:rsidR="00BA142B">
        <w:t xml:space="preserve">, </w:t>
      </w:r>
      <w:r w:rsidR="00CD7CC1">
        <w:t>Trg Stjepana Radica 12, Velika Gorica</w:t>
      </w:r>
      <w:r w:rsidR="00BA142B">
        <w:t xml:space="preserve">, </w:t>
      </w:r>
      <w:r w:rsidR="00CD7CC1">
        <w:t>Registarski broj</w:t>
      </w:r>
      <w:r w:rsidR="00CD7CC1" w:rsidRPr="00CD7CC1">
        <w:t>: 21004528</w:t>
      </w:r>
      <w:r w:rsidR="00BA142B">
        <w:t xml:space="preserve">, </w:t>
      </w:r>
      <w:r w:rsidR="00CD7CC1">
        <w:t>OIB</w:t>
      </w:r>
      <w:r w:rsidR="00CD7CC1" w:rsidRPr="00CD7CC1">
        <w:t>: 66874102863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D7CC1">
        <w:t>OTVORENI - UDRUGA ZA PROMICANJE INFORMATIKE U HRVATSKOJ, Trg Stjepana Radica 12, Velika Gorica, Registarski broj</w:t>
      </w:r>
      <w:r w:rsidR="00CD7CC1" w:rsidRPr="00CD7CC1">
        <w:t>: 21004528</w:t>
      </w:r>
      <w:r w:rsidR="00CD7CC1">
        <w:t>, OIB</w:t>
      </w:r>
      <w:r w:rsidR="00CD7CC1" w:rsidRPr="00CD7CC1">
        <w:t>: 66874102863</w:t>
      </w:r>
      <w:r w:rsidR="00D43EFC">
        <w:t xml:space="preserve">, </w:t>
      </w:r>
      <w:r>
        <w:t xml:space="preserve">iznosi </w:t>
      </w:r>
      <w:r w:rsidR="00CD7CC1">
        <w:t>9.451,78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212B06" w:rsidRPr="00212B06">
        <w:t>Tilen</w:t>
      </w:r>
      <w:proofErr w:type="spellEnd"/>
      <w:r w:rsidR="00212B06" w:rsidRPr="00212B06">
        <w:t xml:space="preserve"> Horvat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1074E">
        <w:t>91</w:t>
      </w:r>
      <w:r w:rsidR="009E2122">
        <w:t>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7D4" w:rsidR="006B77D4">
      <w:r>
        <w:separator/>
      </w:r>
    </w:p>
  </w:endnote>
  <w:endnote w:id="0" w:type="continuationSeparator">
    <w:p w:rsidRDefault="006B77D4" w:rsidR="006B7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7D4" w:rsidR="006B77D4">
      <w:r>
        <w:separator/>
      </w:r>
    </w:p>
  </w:footnote>
  <w:footnote w:id="0" w:type="continuationSeparator">
    <w:p w:rsidRDefault="006B77D4" w:rsidR="006B7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74E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5393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2CBF"/>
    <w:rsid w:val="000938B8"/>
    <w:rsid w:val="000943AD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D79E5"/>
    <w:rsid w:val="001E153C"/>
    <w:rsid w:val="001E2000"/>
    <w:rsid w:val="001E375C"/>
    <w:rsid w:val="001F03CB"/>
    <w:rsid w:val="001F3AEF"/>
    <w:rsid w:val="001F66E0"/>
    <w:rsid w:val="00204C74"/>
    <w:rsid w:val="002063E3"/>
    <w:rsid w:val="00212B06"/>
    <w:rsid w:val="0021616B"/>
    <w:rsid w:val="00224AFF"/>
    <w:rsid w:val="002358E7"/>
    <w:rsid w:val="002370C6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5868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4E27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B77D4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53E1"/>
    <w:rsid w:val="009C5728"/>
    <w:rsid w:val="009C670C"/>
    <w:rsid w:val="009E2122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0359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D7CC1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3319F"/>
    <w:rsid w:val="00F46E60"/>
    <w:rsid w:val="00F5342F"/>
    <w:rsid w:val="00F56EA9"/>
    <w:rsid w:val="00F6215D"/>
    <w:rsid w:val="00F71650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331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331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OTVORENI - UDRUGA ZA PROMICANJE INFORMATIKE U HRVATSKOJ</izvorni_sadrzaj>
    <derivirana_varijabla naziv="DomainObject.Predmet.ProtustrankaFormated_1">  OTVORENI - UDRUGA ZA PROMICANJE INFORMATIKE U HRVATSKOJ</derivirana_varijabla>
  </DomainObject.Predmet.ProtustrankaFormated>
  <DomainObject.Predmet.ProtustrankaFormatedOIB>
    <izvorni_sadrzaj>  OTVORENI - UDRUGA ZA PROMICANJE INFORMATIKE U HRVATSKOJ, OIB 66874102863</izvorni_sadrzaj>
    <derivirana_varijabla naziv="DomainObject.Predmet.ProtustrankaFormatedOIB_1">  OTVORENI - UDRUGA ZA PROMICANJE INFORMATIKE U HRVATSKOJ, OIB 66874102863</derivirana_varijabla>
  </DomainObject.Predmet.ProtustrankaFormatedOIB>
  <DomainObject.Predmet.ProtustrankaFormatedWithAdress>
    <izvorni_sadrzaj> OTVORENI - UDRUGA ZA PROMICANJE INFORMATIKE U HRVATSKOJ, Trg Stjepana Radića 12, 10410 Velika Gorica</izvorni_sadrzaj>
    <derivirana_varijabla naziv="DomainObject.Predmet.ProtustrankaFormatedWithAdress_1"> OTVORENI - UDRUGA ZA PROMICANJE INFORMATIKE U HRVATSKOJ, Trg Stjepana Radića 12, 10410 Velika Gorica</derivirana_varijabla>
  </DomainObject.Predmet.ProtustrankaFormatedWithAdress>
  <DomainObject.Predmet.ProtustrankaFormatedWithAdressOIB>
    <izvorni_sadrzaj> OTVORENI - UDRUGA ZA PROMICANJE INFORMATIKE U HRVATSKOJ, OIB 66874102863, Trg Stjepana Radića 12, 10410 Velika Gorica</izvorni_sadrzaj>
    <derivirana_varijabla naziv="DomainObject.Predmet.ProtustrankaFormatedWithAdressOIB_1"> OTVORENI - UDRUGA ZA PROMICANJE INFORMATIKE U HRVATSKOJ, OIB 66874102863, Trg Stjepana Radića 12, 10410 Velika Gorica</derivirana_varijabla>
  </DomainObject.Predmet.ProtustrankaFormatedWithAdressOIB>
  <DomainObject.Predmet.ProtustrankaWithAdress>
    <izvorni_sadrzaj>OTVORENI - UDRUGA ZA PROMICANJE INFORMATIKE U HRVATSKOJ Trg Stjepana Radića 12, 10410 Velika Gorica</izvorni_sadrzaj>
    <derivirana_varijabla naziv="DomainObject.Predmet.ProtustrankaWithAdress_1">OTVORENI - UDRUGA ZA PROMICANJE INFORMATIKE U HRVATSKOJ Trg Stjepana Radića 12, 10410 Velika Gorica</derivirana_varijabla>
  </DomainObject.Predmet.ProtustrankaWithAdress>
  <DomainObject.Predmet.ProtustrankaWithAdressOIB>
    <izvorni_sadrzaj>OTVORENI - UDRUGA ZA PROMICANJE INFORMATIKE U HRVATSKOJ, OIB 66874102863, Trg Stjepana Radića 12, 10410 Velika Gorica</izvorni_sadrzaj>
    <derivirana_varijabla naziv="DomainObject.Predmet.ProtustrankaWithAdressOIB_1">OTVORENI - UDRUGA ZA PROMICANJE INFORMATIKE U HRVATSKOJ, OIB 66874102863, Trg Stjepana Radića 12, 10410 Velika Gorica</derivirana_varijabla>
  </DomainObject.Predmet.ProtustrankaWithAdressOIB>
  <DomainObject.Predmet.ProtustrankaNazivFormated>
    <izvorni_sadrzaj>OTVORENI - UDRUGA ZA PROMICANJE INFORMATIKE U HRVATSKOJ</izvorni_sadrzaj>
    <derivirana_varijabla naziv="DomainObject.Predmet.ProtustrankaNazivFormated_1">OTVORENI - UDRUGA ZA PROMICANJE INFORMATIKE U HRVATSKOJ</derivirana_varijabla>
  </DomainObject.Predmet.ProtustrankaNazivFormated>
  <DomainObject.Predmet.ProtustrankaNazivFormatedOIB>
    <izvorni_sadrzaj>OTVORENI - UDRUGA ZA PROMICANJE INFORMATIKE U HRVATSKOJ, OIB 66874102863</izvorni_sadrzaj>
    <derivirana_varijabla naziv="DomainObject.Predmet.ProtustrankaNazivFormatedOIB_1">OTVORENI - UDRUGA ZA PROMICANJE INFORMATIKE U HRVATSKOJ, OIB 66874102863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OTVORENI - UDRUGA ZA PROMICANJE INFORMATIKE U HRVATSKOJ</item>
    </izvorni_sadrzaj>
    <derivirana_varijabla naziv="DomainObject.Predmet.ProtuStrankaListFormated_1">
      <item>OTVORENI - UDRUGA ZA PROMICANJE INFORMATIKE U HRVATSKOJ</item>
    </derivirana_varijabla>
  </DomainObject.Predmet.ProtuStrankaListFormated>
  <DomainObject.Predmet.ProtuStrankaListFormatedOIB>
    <izvorni_sadrzaj>
      <item>OTVORENI - UDRUGA ZA PROMICANJE INFORMATIKE U HRVATSKOJ, OIB 66874102863</item>
    </izvorni_sadrzaj>
    <derivirana_varijabla naziv="DomainObject.Predmet.ProtuStrankaListFormatedOIB_1">
      <item>OTVORENI - UDRUGA ZA PROMICANJE INFORMATIKE U HRVATSKOJ, OIB 66874102863</item>
    </derivirana_varijabla>
  </DomainObject.Predmet.ProtuStrankaListFormatedOIB>
  <DomainObject.Predmet.ProtuStrankaListFormatedWithAdress>
    <izvorni_sadrzaj>
      <item>OTVORENI - UDRUGA ZA PROMICANJE INFORMATIKE U HRVATSKOJ, Trg Stjepana Radića 12, 10410 Velika Gorica</item>
    </izvorni_sadrzaj>
    <derivirana_varijabla naziv="DomainObject.Predmet.ProtuStrankaListFormatedWithAdress_1">
      <item>OTVORENI - UDRUGA ZA PROMICANJE INFORMATIKE U HRVATSKOJ, Trg Stjepana Radića 12, 10410 Velika Gorica</item>
    </derivirana_varijabla>
  </DomainObject.Predmet.ProtuStrankaListFormatedWithAdress>
  <DomainObject.Predmet.ProtuStrankaListFormatedWithAdressOIB>
    <izvorni_sadrzaj>
      <item>OTVORENI - UDRUGA ZA PROMICANJE INFORMATIKE U HRVATSKOJ, OIB 66874102863, Trg Stjepana Radića 12, 10410 Velika Gorica</item>
    </izvorni_sadrzaj>
    <derivirana_varijabla naziv="DomainObject.Predmet.ProtuStrankaListFormatedWithAdressOIB_1">
      <item>OTVORENI - UDRUGA ZA PROMICANJE INFORMATIKE U HRVATSKOJ, OIB 66874102863, Trg Stjepana Radića 12, 10410 Velika Gorica</item>
    </derivirana_varijabla>
  </DomainObject.Predmet.ProtuStrankaListFormatedWithAdressOIB>
  <DomainObject.Predmet.ProtuStrankaListNazivFormated>
    <izvorni_sadrzaj>
      <item>OTVORENI - UDRUGA ZA PROMICANJE INFORMATIKE U HRVATSKOJ</item>
    </izvorni_sadrzaj>
    <derivirana_varijabla naziv="DomainObject.Predmet.ProtuStrankaListNazivFormated_1">
      <item>OTVORENI - UDRUGA ZA PROMICANJE INFORMATIKE U HRVATSKOJ</item>
    </derivirana_varijabla>
  </DomainObject.Predmet.ProtuStrankaListNazivFormated>
  <DomainObject.Predmet.ProtuStrankaListNazivFormatedOIB>
    <izvorni_sadrzaj>
      <item>OTVORENI - UDRUGA ZA PROMICANJE INFORMATIKE U HRVATSKOJ, OIB 66874102863</item>
    </izvorni_sadrzaj>
    <derivirana_varijabla naziv="DomainObject.Predmet.ProtuStrankaListNazivFormatedOIB_1">
      <item>OTVORENI - UDRUGA ZA PROMICANJE INFORMATIKE U HRVATSKOJ, OIB 66874102863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OTVORENI - UDRUGA ZA PROMICANJE INFORMATIKE U HRVATSKOJ</izvorni_sadrzaj>
    <derivirana_varijabla naziv="DomainObject.Predmet.ProtustrankaIDrugi_1">OTVORENI - UDRUGA ZA PROMICANJE INFORMATIKE U HRVATSKOJ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OTVORENI - UDRUGA ZA PROMICANJE INFORMATIKE U HRVATSKOJ, OIB 66874102863, Trg Stjepana Radića 12, 10410 Velika Gorica</izvorni_sadrzaj>
    <derivirana_varijabla naziv="DomainObject.Predmet.ProtustrankaIDrugiAdressOIB_1">OTVORENI - UDRUGA ZA PROMICANJE INFORMATIKE U HRVATSKOJ, OIB 66874102863, Trg Stjepana Radića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OTVORENI - UDRUGA ZA PROMICANJE INFORMATIKE U HRVATSKOJ</item>
    </izvorni_sadrzaj>
    <derivirana_varijabla naziv="DomainObject.Predmet.SudioniciListNaziv_1">
      <item>FINA Regionalni centar Zagreb</item>
      <item>OTVORENI - UDRUGA ZA PROMICANJE INFORMATIKE U HRVATSKOJ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OTVORENI - UDRUGA ZA PROMICANJE INFORMATIKE U HRVATSKOJ, OIB 66874102863, Trg Stjepana Radića 12,10410 Velika Gorica</item>
    </izvorni_sadrzaj>
    <derivirana_varijabla naziv="DomainObject.Predmet.SudioniciListAdressOIB_1">
      <item>FINA Regionalni centar Zagreb, OIB 85821130368, Trg svibanjskih žrtava 1995. br. 1,10000 Zagreb</item>
      <item>OTVORENI - UDRUGA ZA PROMICANJE INFORMATIKE U HRVATSKOJ, OIB 66874102863, Trg Stjepana Radića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66874102863</item>
    </izvorni_sadrzaj>
    <derivirana_varijabla naziv="DomainObject.Predmet.SudioniciListNazivOIB_1">
      <item>, OIB 85821130368</item>
      <item>, OIB 66874102863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50FF4-A298-4B45-925D-F2454E656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2017</properties:Characters>
  <properties:Lines>49</properties:Lines>
  <properties:Paragraphs>16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2017-08-09T08:21:00Z</dcterms:modified>
  <cp:revision>298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