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c978" w14:paraId="bedc978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2F4464">
        <w:rPr>
          <w:color w:val="000000"/>
          <w:sz w:val="24"/>
          <w:szCs w:val="24"/>
          <w:lang w:val="hr-HR"/>
        </w:rPr>
        <w:t>204</w:t>
      </w:r>
      <w:r w:rsidR="00200B07">
        <w:rPr>
          <w:color w:val="000000"/>
          <w:sz w:val="24"/>
          <w:szCs w:val="24"/>
          <w:lang w:val="hr-HR"/>
        </w:rPr>
        <w:t>/2018</w:t>
      </w:r>
      <w:r w:rsidR="006B2CB4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2F4464">
        <w:rPr>
          <w:sz w:val="24"/>
          <w:szCs w:val="24"/>
          <w:lang w:val="hr-HR"/>
        </w:rPr>
        <w:t>NANO TECTUM</w:t>
      </w:r>
      <w:r w:rsidR="00373B58">
        <w:rPr>
          <w:sz w:val="24"/>
          <w:szCs w:val="24"/>
          <w:lang w:val="hr-HR"/>
        </w:rPr>
        <w:t xml:space="preserve"> </w:t>
      </w:r>
      <w:r w:rsidR="002F4464">
        <w:rPr>
          <w:sz w:val="24"/>
          <w:szCs w:val="24"/>
          <w:lang w:val="hr-HR"/>
        </w:rPr>
        <w:t>j.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2F4464">
        <w:rPr>
          <w:sz w:val="24"/>
          <w:szCs w:val="24"/>
          <w:lang w:val="hr-HR"/>
        </w:rPr>
        <w:t>Slivnica</w:t>
      </w:r>
      <w:r w:rsidR="00A56DCC" w:rsidRPr="00A56DCC">
        <w:rPr>
          <w:sz w:val="24"/>
          <w:szCs w:val="24"/>
          <w:lang w:val="hr-HR"/>
        </w:rPr>
        <w:t xml:space="preserve">, </w:t>
      </w:r>
      <w:r w:rsidR="008645E7">
        <w:rPr>
          <w:sz w:val="24"/>
          <w:szCs w:val="24"/>
          <w:lang w:val="hr-HR"/>
        </w:rPr>
        <w:t>Slivnica Ulica II 13/</w:t>
      </w:r>
      <w:r w:rsidR="002F4464">
        <w:rPr>
          <w:sz w:val="24"/>
          <w:szCs w:val="24"/>
          <w:lang w:val="hr-HR"/>
        </w:rPr>
        <w:t>B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2F4464">
        <w:rPr>
          <w:sz w:val="24"/>
          <w:szCs w:val="24"/>
          <w:lang w:val="hr-HR"/>
        </w:rPr>
        <w:t>53554588809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2F4464">
        <w:rPr>
          <w:sz w:val="24"/>
          <w:szCs w:val="24"/>
        </w:rPr>
        <w:t>Josipu Grginu</w:t>
      </w:r>
      <w:r w:rsidR="00A56DCC" w:rsidRPr="00A56DCC">
        <w:rPr>
          <w:sz w:val="24"/>
          <w:szCs w:val="24"/>
        </w:rPr>
        <w:t xml:space="preserve"> iz </w:t>
      </w:r>
      <w:r w:rsidR="002F4464">
        <w:rPr>
          <w:sz w:val="24"/>
          <w:szCs w:val="24"/>
        </w:rPr>
        <w:t>Slivnice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8645E7">
        <w:rPr>
          <w:sz w:val="24"/>
          <w:szCs w:val="24"/>
          <w:lang w:val="hr-HR"/>
        </w:rPr>
        <w:t>19</w:t>
      </w:r>
      <w:r w:rsidR="003C00DB" w:rsidRPr="00FF60D5">
        <w:rPr>
          <w:sz w:val="24"/>
          <w:szCs w:val="24"/>
          <w:lang w:val="hr-HR"/>
        </w:rPr>
        <w:t xml:space="preserve">. </w:t>
      </w:r>
      <w:r w:rsidR="00CF7325">
        <w:rPr>
          <w:sz w:val="24"/>
          <w:szCs w:val="24"/>
          <w:lang w:val="hr-HR"/>
        </w:rPr>
        <w:t>lipnja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2F4464">
        <w:rPr>
          <w:sz w:val="24"/>
          <w:szCs w:val="24"/>
          <w:lang w:val="hr-HR"/>
        </w:rPr>
        <w:t>Josip Grgin</w:t>
      </w:r>
      <w:r w:rsidR="00A56DCC" w:rsidRPr="00A56DCC">
        <w:rPr>
          <w:sz w:val="24"/>
          <w:szCs w:val="24"/>
          <w:lang w:val="hr-HR"/>
        </w:rPr>
        <w:t xml:space="preserve"> iz </w:t>
      </w:r>
      <w:r w:rsidR="002F4464">
        <w:rPr>
          <w:sz w:val="24"/>
          <w:szCs w:val="24"/>
          <w:lang w:val="hr-HR"/>
        </w:rPr>
        <w:t>Slivnice</w:t>
      </w:r>
      <w:r w:rsidR="008B299A" w:rsidRPr="00355932">
        <w:rPr>
          <w:sz w:val="24"/>
          <w:szCs w:val="24"/>
          <w:lang w:val="hr-HR"/>
        </w:rPr>
        <w:t xml:space="preserve">, </w:t>
      </w:r>
      <w:r w:rsidR="002F4464">
        <w:rPr>
          <w:rFonts w:eastAsiaTheme="minorHAnsi"/>
          <w:sz w:val="24"/>
          <w:szCs w:val="24"/>
          <w:lang w:eastAsia="en-US" w:val="hr-HR"/>
        </w:rPr>
        <w:t>Slivnica ulica II 13/B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2F4464">
        <w:rPr>
          <w:bCs/>
          <w:sz w:val="24"/>
          <w:szCs w:val="24"/>
          <w:lang w:val="hr-HR"/>
        </w:rPr>
        <w:t>68386722966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2F4464">
        <w:rPr>
          <w:sz w:val="24"/>
          <w:szCs w:val="24"/>
          <w:lang w:val="hr-HR"/>
        </w:rPr>
        <w:t>204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2F4464">
        <w:rPr>
          <w:sz w:val="24"/>
          <w:szCs w:val="24"/>
          <w:lang w:val="hr-HR"/>
        </w:rPr>
        <w:t>204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F4464">
        <w:rPr>
          <w:sz w:val="24"/>
          <w:szCs w:val="24"/>
          <w:lang w:val="hr-HR"/>
        </w:rPr>
        <w:t>NANO TECTUM j.</w:t>
      </w:r>
      <w:r w:rsidR="002F4464" w:rsidRPr="00A56DCC">
        <w:rPr>
          <w:sz w:val="24"/>
          <w:szCs w:val="24"/>
          <w:lang w:val="hr-HR"/>
        </w:rPr>
        <w:t xml:space="preserve">d.o.o., </w:t>
      </w:r>
      <w:r w:rsidR="002F4464">
        <w:rPr>
          <w:sz w:val="24"/>
          <w:szCs w:val="24"/>
          <w:lang w:val="hr-HR"/>
        </w:rPr>
        <w:t>Slivnica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8645E7">
        <w:rPr>
          <w:sz w:val="24"/>
          <w:szCs w:val="24"/>
          <w:lang w:val="hr-HR"/>
        </w:rPr>
        <w:t>19</w:t>
      </w:r>
      <w:r w:rsidR="003C00DB" w:rsidRPr="0010055C">
        <w:rPr>
          <w:sz w:val="24"/>
          <w:szCs w:val="24"/>
          <w:lang w:val="hr-HR"/>
        </w:rPr>
        <w:t xml:space="preserve">. </w:t>
      </w:r>
      <w:r w:rsidR="00A56DCC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304B1E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304B1E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04B1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91007">
      <w:rPr>
        <w:sz w:val="24"/>
        <w:szCs w:val="24"/>
        <w:lang w:val="hr-HR"/>
      </w:rPr>
      <w:t>20</w:t>
    </w:r>
    <w:r w:rsidR="002F4464">
      <w:rPr>
        <w:sz w:val="24"/>
        <w:szCs w:val="24"/>
        <w:lang w:val="hr-HR"/>
      </w:rPr>
      <w:t>4</w:t>
    </w:r>
    <w:r w:rsidR="00200B07">
      <w:rPr>
        <w:sz w:val="24"/>
        <w:szCs w:val="24"/>
        <w:lang w:val="hr-HR"/>
      </w:rPr>
      <w:t>/2018</w:t>
    </w:r>
    <w:r w:rsidR="006B2CB4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12A1D"/>
    <w:rsid w:val="00224024"/>
    <w:rsid w:val="002319CB"/>
    <w:rsid w:val="00281244"/>
    <w:rsid w:val="00283C4B"/>
    <w:rsid w:val="002A20E6"/>
    <w:rsid w:val="002B7153"/>
    <w:rsid w:val="002F4464"/>
    <w:rsid w:val="00304B1E"/>
    <w:rsid w:val="00310393"/>
    <w:rsid w:val="00355932"/>
    <w:rsid w:val="00361650"/>
    <w:rsid w:val="00363B96"/>
    <w:rsid w:val="0037101E"/>
    <w:rsid w:val="00373B58"/>
    <w:rsid w:val="00377F98"/>
    <w:rsid w:val="00386732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2928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54E76"/>
    <w:rsid w:val="00786A85"/>
    <w:rsid w:val="007B0AE6"/>
    <w:rsid w:val="007B3B98"/>
    <w:rsid w:val="00821AA0"/>
    <w:rsid w:val="00836A93"/>
    <w:rsid w:val="0084684D"/>
    <w:rsid w:val="00851801"/>
    <w:rsid w:val="00860027"/>
    <w:rsid w:val="008645E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92132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17FEA"/>
    <w:rsid w:val="00D2712B"/>
    <w:rsid w:val="00D323AC"/>
    <w:rsid w:val="00D4148E"/>
    <w:rsid w:val="00D4614B"/>
    <w:rsid w:val="00D53F6D"/>
    <w:rsid w:val="00D606A0"/>
    <w:rsid w:val="00DC23B3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B1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B1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B1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B1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B1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B1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B1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B1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TECTUM j.d.o.o. za  trgovinu, proizvodnju i usluge</izvorni_sadrzaj>
    <derivirana_varijabla naziv="DomainObject.Predmet.ProtustrankaFormated_1">  NANO TECTUM j.d.o.o. za  trgovinu, proizvodnju i usluge</derivirana_varijabla>
  </DomainObject.Predmet.ProtustrankaFormated>
  <DomainObject.Predmet.ProtustrankaFormatedOIB>
    <izvorni_sadrzaj>  NANO TECTUM j.d.o.o. za  trgovinu, proizvodnju i usluge, OIB 53554588809</izvorni_sadrzaj>
    <derivirana_varijabla naziv="DomainObject.Predmet.ProtustrankaFormatedOIB_1">  NANO TECTUM j.d.o.o. za  trgovinu, proizvodnju i usluge, OIB 53554588809</derivirana_varijabla>
  </DomainObject.Predmet.ProtustrankaFormatedOIB>
  <DomainObject.Predmet.ProtustrankaFormatedWithAdress>
    <izvorni_sadrzaj> NANO TECTUM j.d.o.o. za  trgovinu, proizvodnju i usluge, Slivnica Ulica II 13/B, 23242 Slivnica</izvorni_sadrzaj>
    <derivirana_varijabla naziv="DomainObject.Predmet.ProtustrankaFormatedWithAdress_1"> NANO TECTUM j.d.o.o. za  trgovinu, proizvodnju i usluge, Slivnica Ulica II 13/B, 23242 Slivnica</derivirana_varijabla>
  </DomainObject.Predmet.ProtustrankaFormatedWithAdress>
  <DomainObject.Predmet.ProtustrankaFormatedWithAdressOIB>
    <izvorni_sadrzaj> NANO TECTUM j.d.o.o. za  trgovinu, proizvodnju i usluge, OIB 53554588809, Slivnica Ulica II 13/B, 23242 Slivnica</izvorni_sadrzaj>
    <derivirana_varijabla naziv="DomainObject.Predmet.ProtustrankaFormatedWithAdressOIB_1"> NANO TECTUM j.d.o.o. za  trgovinu, proizvodnju i usluge, OIB 53554588809, Slivnica Ulica II 13/B, 23242 Slivnica</derivirana_varijabla>
  </DomainObject.Predmet.ProtustrankaFormatedWithAdressOIB>
  <DomainObject.Predmet.ProtustrankaWithAdress>
    <izvorni_sadrzaj>NANO TECTUM j.d.o.o. za  trgovinu, proizvodnju i usluge Slivnica Ulica II 13/B, 23242 Slivnica</izvorni_sadrzaj>
    <derivirana_varijabla naziv="DomainObject.Predmet.ProtustrankaWithAdress_1">NANO TECTUM j.d.o.o. za  trgovinu, proizvodnju i usluge Slivnica Ulica II 13/B, 23242 Slivnica</derivirana_varijabla>
  </DomainObject.Predmet.ProtustrankaWithAdress>
  <DomainObject.Predmet.ProtustrankaWithAdressOIB>
    <izvorni_sadrzaj>NANO TECTUM j.d.o.o. za  trgovinu, proizvodnju i usluge, OIB 53554588809, Slivnica Ulica II 13/B, 23242 Slivnica</izvorni_sadrzaj>
    <derivirana_varijabla naziv="DomainObject.Predmet.ProtustrankaWithAdressOIB_1">NANO TECTUM j.d.o.o. za  trgovinu, proizvodnju i usluge, OIB 53554588809, Slivnica Ulica II 13/B, 23242 Slivnica</derivirana_varijabla>
  </DomainObject.Predmet.ProtustrankaWithAdressOIB>
  <DomainObject.Predmet.ProtustrankaNazivFormated>
    <izvorni_sadrzaj>NANO TECTUM j.d.o.o. za  trgovinu, proizvodnju i usluge</izvorni_sadrzaj>
    <derivirana_varijabla naziv="DomainObject.Predmet.ProtustrankaNazivFormated_1">NANO TECTUM j.d.o.o. za  trgovinu, proizvodnju i usluge</derivirana_varijabla>
  </DomainObject.Predmet.ProtustrankaNazivFormated>
  <DomainObject.Predmet.ProtustrankaNazivFormatedOIB>
    <izvorni_sadrzaj>NANO TECTUM j.d.o.o. za  trgovinu, proizvodnju i usluge, OIB 53554588809</izvorni_sadrzaj>
    <derivirana_varijabla naziv="DomainObject.Predmet.ProtustrankaNazivFormatedOIB_1">NANO TECTUM j.d.o.o. za  trgovinu, proizvodnju i usluge, OIB 53554588809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TECTUM j.d.o.o. za  trgovinu, proizvodnju i usluge</item>
    </izvorni_sadrzaj>
    <derivirana_varijabla naziv="DomainObject.Predmet.ProtuStrankaListFormated_1">
      <item>NANO TECTUM j.d.o.o. za  trgovinu, proizvodnju i usluge</item>
    </derivirana_varijabla>
  </DomainObject.Predmet.ProtuStrankaListFormated>
  <DomainObject.Predmet.ProtuStrankaListFormatedOIB>
    <izvorni_sadrzaj>
      <item>NANO TECTUM j.d.o.o. za  trgovinu, proizvodnju i usluge, OIB 53554588809</item>
    </izvorni_sadrzaj>
    <derivirana_varijabla naziv="DomainObject.Predmet.ProtuStrankaListFormatedOIB_1">
      <item>NANO TECTUM j.d.o.o. za  trgovinu, proizvodnju i usluge, OIB 53554588809</item>
    </derivirana_varijabla>
  </DomainObject.Predmet.ProtuStrankaListFormatedOIB>
  <DomainObject.Predmet.ProtuStrankaListFormatedWithAdress>
    <izvorni_sadrzaj>
      <item>NANO TECTUM j.d.o.o. za  trgovinu, proizvodnju i usluge, Slivnica Ulica II 13/B, 23242 Slivnica</item>
    </izvorni_sadrzaj>
    <derivirana_varijabla naziv="DomainObject.Predmet.ProtuStrankaListFormatedWithAdress_1">
      <item>NANO TECTUM j.d.o.o. za  trgovinu, proizvodnju i usluge, Slivnica Ulica II 13/B, 23242 Slivnica</item>
    </derivirana_varijabla>
  </DomainObject.Predmet.ProtuStrankaListFormatedWithAdress>
  <DomainObject.Predmet.ProtuStrankaListFormatedWithAdressOIB>
    <izvorni_sadrzaj>
      <item>NANO TECTUM j.d.o.o. za  trgovinu, proizvodnju i usluge, OIB 53554588809, Slivnica Ulica II 13/B, 23242 Slivnica</item>
    </izvorni_sadrzaj>
    <derivirana_varijabla naziv="DomainObject.Predmet.ProtuStrankaListFormatedWithAdressOIB_1">
      <item>NANO TECTUM j.d.o.o. za  trgovinu, proizvodnju i usluge, OIB 53554588809, Slivnica Ulica II 13/B, 23242 Slivnica</item>
    </derivirana_varijabla>
  </DomainObject.Predmet.ProtuStrankaListFormatedWithAdressOIB>
  <DomainObject.Predmet.ProtuStrankaListNazivFormated>
    <izvorni_sadrzaj>
      <item>NANO TECTUM j.d.o.o. za  trgovinu, proizvodnju i usluge</item>
    </izvorni_sadrzaj>
    <derivirana_varijabla naziv="DomainObject.Predmet.ProtuStrankaListNazivFormated_1">
      <item>NANO TECTUM j.d.o.o. za  trgovinu, proizvodnju i usluge</item>
    </derivirana_varijabla>
  </DomainObject.Predmet.ProtuStrankaListNazivFormated>
  <DomainObject.Predmet.ProtuStrankaListNazivFormatedOIB>
    <izvorni_sadrzaj>
      <item>NANO TECTUM j.d.o.o. za  trgovinu, proizvodnju i usluge, OIB 53554588809</item>
    </izvorni_sadrzaj>
    <derivirana_varijabla naziv="DomainObject.Predmet.ProtuStrankaListNazivFormatedOIB_1">
      <item>NANO TECTUM j.d.o.o. za  trgovinu, proizvodnju i usluge, OIB 53554588809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TECTUM j.d.o.o. za  trgovinu, proizvodnju i usluge</izvorni_sadrzaj>
    <derivirana_varijabla naziv="DomainObject.Predmet.ProtustrankaIDrugi_1">NANO TECTUM j.d.o.o. za 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TECTUM j.d.o.o. za  trgovinu, proizvodnju i usluge, OIB 53554588809, Slivnica Ulica II 13/B, 23242 Slivnica</izvorni_sadrzaj>
    <derivirana_varijabla naziv="DomainObject.Predmet.ProtustrankaIDrugiAdressOIB_1">NANO TECTUM j.d.o.o. za  trgovinu, proizvodnju i usluge, OIB 53554588809, Slivnica Ulica II 13/B,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 TECTUM j.d.o.o. za  trgovinu, proizvodnju i usluge</item>
      <item>FINA</item>
    </izvorni_sadrzaj>
    <derivirana_varijabla naziv="DomainObject.Predmet.SudioniciListNaziv_1">
      <item>NANO TECTUM j.d.o.o. za  trgovinu, proizvodnju i usluge</item>
      <item>FINA</item>
    </derivirana_varijabla>
  </DomainObject.Predmet.SudioniciListNaziv>
  <DomainObject.Predmet.SudioniciListAdressOIB>
    <izvorni_sadrzaj>
      <item>NANO TECTUM j.d.o.o. za  trgovinu, proizvodnju i usluge, OIB 53554588809, Slivnica Ulica II 13/B,23242 Slivnica</item>
      <item>FINA, OIB 85821130368</item>
    </izvorni_sadrzaj>
    <derivirana_varijabla naziv="DomainObject.Predmet.SudioniciListAdressOIB_1">
      <item>NANO TECTUM j.d.o.o. za  trgovinu, proizvodnju i usluge, OIB 53554588809, Slivnica Ulica II 13/B,23242 Slivnica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53554588809</item>
      <item>, OIB 85821130368</item>
    </izvorni_sadrzaj>
    <derivirana_varijabla naziv="DomainObject.Predmet.SudioniciListNazivOIB_1">
      <item>, OIB 53554588809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878C4-8627-4C6A-B7AC-3005DB85E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3324</properties:Characters>
  <properties:Lines>90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2018-06-18T12:47:00Z</dcterms:created>
  <dc:creator>Tina Grgas</dc:creator>
  <cp:lastModifiedBy>Ante Rubelj</cp:lastModifiedBy>
  <cp:lastPrinted>2018-06-19T10:52:00Z</cp:lastPrinted>
  <dcterms:modified xmlns:xsi="http://www.w3.org/2001/XMLSchema-instance" xsi:type="dcterms:W3CDTF">2018-06-19T10:52:00Z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(St-204-18 -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