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ee77" w14:paraId="ea7ee77"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905CD7">
        <w:t xml:space="preserve">  </w:t>
      </w:r>
      <w:r w:rsidR="00D22B7B" w:rsidRPr="0005275F">
        <w:t xml:space="preserve">   </w:t>
      </w:r>
      <w:r w:rsidR="009768F2" w:rsidRPr="0005275F">
        <w:t>13 St-</w:t>
      </w:r>
      <w:r w:rsidR="00905CD7">
        <w:t>1817/16-12</w:t>
      </w:r>
    </w:p>
    <w:p w:rsidRDefault="005C6A7D" w:rsidP="004B741D" w:rsidR="005C6A7D"/>
    <w:p w:rsidRDefault="004E37FE" w:rsidP="004B741D" w:rsidR="004E37FE"/>
    <w:p w:rsidRDefault="00767D6C" w:rsidP="004B741D" w:rsidR="00767D6C"/>
    <w:p w:rsidRDefault="00586368" w:rsidP="004B741D" w:rsidR="00586368"/>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586368">
        <w:t>Trgovački sud u Osijeku, po sucu Jadranki Herman, kao stečajnom sucu, povodom prijedloga FINANCIJSKE AGENCIJE ZAGREB  Regionalni centar Osijek, Podružnica Osijek, Lorenza Jegera 3, za otvaranje stečajnog  postupka nad dužnikom  TIMI j.d.o.o. za proizvodnju i prodaju pekarskih proizvoda i kolača, Osijek, Matije Gupca 5, MBS 030129451, OIB 79913031417, dana 3. listopada 2018.</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586368">
        <w:t>TIMI j.d.o.o. za proizvodnju i prodaju pekarskih proizvoda i kolača, Osijek, Matije Gupca 5, MBS 030129451, OIB 79913031417.</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CC57C1">
        <w:t>Dragutin Romić dipl. iur. iz Čepina, Ulica Papuka 28, OIB 07423571519.</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586368">
        <w:rPr>
          <w:b/>
          <w:u w:val="single"/>
        </w:rPr>
        <w:t xml:space="preserve">20. studeni </w:t>
      </w:r>
      <w:r w:rsidR="00654243" w:rsidRPr="009768F2">
        <w:rPr>
          <w:b/>
          <w:u w:val="single"/>
        </w:rPr>
        <w:t>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586368">
        <w:rPr>
          <w:b/>
          <w:u w:val="single"/>
        </w:rPr>
        <w:t>10,00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586368" w:rsidP="00586368" w:rsidR="007C6539">
      <w:pPr>
        <w:pStyle w:val="Tijeloteksta"/>
        <w:ind w:left="360"/>
        <w:jc w:val="right"/>
        <w:rPr>
          <w:b/>
          <w:u w:val="single"/>
        </w:rPr>
      </w:pPr>
      <w:r>
        <w:t xml:space="preserve">  </w:t>
      </w:r>
      <w:r w:rsidRPr="0005275F">
        <w:t xml:space="preserve">   13 St-</w:t>
      </w:r>
      <w:r>
        <w:t>1817/16-12</w:t>
      </w:r>
    </w:p>
    <w:p w:rsidRDefault="007C6539" w:rsidP="009768F2" w:rsidR="007C6539">
      <w:pPr>
        <w:pStyle w:val="Tijeloteksta"/>
        <w:ind w:left="360"/>
        <w:jc w:val="center"/>
        <w:rPr>
          <w:b/>
          <w:u w:val="single"/>
        </w:rPr>
      </w:pPr>
    </w:p>
    <w:p w:rsidRDefault="00C35471" w:rsidP="009768F2" w:rsidR="00C35471">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D16D7A">
        <w:t>Šerije Sadiki, Osijek, B</w:t>
      </w:r>
      <w:r w:rsidR="00CC57C1">
        <w:t xml:space="preserve">iljska cesta 52, </w:t>
      </w:r>
    </w:p>
    <w:p w:rsidRDefault="00AD486B" w:rsidP="007C6539" w:rsidR="00AD486B" w:rsidRPr="007C6539">
      <w:pPr>
        <w:pStyle w:val="Odlomakpopisa"/>
        <w:numPr>
          <w:ilvl w:val="0"/>
          <w:numId w:val="7"/>
        </w:numPr>
        <w:jc w:val="both"/>
        <w:rPr>
          <w:lang w:eastAsia="en-US" w:val="en-US"/>
        </w:rPr>
      </w:pPr>
      <w:r>
        <w:t>privremeni stečajni upravitelj</w:t>
      </w:r>
      <w:r w:rsidR="00875C79" w:rsidRPr="00875C79">
        <w:rPr>
          <w:lang w:eastAsia="en-US"/>
        </w:rPr>
        <w:t xml:space="preserve"> </w:t>
      </w:r>
      <w:r w:rsidR="00CC57C1">
        <w:t xml:space="preserve">Dragutin Romić dipl. iur. iz Čepina, Ulica Papuka 28, </w:t>
      </w:r>
    </w:p>
    <w:p w:rsidRDefault="00FA7476" w:rsidP="009768F2" w:rsidR="00767D6C">
      <w:pPr>
        <w:pStyle w:val="Tijeloteksta"/>
        <w:numPr>
          <w:ilvl w:val="0"/>
          <w:numId w:val="7"/>
        </w:numPr>
        <w:ind w:hanging="425" w:left="1134"/>
      </w:pPr>
      <w:r>
        <w:t xml:space="preserve">ŽDO </w:t>
      </w:r>
      <w:r w:rsidR="00C569BD">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CC57C1">
        <w:t>Šerije Sadiki, Osijek, Biljska cesta 52, OIB 08519937241</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C35471" w:rsidP="004B741D" w:rsidR="00C35471">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t xml:space="preserve">Predlagatelj FINA je dana </w:t>
      </w:r>
      <w:r w:rsidR="005E7926">
        <w:rPr>
          <w:color w:val="000000"/>
        </w:rPr>
        <w:t xml:space="preserve">10.6.2016. </w:t>
      </w:r>
      <w:r>
        <w:rPr>
          <w:color w:val="000000"/>
        </w:rPr>
        <w:t xml:space="preserve"> podnijela ovom sudu prijedlog za pokretanje stečajnog postupka nad dužnikom </w:t>
      </w:r>
      <w:r w:rsidR="005E7926">
        <w:t>TIMI j.d.o.o. za proizvodnju i prodaju pekarskih proizvoda i kolača, Osijek, Matije Gupca 5, MBS 030129451, OIB 79913031417</w:t>
      </w:r>
      <w:r>
        <w:rPr>
          <w:color w:val="000000"/>
        </w:rPr>
        <w:t>, temeljem odredbe članka 110. stav 1. Stečajnog zakona (Narodne novine 71/15</w:t>
      </w:r>
      <w:r w:rsidR="005E7926">
        <w:rPr>
          <w:color w:val="000000"/>
        </w:rPr>
        <w:t xml:space="preserve"> i 104/17).</w:t>
      </w:r>
    </w:p>
    <w:p w:rsidRDefault="007F1288" w:rsidP="00E7777B" w:rsidR="007F1288">
      <w:pPr>
        <w:jc w:val="both"/>
      </w:pPr>
    </w:p>
    <w:p w:rsidRDefault="007F1288" w:rsidP="00E7777B" w:rsidR="007F1288">
      <w:pPr>
        <w:jc w:val="both"/>
      </w:pPr>
      <w:r>
        <w:rPr>
          <w:color w:val="000000"/>
        </w:rPr>
        <w:tab/>
        <w:t>U prijedlogu navodi da na dan</w:t>
      </w:r>
      <w:r w:rsidR="005E7926">
        <w:rPr>
          <w:color w:val="000000"/>
        </w:rPr>
        <w:t xml:space="preserve"> 1.9.</w:t>
      </w:r>
      <w:r>
        <w:rPr>
          <w:color w:val="000000"/>
        </w:rPr>
        <w:t xml:space="preserve">2015. dužnik u Očevidniku redoslijeda osnova za plaćanje ima evidentirane neizvršene osnove za plaćanje u ukupnom iznosu od </w:t>
      </w:r>
      <w:r w:rsidR="005E7926">
        <w:rPr>
          <w:color w:val="000000"/>
        </w:rPr>
        <w:t xml:space="preserve">58.551,91 </w:t>
      </w:r>
      <w:r>
        <w:rPr>
          <w:color w:val="000000"/>
        </w:rPr>
        <w:t xml:space="preserve"> kn u koji iznos je uračunata i kamata i naknada FINE za provedbe ovrhe na novčanim sredstvima dužnika. Nadalje navodi da dužnik ima jednog zaposlenog radnika.</w:t>
      </w: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5E7926" w:rsidP="005E7926" w:rsidR="005E7926">
      <w:pPr>
        <w:pStyle w:val="Tijeloteksta"/>
        <w:ind w:left="360"/>
        <w:jc w:val="right"/>
        <w:rPr>
          <w:b/>
          <w:u w:val="single"/>
        </w:rPr>
      </w:pPr>
      <w:r>
        <w:t xml:space="preserve">  </w:t>
      </w:r>
      <w:r w:rsidRPr="0005275F">
        <w:t xml:space="preserve">   13 St-</w:t>
      </w:r>
      <w:r>
        <w:t>1817/16-12</w:t>
      </w:r>
    </w:p>
    <w:p w:rsidRDefault="005E7926" w:rsidP="00A25228" w:rsidR="005E7926">
      <w:pPr>
        <w:ind w:firstLine="708"/>
        <w:jc w:val="center"/>
        <w:rPr>
          <w:color w:val="000000"/>
        </w:rP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U smislu članka 5. Stečajnog zakona (Narodne novine 71/15</w:t>
      </w:r>
      <w:r w:rsidR="004859AA">
        <w:rPr>
          <w:bCs/>
        </w:rPr>
        <w:t xml:space="preserve"> i 104/17) s</w:t>
      </w:r>
      <w:r>
        <w:rPr>
          <w:bCs/>
        </w:rPr>
        <w:t xml:space="preserve">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4859AA">
        <w:rPr>
          <w:bCs/>
        </w:rPr>
        <w:t>Dragutin Romić dipl. iur.</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4859AA">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Osijeku</w:t>
      </w:r>
      <w:r w:rsidR="004859AA">
        <w:t xml:space="preserve"> 3. listopad</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4859AA" w:rsidR="004F008A" w:rsidRPr="002048A1">
      <w:pPr>
        <w:pStyle w:val="Tijeloteksta"/>
        <w:numPr>
          <w:ilvl w:val="0"/>
          <w:numId w:val="3"/>
        </w:numPr>
        <w:ind w:right="1134"/>
      </w:pPr>
      <w:r w:rsidRPr="002048A1">
        <w:t>Dužnik</w:t>
      </w:r>
      <w:r w:rsidR="00145AC1" w:rsidRPr="002048A1">
        <w:t xml:space="preserve"> </w:t>
      </w:r>
      <w:r w:rsidR="004859AA">
        <w:t>- TIMI j.d.o.o. za Osijek, Matije Gupca 5</w:t>
      </w:r>
    </w:p>
    <w:p w:rsidRDefault="00E035DE" w:rsidP="004859AA" w:rsidR="004F008A" w:rsidRPr="002048A1">
      <w:pPr>
        <w:pStyle w:val="Tijeloteksta"/>
        <w:numPr>
          <w:ilvl w:val="0"/>
          <w:numId w:val="3"/>
        </w:numPr>
        <w:tabs>
          <w:tab w:pos="1985" w:val="left"/>
        </w:tabs>
        <w:ind w:right="1842"/>
      </w:pPr>
      <w:r>
        <w:t>Privremeni stečajni upravitelj</w:t>
      </w:r>
      <w:r w:rsidR="004859AA">
        <w:t xml:space="preserve"> Dragutin Romić</w:t>
      </w:r>
    </w:p>
    <w:p w:rsidRDefault="00E0006B" w:rsidP="00E7777B" w:rsidR="00E0006B" w:rsidRPr="002048A1">
      <w:pPr>
        <w:pStyle w:val="Tijeloteksta"/>
        <w:numPr>
          <w:ilvl w:val="0"/>
          <w:numId w:val="3"/>
        </w:numPr>
      </w:pPr>
      <w:r w:rsidRPr="002048A1">
        <w:t>Zz dužnika</w:t>
      </w:r>
      <w:r w:rsidR="00E7777B">
        <w:t xml:space="preserve"> </w:t>
      </w:r>
      <w:r w:rsidR="00C35471">
        <w:t>Šerije Sadiki, Osijek, Biljska cesta 52</w:t>
      </w:r>
    </w:p>
    <w:p w:rsidRDefault="00FA7476" w:rsidP="00F11827" w:rsidR="00693CCD" w:rsidRPr="002048A1">
      <w:pPr>
        <w:pStyle w:val="Tijeloteksta"/>
        <w:numPr>
          <w:ilvl w:val="0"/>
          <w:numId w:val="3"/>
        </w:numPr>
        <w:ind w:right="4819"/>
      </w:pPr>
      <w:r w:rsidRPr="002048A1">
        <w:t xml:space="preserve">ŽDO </w:t>
      </w:r>
      <w:r w:rsidR="00C35471">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C35471">
        <w:t>20/11</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859AA"/>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86368"/>
    <w:rsid w:val="005919D1"/>
    <w:rsid w:val="00594138"/>
    <w:rsid w:val="005A0210"/>
    <w:rsid w:val="005A43B2"/>
    <w:rsid w:val="005A51BE"/>
    <w:rsid w:val="005B403D"/>
    <w:rsid w:val="005C6A7D"/>
    <w:rsid w:val="005D085C"/>
    <w:rsid w:val="005D097C"/>
    <w:rsid w:val="005E0ADC"/>
    <w:rsid w:val="005E7926"/>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05CD7"/>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71"/>
    <w:rsid w:val="00C3548B"/>
    <w:rsid w:val="00C55F14"/>
    <w:rsid w:val="00C569BD"/>
    <w:rsid w:val="00C67A6B"/>
    <w:rsid w:val="00C72BAC"/>
    <w:rsid w:val="00C9197B"/>
    <w:rsid w:val="00CA5EA9"/>
    <w:rsid w:val="00CB5B8B"/>
    <w:rsid w:val="00CB6CD7"/>
    <w:rsid w:val="00CC1750"/>
    <w:rsid w:val="00CC57C1"/>
    <w:rsid w:val="00CD7910"/>
    <w:rsid w:val="00CE5F96"/>
    <w:rsid w:val="00CF4431"/>
    <w:rsid w:val="00D04A04"/>
    <w:rsid w:val="00D16D7A"/>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9CC"/>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St-1817/2016</izvorni_sadrzaj>
    <derivirana_varijabla naziv="DomainObject.Predmet.OznakaBroj_1">St-1817/2016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TIMI j.d.o.o. za proizvodnju i prodaju pekarskih proizvoda i kolača</izvorni_sadrzaj>
    <derivirana_varijabla naziv="DomainObject.Predmet.ProtustrankaFormated_1">  TIMI j.d.o.o. za proizvodnju i prodaju pekarskih proizvoda i kolača</derivirana_varijabla>
  </DomainObject.Predmet.ProtustrankaFormated>
  <DomainObject.Predmet.ProtustrankaFormatedOIB>
    <izvorni_sadrzaj>  TIMI j.d.o.o. za proizvodnju i prodaju pekarskih proizvoda i kolača, OIB 79913031417</izvorni_sadrzaj>
    <derivirana_varijabla naziv="DomainObject.Predmet.ProtustrankaFormatedOIB_1">  TIMI j.d.o.o. za proizvodnju i prodaju pekarskih proizvoda i kolača, OIB 79913031417</derivirana_varijabla>
  </DomainObject.Predmet.ProtustrankaFormatedOIB>
  <DomainObject.Predmet.ProtustrankaFormatedWithAdress>
    <izvorni_sadrzaj> TIMI j.d.o.o. za proizvodnju i prodaju pekarskih proizvoda i kolača, Matije Gupca 5, 31000 Osijek</izvorni_sadrzaj>
    <derivirana_varijabla naziv="DomainObject.Predmet.ProtustrankaFormatedWithAdress_1"> TIMI j.d.o.o. za proizvodnju i prodaju pekarskih proizvoda i kolača, Matije Gupca 5, 31000 Osijek</derivirana_varijabla>
  </DomainObject.Predmet.ProtustrankaFormatedWithAdress>
  <DomainObject.Predmet.ProtustrankaFormatedWithAdressOIB>
    <izvorni_sadrzaj> TIMI j.d.o.o. za proizvodnju i prodaju pekarskih proizvoda i kolača, OIB 79913031417, Matije Gupca 5, 31000 Osijek</izvorni_sadrzaj>
    <derivirana_varijabla naziv="DomainObject.Predmet.ProtustrankaFormatedWithAdressOIB_1"> TIMI j.d.o.o. za proizvodnju i prodaju pekarskih proizvoda i kolača, OIB 79913031417, Matije Gupca 5, 31000 Osijek</derivirana_varijabla>
  </DomainObject.Predmet.ProtustrankaFormatedWithAdressOIB>
  <DomainObject.Predmet.ProtustrankaWithAdress>
    <izvorni_sadrzaj>TIMI j.d.o.o. za proizvodnju i prodaju pekarskih proizvoda i kolača Matije Gupca 5, 31000 Osijek</izvorni_sadrzaj>
    <derivirana_varijabla naziv="DomainObject.Predmet.ProtustrankaWithAdress_1">TIMI j.d.o.o. za proizvodnju i prodaju pekarskih proizvoda i kolača Matije Gupca 5, 31000 Osijek</derivirana_varijabla>
  </DomainObject.Predmet.ProtustrankaWithAdress>
  <DomainObject.Predmet.ProtustrankaWithAdressOIB>
    <izvorni_sadrzaj>TIMI j.d.o.o. za proizvodnju i prodaju pekarskih proizvoda i kolača, OIB 79913031417, Matije Gupca 5, 31000 Osijek</izvorni_sadrzaj>
    <derivirana_varijabla naziv="DomainObject.Predmet.ProtustrankaWithAdressOIB_1">TIMI j.d.o.o. za proizvodnju i prodaju pekarskih proizvoda i kolača, OIB 79913031417, Matije Gupca 5, 31000 Osijek</derivirana_varijabla>
  </DomainObject.Predmet.ProtustrankaWithAdressOIB>
  <DomainObject.Predmet.ProtustrankaNazivFormated>
    <izvorni_sadrzaj>TIMI j.d.o.o. za proizvodnju i prodaju pekarskih proizvoda i kolača</izvorni_sadrzaj>
    <derivirana_varijabla naziv="DomainObject.Predmet.ProtustrankaNazivFormated_1">TIMI j.d.o.o. za proizvodnju i prodaju pekarskih proizvoda i kolača</derivirana_varijabla>
  </DomainObject.Predmet.ProtustrankaNazivFormated>
  <DomainObject.Predmet.ProtustrankaNazivFormatedOIB>
    <izvorni_sadrzaj>TIMI j.d.o.o. za proizvodnju i prodaju pekarskih proizvoda i kolača, OIB 79913031417</izvorni_sadrzaj>
    <derivirana_varijabla naziv="DomainObject.Predmet.ProtustrankaNazivFormatedOIB_1">TIMI j.d.o.o. za proizvodnju i prodaju pekarskih proizvoda i kolača, OIB 79913031417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TIMI j.d.o.o. za proizvodnju i prodaju pekarskih proizvoda i kolača</item>
    </izvorni_sadrzaj>
    <derivirana_varijabla naziv="DomainObject.Predmet.ProtuStrankaListFormated_1">
      <item>TIMI j.d.o.o. za proizvodnju i prodaju pekarskih proizvoda i kolača</item>
    </derivirana_varijabla>
  </DomainObject.Predmet.ProtuStrankaListFormated>
  <DomainObject.Predmet.ProtuStrankaListFormatedOIB>
    <izvorni_sadrzaj>
      <item>TIMI j.d.o.o. za proizvodnju i prodaju pekarskih proizvoda i kolača, OIB 79913031417</item>
    </izvorni_sadrzaj>
    <derivirana_varijabla naziv="DomainObject.Predmet.ProtuStrankaListFormatedOIB_1">
      <item>TIMI j.d.o.o. za proizvodnju i prodaju pekarskih proizvoda i kolača, OIB 79913031417</item>
    </derivirana_varijabla>
  </DomainObject.Predmet.ProtuStrankaListFormatedOIB>
  <DomainObject.Predmet.ProtuStrankaListFormatedWithAdress>
    <izvorni_sadrzaj>
      <item>TIMI j.d.o.o. za proizvodnju i prodaju pekarskih proizvoda i kolača, Matije Gupca 5, 31000 Osijek</item>
    </izvorni_sadrzaj>
    <derivirana_varijabla naziv="DomainObject.Predmet.ProtuStrankaListFormatedWithAdress_1">
      <item>TIMI j.d.o.o. za proizvodnju i prodaju pekarskih proizvoda i kolača, Matije Gupca 5, 31000 Osijek</item>
    </derivirana_varijabla>
  </DomainObject.Predmet.ProtuStrankaListFormatedWithAdress>
  <DomainObject.Predmet.ProtuStrankaListFormatedWithAdressOIB>
    <izvorni_sadrzaj>
      <item>TIMI j.d.o.o. za proizvodnju i prodaju pekarskih proizvoda i kolača, OIB 79913031417, Matije Gupca 5, 31000 Osijek</item>
    </izvorni_sadrzaj>
    <derivirana_varijabla naziv="DomainObject.Predmet.ProtuStrankaListFormatedWithAdressOIB_1">
      <item>TIMI j.d.o.o. za proizvodnju i prodaju pekarskih proizvoda i kolača, OIB 79913031417, Matije Gupca 5, 31000 Osijek</item>
    </derivirana_varijabla>
  </DomainObject.Predmet.ProtuStrankaListFormatedWithAdressOIB>
  <DomainObject.Predmet.ProtuStrankaListNazivFormated>
    <izvorni_sadrzaj>
      <item>TIMI j.d.o.o. za proizvodnju i prodaju pekarskih proizvoda i kolača</item>
    </izvorni_sadrzaj>
    <derivirana_varijabla naziv="DomainObject.Predmet.ProtuStrankaListNazivFormated_1">
      <item>TIMI j.d.o.o. za proizvodnju i prodaju pekarskih proizvoda i kolača</item>
    </derivirana_varijabla>
  </DomainObject.Predmet.ProtuStrankaListNazivFormated>
  <DomainObject.Predmet.ProtuStrankaListNazivFormatedOIB>
    <izvorni_sadrzaj>
      <item>TIMI j.d.o.o. za proizvodnju i prodaju pekarskih proizvoda i kolača, OIB 79913031417</item>
    </izvorni_sadrzaj>
    <derivirana_varijabla naziv="DomainObject.Predmet.ProtuStrankaListNazivFormatedOIB_1">
      <item>TIMI j.d.o.o. za proizvodnju i prodaju pekarskih proizvoda i kolača, OIB 79913031417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TIMI j.d.o.o. za proizvodnju i prodaju pekarskih proizvoda i kolača</izvorni_sadrzaj>
    <derivirana_varijabla naziv="DomainObject.Predmet.ProtustrankaIDrugi_1">TIMI j.d.o.o. za proizvodnju i prodaju pekarskih proizvoda i kolača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TIMI j.d.o.o. za proizvodnju i prodaju pekarskih proizvoda i kolača, OIB 79913031417, Matije Gupca 5, 31000 Osijek</izvorni_sadrzaj>
    <derivirana_varijabla naziv="DomainObject.Predmet.ProtustrankaIDrugiAdressOIB_1">TIMI j.d.o.o. za proizvodnju i prodaju pekarskih proizvoda i kolača, OIB 79913031417, Matije Gupca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TIMI j.d.o.o. za proizvodnju i prodaju pekarskih proizvoda i kolača</item>
    </izvorni_sadrzaj>
    <derivirana_varijabla naziv="DomainObject.Predmet.SudioniciListNaziv_1">
      <item>FINA RC OSIJEK</item>
      <item>TIMI j.d.o.o. za proizvodnju i prodaju pekarskih proizvoda i kolača</item>
    </derivirana_varijabla>
  </DomainObject.Predmet.SudioniciListNaziv>
  <DomainObject.Predmet.SudioniciListAdressOIB>
    <izvorni_sadrzaj>
      <item>FINA RC OSIJEK, OIB 85821130368</item>
      <item>TIMI j.d.o.o. za proizvodnju i prodaju pekarskih proizvoda i kolača, OIB 79913031417, Matije Gupca 5,31000 Osijek</item>
    </izvorni_sadrzaj>
    <derivirana_varijabla naziv="DomainObject.Predmet.SudioniciListAdressOIB_1">
      <item>FINA RC OSIJEK, OIB 85821130368</item>
      <item>TIMI j.d.o.o. za proizvodnju i prodaju pekarskih proizvoda i kolača, OIB 79913031417, Matije Gupca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79913031417</item>
    </izvorni_sadrzaj>
    <derivirana_varijabla naziv="DomainObject.Predmet.SudioniciListNazivOIB_1">
      <item>, OIB 85821130368</item>
      <item>, OIB 79913031417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C415F1-6A05-47CD-8749-5D5154F7A5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963</properties:Words>
  <properties:Characters>5401</properties:Characters>
  <properties:Lines>151</properties:Lines>
  <properties:Paragraphs>53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2018-10-03T06:08:00Z</dcterms:created>
  <dc:creator>hermanj</dc:creator>
  <cp:lastModifiedBy>Maja Kocijan</cp:lastModifiedBy>
  <cp:lastPrinted>2018-10-03T06:42:00Z</cp:lastPrinted>
  <dcterms:modified xmlns:xsi="http://www.w3.org/2001/XMLSchema-instance" xsi:type="dcterms:W3CDTF">2018-10-03T06:45:00Z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