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d293" w14:paraId="dc6d293" w:rsidRDefault="00B006CA" w:rsidP="001D7C1D" w:rsidR="00B006CA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>
        <w:t xml:space="preserve">     </w:t>
      </w:r>
    </w:p>
    <w:p w:rsidRDefault="00B006CA" w:rsidP="001D7C1D" w:rsidR="001D7C1D" w:rsidRPr="001251F9">
      <w:r>
        <w:t xml:space="preserve"> 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B006CA" w:rsidP="001D7C1D" w:rsidR="005C35E5">
      <w:r>
        <w:t xml:space="preserve">        </w:t>
      </w:r>
      <w:r w:rsidR="001D7C1D" w:rsidRPr="001251F9">
        <w:t>Zagreb, Amruševa 2/II</w:t>
      </w:r>
    </w:p>
    <w:p w:rsidRDefault="001D7C1D" w:rsidP="00535B40" w:rsidR="005C35E5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806A2A">
        <w:t xml:space="preserve">        </w:t>
      </w:r>
      <w:r w:rsidR="00774A40">
        <w:t>89</w:t>
      </w:r>
      <w:r w:rsidR="00A660C1">
        <w:t>.</w:t>
      </w:r>
      <w:r w:rsidR="002C7B2D" w:rsidRPr="0063308C">
        <w:t xml:space="preserve"> St-</w:t>
      </w:r>
      <w:r w:rsidR="006F33E3">
        <w:t>3037/17</w:t>
      </w:r>
      <w:r w:rsidR="00774A40">
        <w:t>-</w:t>
      </w:r>
      <w:r w:rsidR="005F5C22">
        <w:t>50</w:t>
      </w: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774A40">
      <w:pPr>
        <w:ind w:firstLine="708"/>
        <w:jc w:val="both"/>
      </w:pPr>
      <w:r w:rsidRPr="00565C4F">
        <w:t xml:space="preserve">Trgovački sud u Zagrebu, po sucu </w:t>
      </w:r>
      <w:r w:rsidR="00774A40">
        <w:t>Nikolini</w:t>
      </w:r>
      <w:r w:rsidR="00FF2C76">
        <w:t xml:space="preserve"> </w:t>
      </w:r>
      <w:r w:rsidR="00774A40">
        <w:t>Dorić Hadžisejdić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6F33E3" w:rsidRPr="00C623A4">
        <w:rPr>
          <w:lang w:val="pt-BR"/>
        </w:rPr>
        <w:t>IMPETUS MOBILE d.o.o., Zagreb, VII</w:t>
      </w:r>
      <w:r w:rsidR="002E6E6B">
        <w:rPr>
          <w:lang w:val="pt-BR"/>
        </w:rPr>
        <w:t>.</w:t>
      </w:r>
      <w:r w:rsidR="006F33E3" w:rsidRPr="00C623A4">
        <w:rPr>
          <w:lang w:val="pt-BR"/>
        </w:rPr>
        <w:t xml:space="preserve"> Ferenšćica 17, OIB: 48139825648, kojeg zastupa punomoćnik Pavao Mrkonjić, odvjetnik u Zagrebu, Ante Topić M</w:t>
      </w:r>
      <w:r w:rsidR="006F33E3">
        <w:rPr>
          <w:lang w:val="pt-BR"/>
        </w:rPr>
        <w:t>imare 24</w:t>
      </w:r>
      <w:r w:rsidRPr="0009402D">
        <w:t xml:space="preserve">, </w:t>
      </w:r>
      <w:r w:rsidR="005F5C22">
        <w:t>22</w:t>
      </w:r>
      <w:r w:rsidRPr="0009402D">
        <w:t xml:space="preserve">. </w:t>
      </w:r>
      <w:r w:rsidR="005F5C22">
        <w:t>ožujka</w:t>
      </w:r>
      <w:r>
        <w:t xml:space="preserve"> 201</w:t>
      </w:r>
      <w:r w:rsidR="006F33E3">
        <w:t>9</w:t>
      </w:r>
      <w:r>
        <w:t>.,</w:t>
      </w:r>
    </w:p>
    <w:p w:rsidRDefault="002C7B2D" w:rsidP="002C7B2D" w:rsidR="002C7B2D">
      <w:pPr>
        <w:ind w:firstLine="708"/>
        <w:jc w:val="both"/>
      </w:pPr>
      <w:r>
        <w:t xml:space="preserve">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>Na temelju odredb</w:t>
      </w:r>
      <w:r w:rsidR="00774A40">
        <w:t>e</w:t>
      </w:r>
      <w:r>
        <w:t xml:space="preserve"> čl. 55. </w:t>
      </w:r>
      <w:r w:rsidR="00094E6A">
        <w:t>Stečajnog zako</w:t>
      </w:r>
      <w:r w:rsidR="00057916">
        <w:t>na ("Narodne novine" broj 71/15 i 104/17</w:t>
      </w:r>
      <w:r w:rsidR="00094E6A">
        <w:t xml:space="preserve">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6F33E3" w:rsidRPr="00C623A4">
        <w:rPr>
          <w:lang w:val="pt-BR"/>
        </w:rPr>
        <w:t>IMPETUS MOBILE d.o.o., Zagreb, VII</w:t>
      </w:r>
      <w:r w:rsidR="002E6E6B">
        <w:rPr>
          <w:lang w:val="pt-BR"/>
        </w:rPr>
        <w:t>.</w:t>
      </w:r>
      <w:r w:rsidR="006F33E3" w:rsidRPr="00C623A4">
        <w:rPr>
          <w:lang w:val="pt-BR"/>
        </w:rPr>
        <w:t xml:space="preserve"> Ferenšćica 17, OIB: 48139825648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5F5C22" w:rsidP="001C645C" w:rsidR="004731E9">
      <w:pPr>
        <w:jc w:val="center"/>
        <w:rPr>
          <w:b/>
        </w:rPr>
      </w:pPr>
      <w:r>
        <w:rPr>
          <w:b/>
        </w:rPr>
        <w:t>17</w:t>
      </w:r>
      <w:r w:rsidR="004731E9" w:rsidRPr="003C1C1E">
        <w:rPr>
          <w:b/>
        </w:rPr>
        <w:t xml:space="preserve">. </w:t>
      </w:r>
      <w:r>
        <w:rPr>
          <w:b/>
        </w:rPr>
        <w:t>travnja</w:t>
      </w:r>
      <w:r w:rsidR="00297675" w:rsidRPr="003C1C1E">
        <w:rPr>
          <w:b/>
        </w:rPr>
        <w:t xml:space="preserve"> </w:t>
      </w:r>
      <w:r w:rsidR="00040AC6" w:rsidRPr="003C1C1E">
        <w:rPr>
          <w:b/>
        </w:rPr>
        <w:t>201</w:t>
      </w:r>
      <w:r w:rsidR="00FB4A8A" w:rsidRPr="003C1C1E">
        <w:rPr>
          <w:b/>
        </w:rPr>
        <w:t>9</w:t>
      </w:r>
      <w:r w:rsidR="00040AC6" w:rsidRPr="003C1C1E">
        <w:t xml:space="preserve">. </w:t>
      </w:r>
      <w:r w:rsidR="002730D8" w:rsidRPr="003C1C1E">
        <w:rPr>
          <w:b/>
        </w:rPr>
        <w:t xml:space="preserve">u </w:t>
      </w:r>
      <w:r w:rsidR="00D10C69">
        <w:rPr>
          <w:b/>
        </w:rPr>
        <w:t>09</w:t>
      </w:r>
      <w:r w:rsidR="00F3228E" w:rsidRPr="003C1C1E">
        <w:rPr>
          <w:b/>
        </w:rPr>
        <w:t>:</w:t>
      </w:r>
      <w:r w:rsidR="00E87DAE" w:rsidRPr="003C1C1E">
        <w:rPr>
          <w:b/>
        </w:rPr>
        <w:t>3</w:t>
      </w:r>
      <w:r w:rsidR="002C7B2D" w:rsidRPr="003C1C1E">
        <w:rPr>
          <w:b/>
        </w:rPr>
        <w:t>0</w:t>
      </w:r>
      <w:r w:rsidR="002730D8" w:rsidRPr="003C1C1E">
        <w:rPr>
          <w:b/>
        </w:rPr>
        <w:t xml:space="preserve"> sati</w:t>
      </w:r>
      <w:r w:rsidR="002730D8" w:rsidRPr="00A715D3">
        <w:rPr>
          <w:b/>
        </w:rPr>
        <w:t xml:space="preserve"> </w:t>
      </w:r>
    </w:p>
    <w:p w:rsidRDefault="00E87DAE" w:rsidP="00E87DAE" w:rsidR="00E87DAE">
      <w:pPr>
        <w:jc w:val="center"/>
      </w:pPr>
      <w:r>
        <w:t xml:space="preserve">u prostorijama Trgovačkog suda u Zagrebu, Zagreb, Petrinjska 8, </w:t>
      </w:r>
    </w:p>
    <w:p w:rsidRDefault="00D10C69" w:rsidP="00E87DAE" w:rsidR="002730D8">
      <w:pPr>
        <w:jc w:val="center"/>
      </w:pPr>
      <w:r>
        <w:t>soba broj 89/II</w:t>
      </w:r>
      <w:r w:rsidR="00E87DAE">
        <w:t xml:space="preserve">, </w:t>
      </w:r>
      <w:r>
        <w:t>(</w:t>
      </w:r>
      <w:r w:rsidR="00F3228E" w:rsidRPr="002E27FE">
        <w:t>ulična zgrada)</w:t>
      </w:r>
      <w:r w:rsidR="00F3228E">
        <w:t xml:space="preserve"> 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9402D">
        <w:t>Zagreb</w:t>
      </w:r>
      <w:r w:rsidRPr="0009402D">
        <w:t xml:space="preserve">u </w:t>
      </w:r>
      <w:r w:rsidR="005F5C22">
        <w:t>22</w:t>
      </w:r>
      <w:r w:rsidRPr="0009402D">
        <w:t xml:space="preserve">. </w:t>
      </w:r>
      <w:r w:rsidR="005F5C22">
        <w:t>ožujka</w:t>
      </w:r>
      <w:r w:rsidRPr="0009402D">
        <w:t xml:space="preserve"> </w:t>
      </w:r>
      <w:r w:rsidR="005C35E5" w:rsidRPr="0009402D">
        <w:t>201</w:t>
      </w:r>
      <w:r w:rsidR="006F33E3">
        <w:t>9</w:t>
      </w:r>
      <w:r w:rsidR="005C35E5">
        <w:t>.</w:t>
      </w:r>
    </w:p>
    <w:p w:rsidRDefault="00DA726B" w:rsidP="008E1083" w:rsidR="00DA726B">
      <w:pPr>
        <w:ind w:firstLine="3" w:left="6369"/>
        <w:jc w:val="center"/>
      </w:pPr>
    </w:p>
    <w:p w:rsidRDefault="005C35E5" w:rsidP="00275C97" w:rsidR="005C35E5">
      <w:pPr>
        <w:ind w:firstLine="3" w:left="6369"/>
        <w:jc w:val="right"/>
      </w:pPr>
      <w:r w:rsidRPr="00010102">
        <w:t>Sudac:</w:t>
      </w:r>
    </w:p>
    <w:p w:rsidRDefault="00E87DAE" w:rsidP="00275C97" w:rsidR="00E87DAE">
      <w:pPr>
        <w:jc w:val="right"/>
      </w:pPr>
      <w:r>
        <w:t>Nikolina Dorić Hadžisejdić</w:t>
      </w:r>
      <w:r w:rsidR="00EF6219">
        <w:t>, v.r.</w:t>
      </w:r>
    </w:p>
    <w:p w:rsidRDefault="001D7C1D" w:rsidP="001D7C1D" w:rsidR="001D7C1D"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F6219" w:rsidP="007B64C7" w:rsidR="00EF6219">
      <w:pPr>
        <w:ind w:firstLine="708" w:left="3540"/>
        <w:jc w:val="right"/>
      </w:pPr>
    </w:p>
    <w:p w:rsidRDefault="00EF6219" w:rsidP="007B64C7" w:rsidR="00EF6219">
      <w:pPr>
        <w:ind w:firstLine="708" w:left="3540"/>
        <w:jc w:val="right"/>
      </w:pPr>
      <w:r>
        <w:t>Za točnost otpravka-ovlašteni službenik:</w:t>
      </w:r>
    </w:p>
    <w:p w:rsidRDefault="00EF6219" w:rsidP="007B64C7" w:rsidR="00EF6219">
      <w:pPr>
        <w:ind w:firstLine="708" w:left="3540"/>
        <w:jc w:val="right"/>
      </w:pPr>
      <w:r>
        <w:t xml:space="preserve">                                       Valentina Gabud</w:t>
      </w:r>
    </w:p>
    <w:p w:rsidRDefault="00E065DA" w:rsidP="001D7C1D" w:rsidR="00E065DA"/>
    <w:sectPr w:rsidSect="00806A2A" w:rsidR="00E065DA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2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6A2A">
      <w:t xml:space="preserve">        </w:t>
    </w:r>
    <w:r w:rsidR="00E87DAE">
      <w:t>89</w:t>
    </w:r>
    <w:r w:rsidR="00FF2C76">
      <w:t>.</w:t>
    </w:r>
    <w:r w:rsidR="00974647" w:rsidRPr="0063308C">
      <w:t xml:space="preserve"> St-</w:t>
    </w:r>
    <w:r w:rsidR="006C2B68">
      <w:t>3</w:t>
    </w:r>
    <w:r w:rsidR="003C1C1E">
      <w:t>037/17</w:t>
    </w:r>
    <w:r w:rsidR="00E87DAE">
      <w:t>-</w:t>
    </w:r>
    <w:r w:rsidR="005F5C22">
      <w:t>50</w:t>
    </w:r>
  </w:p>
  <w:p w:rsidRDefault="006E62F6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02D" w:rsidR="0009402D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57916"/>
    <w:rsid w:val="00065FA4"/>
    <w:rsid w:val="00073D97"/>
    <w:rsid w:val="000810CE"/>
    <w:rsid w:val="00082D64"/>
    <w:rsid w:val="000846DF"/>
    <w:rsid w:val="0009402D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75C97"/>
    <w:rsid w:val="002841E8"/>
    <w:rsid w:val="00290051"/>
    <w:rsid w:val="00297675"/>
    <w:rsid w:val="002C1B18"/>
    <w:rsid w:val="002C4A56"/>
    <w:rsid w:val="002C7B2D"/>
    <w:rsid w:val="002E6E6B"/>
    <w:rsid w:val="00311D3C"/>
    <w:rsid w:val="00320F5B"/>
    <w:rsid w:val="003265A6"/>
    <w:rsid w:val="003605FD"/>
    <w:rsid w:val="00366CB2"/>
    <w:rsid w:val="003A4FA2"/>
    <w:rsid w:val="003B213D"/>
    <w:rsid w:val="003C1C1E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35B40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5F5C22"/>
    <w:rsid w:val="006263F0"/>
    <w:rsid w:val="00656AB1"/>
    <w:rsid w:val="00677248"/>
    <w:rsid w:val="006852CE"/>
    <w:rsid w:val="00696016"/>
    <w:rsid w:val="006C17E9"/>
    <w:rsid w:val="006C2B68"/>
    <w:rsid w:val="006C6D31"/>
    <w:rsid w:val="006C7720"/>
    <w:rsid w:val="006D38E8"/>
    <w:rsid w:val="006E62F6"/>
    <w:rsid w:val="006E687C"/>
    <w:rsid w:val="006E7FA0"/>
    <w:rsid w:val="006F2E2D"/>
    <w:rsid w:val="006F33E3"/>
    <w:rsid w:val="00736082"/>
    <w:rsid w:val="00754E3C"/>
    <w:rsid w:val="007550C1"/>
    <w:rsid w:val="00755387"/>
    <w:rsid w:val="0076488F"/>
    <w:rsid w:val="00774A40"/>
    <w:rsid w:val="00782D08"/>
    <w:rsid w:val="007B7CA2"/>
    <w:rsid w:val="007F5CBE"/>
    <w:rsid w:val="008028AB"/>
    <w:rsid w:val="00806934"/>
    <w:rsid w:val="00806A2A"/>
    <w:rsid w:val="008138D8"/>
    <w:rsid w:val="00833454"/>
    <w:rsid w:val="008336A0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43C6F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46E2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B006CA"/>
    <w:rsid w:val="00B13F51"/>
    <w:rsid w:val="00B15BF0"/>
    <w:rsid w:val="00B33305"/>
    <w:rsid w:val="00B340A4"/>
    <w:rsid w:val="00B42369"/>
    <w:rsid w:val="00B47C1D"/>
    <w:rsid w:val="00B57A9F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0E9B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0C69"/>
    <w:rsid w:val="00D1401A"/>
    <w:rsid w:val="00D22CC3"/>
    <w:rsid w:val="00D452A3"/>
    <w:rsid w:val="00D47B9A"/>
    <w:rsid w:val="00D53EC5"/>
    <w:rsid w:val="00D71B36"/>
    <w:rsid w:val="00D91CEA"/>
    <w:rsid w:val="00DA726B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752E9"/>
    <w:rsid w:val="00E87DAE"/>
    <w:rsid w:val="00EA0CED"/>
    <w:rsid w:val="00EA751C"/>
    <w:rsid w:val="00EB0FA7"/>
    <w:rsid w:val="00EC32DC"/>
    <w:rsid w:val="00EC4EE8"/>
    <w:rsid w:val="00ED3B98"/>
    <w:rsid w:val="00EE6BDE"/>
    <w:rsid w:val="00EF6219"/>
    <w:rsid w:val="00F10019"/>
    <w:rsid w:val="00F24F8F"/>
    <w:rsid w:val="00F26782"/>
    <w:rsid w:val="00F3228E"/>
    <w:rsid w:val="00F70A23"/>
    <w:rsid w:val="00F753F1"/>
    <w:rsid w:val="00F906F5"/>
    <w:rsid w:val="00FA0ED6"/>
    <w:rsid w:val="00FB4A8A"/>
    <w:rsid w:val="00FD24B4"/>
    <w:rsid w:val="00FF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St-3037/2017</izvorni_sadrzaj>
    <derivirana_varijabla naziv="DomainObject.Predmet.OznakaBroj_1">St-3037/2017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IMPETUS MOBILE d.o.o. zastupanog po punomoćniku Pavao Mrkonjić; Milenko Miletić</izvorni_sadrzaj>
    <derivirana_varijabla naziv="DomainObject.Predmet.ProtustrankaFormated_1">  IMPETUS MOBILE d.o.o. zastupanog po punomoćniku Pavao Mrkonjić; Milenko Miletić</derivirana_varijabla>
  </DomainObject.Predmet.ProtustrankaFormated>
  <DomainObject.Predmet.ProtustrankaFormatedOIB>
    <izvorni_sadrzaj>  IMPETUS MOBILE d.o.o., OIB 48139825648 zastupanog po punomoćniku Pavao Mrkonjić; Milenko Miletić</izvorni_sadrzaj>
    <derivirana_varijabla naziv="DomainObject.Predmet.ProtustrankaFormatedOIB_1">  IMPETUS MOBILE d.o.o., OIB 48139825648 zastupanog po punomoćniku Pavao Mrkonjić; Milenko Miletić</derivirana_varijabla>
  </DomainObject.Predmet.ProtustrankaFormatedOIB>
  <DomainObject.Predmet.ProtustrankaFormatedWithAdress>
    <izvorni_sadrzaj> IMPETUS MOBILE d.o.o., VII. Ferenšćica 17, 10000 Zagreb zastupanog po punomoćniku Pavao Mrkonjić; Milenko Miletić</izvorni_sadrzaj>
    <derivirana_varijabla naziv="DomainObject.Predmet.ProtustrankaFormatedWithAdress_1"> IMPETUS MOBILE d.o.o., VII. Ferenšćica 17, 10000 Zagreb zastupanog po punomoćniku Pavao Mrkonjić; Milenko Miletić</derivirana_varijabla>
  </DomainObject.Predmet.ProtustrankaFormatedWithAdress>
  <DomainObject.Predmet.ProtustrankaFormatedWithAdressOIB>
    <izvorni_sadrzaj> IMPETUS MOBILE d.o.o., OIB 48139825648, VII. Ferenšćica 17, 10000 Zagreb zastupanog po punomoćniku Pavao Mrkonjić; Milenko Miletić</izvorni_sadrzaj>
    <derivirana_varijabla naziv="DomainObject.Predmet.ProtustrankaFormatedWithAdressOIB_1"> IMPETUS MOBILE d.o.o., OIB 48139825648, VII. Ferenšćica 17, 10000 Zagreb zastupanog po punomoćniku Pavao Mrkonjić; Milenko Miletić</derivirana_varijabla>
  </DomainObject.Predmet.ProtustrankaFormatedWithAdressOIB>
  <DomainObject.Predmet.ProtustrankaWithAdress>
    <izvorni_sadrzaj>IMPETUS MOBILE d.o.o. VII. Ferenšćica 17, 10000 Zagreb</izvorni_sadrzaj>
    <derivirana_varijabla naziv="DomainObject.Predmet.ProtustrankaWithAdress_1">IMPETUS MOBILE d.o.o. VII. Ferenšćica 17, 10000 Zagreb</derivirana_varijabla>
  </DomainObject.Predmet.ProtustrankaWithAdress>
  <DomainObject.Predmet.ProtustrankaWithAdressOIB>
    <izvorni_sadrzaj>IMPETUS MOBILE d.o.o., OIB 48139825648, VII. Ferenšćica 17, 10000 Zagreb</izvorni_sadrzaj>
    <derivirana_varijabla naziv="DomainObject.Predmet.ProtustrankaWithAdressOIB_1">IMPETUS MOBILE d.o.o., OIB 48139825648, VII. Ferenšćica 17, 10000 Zagreb</derivirana_varijabla>
  </DomainObject.Predmet.ProtustrankaWithAdressOIB>
  <DomainObject.Predmet.ProtustrankaNazivFormated>
    <izvorni_sadrzaj>IMPETUS MOBILE d.o.o.</izvorni_sadrzaj>
    <derivirana_varijabla naziv="DomainObject.Predmet.ProtustrankaNazivFormated_1">IMPETUS MOBILE d.o.o.</derivirana_varijabla>
  </DomainObject.Predmet.ProtustrankaNazivFormated>
  <DomainObject.Predmet.ProtustrankaNazivFormatedOIB>
    <izvorni_sadrzaj>IMPETUS MOBILE d.o.o., OIB 48139825648</izvorni_sadrzaj>
    <derivirana_varijabla naziv="DomainObject.Predmet.ProtustrankaNazivFormatedOIB_1">IMPETUS MOBILE d.o.o., OIB 48139825648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IMPETUS MOBILE d.o.o.</izvorni_sadrzaj>
    <derivirana_varijabla naziv="DomainObject.Predmet.StrankaFormated_1">  IMPETUS MOBILE d.o.o.</derivirana_varijabla>
  </DomainObject.Predmet.StrankaFormated>
  <DomainObject.Predmet.StrankaFormatedOIB>
    <izvorni_sadrzaj>  IMPETUS MOBILE d.o.o., OIB 48139825648</izvorni_sadrzaj>
    <derivirana_varijabla naziv="DomainObject.Predmet.StrankaFormatedOIB_1">  IMPETUS MOBILE d.o.o., OIB 48139825648</derivirana_varijabla>
  </DomainObject.Predmet.StrankaFormatedOIB>
  <DomainObject.Predmet.StrankaFormatedWithAdress>
    <izvorni_sadrzaj> IMPETUS MOBILE d.o.o., VII. Ferenšćica 17, 10000 Zagreb</izvorni_sadrzaj>
    <derivirana_varijabla naziv="DomainObject.Predmet.StrankaFormatedWithAdress_1"> IMPETUS MOBILE d.o.o., VII. Ferenšćica 17, 10000 Zagreb</derivirana_varijabla>
  </DomainObject.Predmet.StrankaFormatedWithAdress>
  <DomainObject.Predmet.StrankaFormatedWithAdressOIB>
    <izvorni_sadrzaj> IMPETUS MOBILE d.o.o., OIB 48139825648, VII. Ferenšćica 17, 10000 Zagreb</izvorni_sadrzaj>
    <derivirana_varijabla naziv="DomainObject.Predmet.StrankaFormatedWithAdressOIB_1"> IMPETUS MOBILE d.o.o., OIB 48139825648, VII. Ferenšćica 17, 10000 Zagreb</derivirana_varijabla>
  </DomainObject.Predmet.StrankaFormatedWithAdressOIB>
  <DomainObject.Predmet.StrankaWithAdress>
    <izvorni_sadrzaj>IMPETUS MOBILE d.o.o. VII. Ferenšćica 17,10000 Zagreb</izvorni_sadrzaj>
    <derivirana_varijabla naziv="DomainObject.Predmet.StrankaWithAdress_1">IMPETUS MOBILE d.o.o. VII. Ferenšćica 17,10000 Zagreb</derivirana_varijabla>
  </DomainObject.Predmet.StrankaWithAdress>
  <DomainObject.Predmet.StrankaWithAdressOIB>
    <izvorni_sadrzaj>IMPETUS MOBILE d.o.o., OIB 48139825648, VII. Ferenšćica 17,10000 Zagreb</izvorni_sadrzaj>
    <derivirana_varijabla naziv="DomainObject.Predmet.StrankaWithAdressOIB_1">IMPETUS MOBILE d.o.o., OIB 48139825648, VII. Ferenšćica 17,10000 Zagreb</derivirana_varijabla>
  </DomainObject.Predmet.StrankaWithAdressOIB>
  <DomainObject.Predmet.StrankaNazivFormated>
    <izvorni_sadrzaj>IMPETUS MOBILE d.o.o.</izvorni_sadrzaj>
    <derivirana_varijabla naziv="DomainObject.Predmet.StrankaNazivFormated_1">IMPETUS MOBILE d.o.o.</derivirana_varijabla>
  </DomainObject.Predmet.StrankaNazivFormated>
  <DomainObject.Predmet.StrankaNazivFormatedOIB>
    <izvorni_sadrzaj>IMPETUS MOBILE d.o.o., OIB 48139825648</izvorni_sadrzaj>
    <derivirana_varijabla naziv="DomainObject.Predmet.StrankaNazivFormatedOIB_1">IMPETUS MOBILE d.o.o., OIB 48139825648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IMPETUS MOBILE d.o.o.</item>
    </izvorni_sadrzaj>
    <derivirana_varijabla naziv="DomainObject.Predmet.StrankaListFormated_1">
      <item>IMPETUS MOBILE d.o.o.</item>
    </derivirana_varijabla>
  </DomainObject.Predmet.StrankaListFormated>
  <DomainObject.Predmet.StrankaListFormatedOIB>
    <izvorni_sadrzaj>
      <item>IMPETUS MOBILE d.o.o., OIB 48139825648</item>
    </izvorni_sadrzaj>
    <derivirana_varijabla naziv="DomainObject.Predmet.StrankaListFormatedOIB_1">
      <item>IMPETUS MOBILE d.o.o., OIB 48139825648</item>
    </derivirana_varijabla>
  </DomainObject.Predmet.StrankaListFormatedOIB>
  <DomainObject.Predmet.StrankaListFormatedWithAdress>
    <izvorni_sadrzaj>
      <item>IMPETUS MOBILE d.o.o., VII. Ferenšćica 17, 10000 Zagreb</item>
    </izvorni_sadrzaj>
    <derivirana_varijabla naziv="DomainObject.Predmet.StrankaListFormatedWithAdress_1">
      <item>IMPETUS MOBILE d.o.o., VII. Ferenšćica 17, 10000 Zagreb</item>
    </derivirana_varijabla>
  </DomainObject.Predmet.StrankaListFormatedWithAdress>
  <DomainObject.Predmet.StrankaListFormatedWithAdressOIB>
    <izvorni_sadrzaj>
      <item>IMPETUS MOBILE d.o.o., OIB 48139825648, VII. Ferenšćica 17, 10000 Zagreb</item>
    </izvorni_sadrzaj>
    <derivirana_varijabla naziv="DomainObject.Predmet.StrankaListFormatedWithAdressOIB_1">
      <item>IMPETUS MOBILE d.o.o., OIB 48139825648, VII. Ferenšćica 17, 10000 Zagreb</item>
    </derivirana_varijabla>
  </DomainObject.Predmet.StrankaListFormatedWithAdressOIB>
  <DomainObject.Predmet.StrankaListNazivFormated>
    <izvorni_sadrzaj>
      <item>IMPETUS MOBILE d.o.o.</item>
    </izvorni_sadrzaj>
    <derivirana_varijabla naziv="DomainObject.Predmet.StrankaListNazivFormated_1">
      <item>IMPETUS MOBILE d.o.o.</item>
    </derivirana_varijabla>
  </DomainObject.Predmet.StrankaListNazivFormated>
  <DomainObject.Predmet.StrankaListNazivFormatedOIB>
    <izvorni_sadrzaj>
      <item>IMPETUS MOBILE d.o.o., OIB 48139825648</item>
    </izvorni_sadrzaj>
    <derivirana_varijabla naziv="DomainObject.Predmet.StrankaListNazivFormatedOIB_1">
      <item>IMPETUS MOBILE d.o.o., OIB 48139825648</item>
    </derivirana_varijabla>
  </DomainObject.Predmet.StrankaListNazivFormatedOIB>
  <DomainObject.Predmet.ProtuStrankaListFormated>
    <izvorni_sadrzaj>
      <item>IMPETUS MOBILE d.o.o. zastupanog po punomoćniku Pavao Mrkonjić; Milenko Miletić</item>
    </izvorni_sadrzaj>
    <derivirana_varijabla naziv="DomainObject.Predmet.ProtuStrankaListFormated_1">
      <item>IMPETUS MOBILE d.o.o. zastupanog po punomoćniku Pavao Mrkonjić; Milenko Miletić</item>
    </derivirana_varijabla>
  </DomainObject.Predmet.ProtuStrankaListFormated>
  <DomainObject.Predmet.ProtuStrankaListFormatedOIB>
    <izvorni_sadrzaj>
      <item>IMPETUS MOBILE d.o.o., OIB 48139825648 zastupanog po punomoćniku Pavao Mrkonjić; Milenko Miletić</item>
    </izvorni_sadrzaj>
    <derivirana_varijabla naziv="DomainObject.Predmet.ProtuStrankaListFormatedOIB_1">
      <item>IMPETUS MOBILE d.o.o., OIB 48139825648 zastupanog po punomoćniku Pavao Mrkonjić; Milenko Miletić</item>
    </derivirana_varijabla>
  </DomainObject.Predmet.ProtuStrankaListFormatedOIB>
  <DomainObject.Predmet.ProtuStrankaListFormatedWithAdress>
    <izvorni_sadrzaj>
      <item>IMPETUS MOBILE d.o.o., VII. Ferenšćica 17, 10000 Zagreb zastupanog po punomoćniku Pavao Mrkonjić; Milenko Miletić</item>
    </izvorni_sadrzaj>
    <derivirana_varijabla naziv="DomainObject.Predmet.ProtuStrankaListFormatedWithAdress_1">
      <item>IMPETUS MOBILE d.o.o., VII. Ferenšćica 17, 10000 Zagreb zastupanog po punomoćniku Pavao Mrkonjić; Milenko Miletić</item>
    </derivirana_varijabla>
  </DomainObject.Predmet.ProtuStrankaListFormatedWithAdress>
  <DomainObject.Predmet.ProtuStrankaListFormatedWithAdressOIB>
    <izvorni_sadrzaj>
      <item>IMPETUS MOBILE d.o.o., OIB 48139825648, VII. Ferenšćica 17, 10000 Zagreb zastupanog po punomoćniku Pavao Mrkonjić; Milenko Miletić</item>
    </izvorni_sadrzaj>
    <derivirana_varijabla naziv="DomainObject.Predmet.ProtuStrankaListFormatedWithAdressOIB_1">
      <item>IMPETUS MOBILE d.o.o., OIB 48139825648, VII. Ferenšćica 17, 10000 Zagreb zastupanog po punomoćniku Pavao Mrkonjić; Milenko Miletić</item>
    </derivirana_varijabla>
  </DomainObject.Predmet.ProtuStrankaListFormatedWithAdressOIB>
  <DomainObject.Predmet.ProtuStrankaListNazivFormated>
    <izvorni_sadrzaj>
      <item>IMPETUS MOBILE d.o.o.</item>
    </izvorni_sadrzaj>
    <derivirana_varijabla naziv="DomainObject.Predmet.ProtuStrankaListNazivFormated_1">
      <item>IMPETUS MOBILE d.o.o.</item>
    </derivirana_varijabla>
  </DomainObject.Predmet.ProtuStrankaListNazivFormated>
  <DomainObject.Predmet.ProtuStrankaListNazivFormatedOIB>
    <izvorni_sadrzaj>
      <item>IMPETUS MOBILE d.o.o., OIB 48139825648</item>
    </izvorni_sadrzaj>
    <derivirana_varijabla naziv="DomainObject.Predmet.ProtuStrankaListNazivFormatedOIB_1">
      <item>IMPETUS MOBILE d.o.o., OIB 48139825648</item>
    </derivirana_varijabla>
  </DomainObject.Predmet.ProtuStrankaListNazivFormatedOIB>
  <DomainObject.Predmet.OstaliListFormated>
    <izvorni_sadrzaj>
      <item>Pavao Mrkonjić punomoćnik sudionika u postupku IMPETUS MOBILE d.o.o.</item>
      <item>Milenko Miletić punomoćnik sudionika u postupku IMPETUS MOBILE d.o.o.</item>
    </izvorni_sadrzaj>
    <derivirana_varijabla naziv="DomainObject.Predmet.OstaliListFormated_1">
      <item>Pavao Mrkonjić punomoćnik sudionika u postupku IMPETUS MOBILE d.o.o.</item>
      <item>Milenko Miletić punomoćnik sudionika u postupku IMPETUS MOBILE d.o.o.</item>
    </derivirana_varijabla>
  </DomainObject.Predmet.OstaliListFormated>
  <DomainObject.Predmet.OstaliListFormatedOIB>
    <izvorni_sadrzaj>
      <item>Pavao Mrkonjić, OIB 50443048410 punomoćnik sudionika u postupku IMPETUS MOBILE d.o.o.</item>
      <item>Milenko Miletić, OIB 10448448292 punomoćnik sudionika u postupku IMPETUS MOBILE d.o.o.</item>
    </izvorni_sadrzaj>
    <derivirana_varijabla naziv="DomainObject.Predmet.OstaliListFormatedOIB_1">
      <item>Pavao Mrkonjić, OIB 50443048410 punomoćnik sudionika u postupku IMPETUS MOBILE d.o.o.</item>
      <item>Milenko Miletić, OIB 10448448292 punomoćnik sudionika u postupku IMPETUS MOBILE d.o.o.</item>
    </derivirana_varijabla>
  </DomainObject.Predmet.OstaliListFormatedOIB>
  <DomainObject.Predmet.OstaliListFormatedWithAdress>
    <izvorni_sadrzaj>
      <item>Pavao Mrkonjić, Ante Topić Mimare 24, 10000 Zagreb punomoćnik sudionika u postupku IMPETUS MOBILE d.o.o.</item>
      <item>Milenko Miletić, Ferenščica Vii. 15, 10000 Zagreb punomoćnik sudionika u postupku IMPETUS MOBILE d.o.o.</item>
    </izvorni_sadrzaj>
    <derivirana_varijabla naziv="DomainObject.Predmet.OstaliListFormatedWithAdress_1">
      <item>Pavao Mrkonjić, Ante Topić Mimare 24, 10000 Zagreb punomoćnik sudionika u postupku IMPETUS MOBILE d.o.o.</item>
      <item>Milenko Miletić, Ferenščica Vii. 15, 10000 Zagreb punomoćnik sudionika u postupku IMPETUS MOBILE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izvorni_sadrzaj>
    <derivirana_varijabla naziv="DomainObject.Predmet.OstaliListFormatedWithAdressOIB_1">
      <item>Pavao Mrkonjić, OIB 50443048410, Ante Topić Mimare 24, 10000 Zagreb punomoćnik sudionika u postupku IMPETUS MOBILE d.o.o.</item>
      <item>Milenko Miletić, OIB 10448448292, Ferenščica Vii. 15, 10000 Zagreb punomoćnik sudionika u postupku IMPETUS MOBILE d.o.o.</item>
    </derivirana_varijabla>
  </DomainObject.Predmet.OstaliListFormatedWithAdressOIB>
  <DomainObject.Predmet.OstaliListNazivFormated>
    <izvorni_sadrzaj>
      <item>Pavao Mrkonjić</item>
      <item>Milenko Miletić</item>
    </izvorni_sadrzaj>
    <derivirana_varijabla naziv="DomainObject.Predmet.OstaliListNazivFormated_1">
      <item>Pavao Mrkonjić</item>
      <item>Milenko Miletić</item>
    </derivirana_varijabla>
  </DomainObject.Predmet.OstaliListNazivFormated>
  <DomainObject.Predmet.OstaliListNazivFormatedOIB>
    <izvorni_sadrzaj>
      <item>Pavao Mrkonjić, OIB 50443048410</item>
      <item>Milenko Miletić, OIB 10448448292</item>
    </izvorni_sadrzaj>
    <derivirana_varijabla naziv="DomainObject.Predmet.OstaliListNazivFormatedOIB_1">
      <item>Pavao Mrkonjić, OIB 50443048410</item>
      <item>Milenko Miletić, OIB 10448448292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IMPETUS MOBILE d.o.o.</izvorni_sadrzaj>
    <derivirana_varijabla naziv="DomainObject.Predmet.StrankaIDrugi_1">IMPETUS MOBILE d.o.o.</derivirana_varijabla>
  </DomainObject.Predmet.StrankaIDrugi>
  <DomainObject.Predmet.ProtustrankaIDrugi>
    <izvorni_sadrzaj>IMPETUS MOBILE d.o.o.</izvorni_sadrzaj>
    <derivirana_varijabla naziv="DomainObject.Predmet.ProtustrankaIDrugi_1">IMPETUS MOBILE d.o.o.</derivirana_varijabla>
  </DomainObject.Predmet.ProtustrankaIDrugi>
  <DomainObject.Predmet.StrankaIDrugiAdressOIB>
    <izvorni_sadrzaj>IMPETUS MOBILE d.o.o., OIB 48139825648, VII. Ferenšćica 17, 10000 Zagreb</izvorni_sadrzaj>
    <derivirana_varijabla naziv="DomainObject.Predmet.StrankaIDrugiAdressOIB_1">IMPETUS MOBILE d.o.o., OIB 48139825648, VII. Ferenšćica 17, 10000 Zagreb</derivirana_varijabla>
  </DomainObject.Predmet.StrankaIDrugiAdressOIB>
  <DomainObject.Predmet.ProtustrankaIDrugiAdressOIB>
    <izvorni_sadrzaj>IMPETUS MOBILE d.o.o., OIB 48139825648, VII. Ferenšćica 17, 10000 Zagreb</izvorni_sadrzaj>
    <derivirana_varijabla naziv="DomainObject.Predmet.ProtustrankaIDrugiAdressOIB_1">IMPETUS MOBILE d.o.o., OIB 48139825648, VII. Ferenšćica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IMPETUS MOBILE d.o.o.</item>
      <item>IMPETUS MOBILE d.o.o.</item>
      <item>Pavao Mrkonjić</item>
      <item>Milenko Miletić</item>
    </izvorni_sadrzaj>
    <derivirana_varijabla naziv="DomainObject.Predmet.SudioniciListNaziv_1">
      <item>IMPETUS MOBILE d.o.o.</item>
      <item>IMPETUS MOBILE d.o.o.</item>
      <item>Pavao Mrkonjić</item>
      <item>Milenko Miletić</item>
    </derivirana_varijabla>
  </DomainObject.Predmet.SudioniciListNaziv>
  <DomainObject.Predmet.SudioniciListAdressOIB>
    <izvorni_sadrzaj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izvorni_sadrzaj>
    <derivirana_varijabla naziv="DomainObject.Predmet.SudioniciListAdressOIB_1">
      <item>IMPETUS MOBILE d.o.o., OIB 48139825648, VII. Ferenšćica 17,10000 Zagreb</item>
      <item>IMPETUS MOBILE d.o.o., OIB 48139825648, VII. Ferenšćica 17,10000 Zagreb</item>
      <item>Pavao Mrkonjić, OIB 50443048410, Ante Topić Mimare 24,10000 Zagreb</item>
      <item>Milenko Miletić, OIB 10448448292, Ferenščica Vii.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48139825648</item>
      <item>, OIB 48139825648</item>
      <item>, OIB 50443048410</item>
      <item>, OIB 10448448292</item>
    </izvorni_sadrzaj>
    <derivirana_varijabla naziv="DomainObject.Predmet.SudioniciListNazivOIB_1">
      <item>, OIB 48139825648</item>
      <item>, OIB 48139825648</item>
      <item>, OIB 50443048410</item>
      <item>, OIB 10448448292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3006</properties:Characters>
  <properties:Lines>74</properties:Lines>
  <properties:Paragraphs>31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Valentina Gabud</cp:lastModifiedBy>
  <cp:lastPrinted>2019-03-22T12:29:00Z</cp:lastPrinted>
  <dcterms:modified xmlns:xsi="http://www.w3.org/2001/XMLSchema-instance" xsi:type="dcterms:W3CDTF">2019-03-22T12:29:00Z</dcterms:modified>
  <cp:revision>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(23. zaključak-ročište za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