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4d85" w14:paraId="6e14d85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4635D5">
        <w:t xml:space="preserve">,  </w:t>
      </w:r>
      <w:r w:rsidR="00257E4C">
        <w:t xml:space="preserve">po </w:t>
      </w:r>
      <w:r w:rsidR="004635D5">
        <w:t>prijedlog</w:t>
      </w:r>
      <w:r w:rsidR="00257E4C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E94ED1">
        <w:t>LA GARDA</w:t>
      </w:r>
      <w:r w:rsidR="009A7EB8">
        <w:t xml:space="preserve"> j.</w:t>
      </w:r>
      <w:r w:rsidR="00087712">
        <w:t>d.o.o.</w:t>
      </w:r>
      <w:r>
        <w:t xml:space="preserve"> sa sjedištem </w:t>
      </w:r>
      <w:r w:rsidR="00087712">
        <w:t>u Zadru</w:t>
      </w:r>
      <w:r w:rsidR="00447958">
        <w:t xml:space="preserve"> (</w:t>
      </w:r>
      <w:r w:rsidR="00087712">
        <w:t>Grad Zadar</w:t>
      </w:r>
      <w:r w:rsidR="00447958">
        <w:t xml:space="preserve">), </w:t>
      </w:r>
      <w:r w:rsidR="00E94ED1">
        <w:t>Stanka Vraza 8</w:t>
      </w:r>
      <w:r>
        <w:t xml:space="preserve">, OIB: </w:t>
      </w:r>
      <w:r w:rsidR="00E94ED1" w:rsidRPr="00E94ED1">
        <w:t>17890229839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E94ED1">
        <w:t>4</w:t>
      </w:r>
      <w:r>
        <w:t xml:space="preserve">. </w:t>
      </w:r>
      <w:r w:rsidR="004635D5">
        <w:t xml:space="preserve">studenog </w:t>
      </w:r>
      <w:r>
        <w:t>2016</w:t>
      </w:r>
      <w:r w:rsidRPr="00FC1537">
        <w:t>.</w:t>
      </w:r>
      <w:r>
        <w:t xml:space="preserve">, </w:t>
      </w:r>
      <w:r w:rsidR="004635D5">
        <w:t>9</w:t>
      </w:r>
      <w:r>
        <w:t xml:space="preserve">. </w:t>
      </w:r>
      <w:r w:rsidR="004635D5">
        <w:t xml:space="preserve">prosinca </w:t>
      </w:r>
      <w:r>
        <w:t xml:space="preserve">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E94ED1" w:rsidRPr="00E94ED1">
        <w:t>LA GARDA j.d.o.o. sa sjedištem u Zadru (Grad Zadar), Stanka Vraza 8, OIB: 17890229839</w:t>
      </w:r>
      <w:r w:rsidR="00E94ED1">
        <w:t xml:space="preserve"> </w:t>
      </w:r>
      <w:r>
        <w:t xml:space="preserve">na temelju neizvršenih osnova za plaćanje iznosi </w:t>
      </w:r>
      <w:r w:rsidR="00E94ED1">
        <w:t>13</w:t>
      </w:r>
      <w:r w:rsidR="00990A98">
        <w:t>.</w:t>
      </w:r>
      <w:r w:rsidR="00E94ED1">
        <w:t>080</w:t>
      </w:r>
      <w:r w:rsidR="00990A98">
        <w:t>,</w:t>
      </w:r>
      <w:r w:rsidR="00E94ED1">
        <w:t>21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E94ED1" w:rsidRPr="00E94ED1">
        <w:t>Prenk Gojani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4635D5">
        <w:t>9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9E2467" w:rsidR="009E2467">
      <w:pPr>
        <w:tabs>
          <w:tab w:pos="720" w:val="left"/>
        </w:tabs>
        <w:ind w:firstLine="315" w:left="7788"/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E4C" w:rsidR="00257E4C">
      <w:r>
        <w:separator/>
      </w:r>
    </w:p>
  </w:endnote>
  <w:endnote w:id="0" w:type="continuationSeparator">
    <w:p w:rsidRDefault="00257E4C" w:rsidR="00257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R="00257E4C">
    <w:pPr>
      <w:pStyle w:val="Podnoje"/>
      <w:jc w:val="center"/>
    </w:pPr>
  </w:p>
  <w:p w:rsidRDefault="00257E4C" w:rsidR="00257E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E4C" w:rsidR="00257E4C">
      <w:r>
        <w:separator/>
      </w:r>
    </w:p>
  </w:footnote>
  <w:footnote w:id="0" w:type="continuationSeparator">
    <w:p w:rsidRDefault="00257E4C" w:rsidR="00257E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C514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Pr="009A7EB8">
      <w:t>Poslovni broj: 5 St-111</w:t>
    </w:r>
    <w:r w:rsidR="00E94ED1">
      <w:t>8</w:t>
    </w:r>
    <w:r w:rsidRPr="009A7EB8">
      <w:t>/16-</w:t>
    </w:r>
    <w:r w:rsidR="00E94ED1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tab/>
      <w:t>Poslovni broj: 5</w:t>
    </w:r>
    <w:r w:rsidRPr="00FC1537">
      <w:t xml:space="preserve"> St</w:t>
    </w:r>
    <w:r>
      <w:t>-111</w:t>
    </w:r>
    <w:r w:rsidR="00E94ED1">
      <w:t>8</w:t>
    </w:r>
    <w:r>
      <w:t>/16-</w:t>
    </w:r>
    <w:r w:rsidR="00E94ED1">
      <w:t>7</w:t>
    </w:r>
  </w:p>
  <w:p w:rsidRDefault="00257E4C" w:rsidP="004635D5" w:rsidR="00257E4C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87712"/>
    <w:rsid w:val="001A317E"/>
    <w:rsid w:val="001E54CB"/>
    <w:rsid w:val="00237E01"/>
    <w:rsid w:val="00257E4C"/>
    <w:rsid w:val="00447958"/>
    <w:rsid w:val="004635D5"/>
    <w:rsid w:val="004C5144"/>
    <w:rsid w:val="006A66B9"/>
    <w:rsid w:val="006E6B12"/>
    <w:rsid w:val="008337B7"/>
    <w:rsid w:val="00922F58"/>
    <w:rsid w:val="00990A98"/>
    <w:rsid w:val="009A7EB8"/>
    <w:rsid w:val="009E2467"/>
    <w:rsid w:val="00A32F79"/>
    <w:rsid w:val="00E6461B"/>
    <w:rsid w:val="00E9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3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1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1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1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1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3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1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1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1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1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St-1118/2016-5</izvorni_sadrzaj>
    <derivirana_varijabla naziv="DomainObject.Oznaka_1">St-1118/2016-5</derivirana_varijabla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St-1118/2016</izvorni_sadrzaj>
    <derivirana_varijabla naziv="DomainObject.Predmet.OznakaBroj_1">St-1118/2016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 GARDA jednostavno društvo s ograničenom odgovornošću za proizvodnju, trgovinu i usluge</izvorni_sadrzaj>
    <derivirana_varijabla naziv="DomainObject.Predmet.ProtustrankaFormated_1">  LA GARDA jednostavno društvo s ograničenom odgovornošću za proizvodnju, trgovinu i usluge</derivirana_varijabla>
  </DomainObject.Predmet.ProtustrankaFormated>
  <DomainObject.Predmet.ProtustrankaFormatedOIB>
    <izvorni_sadrzaj>  LA GARDA jednostavno društvo s ograničenom odgovornošću za proizvodnju, trgovinu i usluge, OIB 17890229839</izvorni_sadrzaj>
    <derivirana_varijabla naziv="DomainObject.Predmet.ProtustrankaFormatedOIB_1">  LA GARDA jednostavno društvo s ograničenom odgovornošću za proizvodnju, trgovinu i usluge, OIB 17890229839</derivirana_varijabla>
  </DomainObject.Predmet.ProtustrankaFormatedOIB>
  <DomainObject.Predmet.ProtustrankaFormatedWithAdress>
    <izvorni_sadrzaj> LA GARDA jednostavno društvo s ograničenom odgovornošću za proizvodnju, trgovinu i usluge, Stanka Vraza 8, 23000 Zadar</izvorni_sadrzaj>
    <derivirana_varijabla naziv="DomainObject.Predmet.ProtustrankaFormatedWithAdress_1"> LA GARDA jednostavno društvo s ograničenom odgovornošću za proizvodnju, trgovinu i usluge, Stanka Vraza 8, 23000 Zadar</derivirana_varijabla>
  </DomainObject.Predmet.ProtustrankaFormatedWithAdress>
  <DomainObject.Predmet.ProtustrankaFormatedWithAdressOIB>
    <izvorni_sadrzaj> LA GARDA jednostavno društvo s ograničenom odgovornošću za proizvodnju, trgovinu i usluge, OIB 17890229839, Stanka Vraza 8, 23000 Zadar</izvorni_sadrzaj>
    <derivirana_varijabla naziv="DomainObject.Predmet.ProtustrankaFormatedWithAdressOIB_1"> LA GARDA jednostavno društvo s ograničenom odgovornošću za proizvodnju, trgovinu i usluge, OIB 17890229839, Stanka Vraza 8, 23000 Zadar</derivirana_varijabla>
  </DomainObject.Predmet.ProtustrankaFormatedWithAdressOIB>
  <DomainObject.Predmet.ProtustrankaWithAdress>
    <izvorni_sadrzaj>LA GARDA jednostavno društvo s ograničenom odgovornošću za proizvodnju, trgovinu i usluge Stanka Vraza 8, 23000 Zadar</izvorni_sadrzaj>
    <derivirana_varijabla naziv="DomainObject.Predmet.ProtustrankaWithAdress_1">LA GARDA jednostavno društvo s ograničenom odgovornošću za proizvodnju, trgovinu i usluge Stanka Vraza 8, 23000 Zadar</derivirana_varijabla>
  </DomainObject.Predmet.ProtustrankaWithAdress>
  <DomainObject.Predmet.ProtustrankaWithAdressOIB>
    <izvorni_sadrzaj>LA GARDA jednostavno društvo s ograničenom odgovornošću za proizvodnju, trgovinu i usluge, OIB 17890229839, Stanka Vraza 8, 23000 Zadar</izvorni_sadrzaj>
    <derivirana_varijabla naziv="DomainObject.Predmet.ProtustrankaWithAdressOIB_1">LA GARDA jednostavno društvo s ograničenom odgovornošću za proizvodnju, trgovinu i usluge, OIB 17890229839, Stanka Vraza 8, 23000 Zadar</derivirana_varijabla>
  </DomainObject.Predmet.ProtustrankaWithAdressOIB>
  <DomainObject.Predmet.ProtustrankaNazivFormated>
    <izvorni_sadrzaj>LA GARDA jednostavno društvo s ograničenom odgovornošću za proizvodnju, trgovinu i usluge</izvorni_sadrzaj>
    <derivirana_varijabla naziv="DomainObject.Predmet.ProtustrankaNazivFormated_1">LA GARDA jednostavno društvo s ograničenom odgovornošću za proizvodnju, trgovinu i usluge</derivirana_varijabla>
  </DomainObject.Predmet.ProtustrankaNazivFormated>
  <DomainObject.Predmet.ProtustrankaNazivFormatedOIB>
    <izvorni_sadrzaj>LA GARDA jednostavno društvo s ograničenom odgovornošću za proizvodnju, trgovinu i usluge, OIB 17890229839</izvorni_sadrzaj>
    <derivirana_varijabla naziv="DomainObject.Predmet.ProtustrankaNazivFormatedOIB_1">LA GARDA jednostavno društvo s ograničenom odgovornošću za proizvodnju, trgovinu i usluge, OIB 17890229839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 GARDA jednostavno društvo s ograničenom odgovornošću za proizvodnju, trgovinu i usluge</item>
    </izvorni_sadrzaj>
    <derivirana_varijabla naziv="DomainObject.Predmet.ProtuStrankaListFormated_1">
      <item>LA GARDA jednostavno društvo s ograničenom odgovornošću za proizvodnju, trgovinu i usluge</item>
    </derivirana_varijabla>
  </DomainObject.Predmet.ProtuStrankaListFormated>
  <DomainObject.Predmet.ProtuStrankaListFormatedOIB>
    <izvorni_sadrzaj>
      <item>LA GARDA jednostavno društvo s ograničenom odgovornošću za proizvodnju, trgovinu i usluge, OIB 17890229839</item>
    </izvorni_sadrzaj>
    <derivirana_varijabla naziv="DomainObject.Predmet.ProtuStrankaListFormatedOIB_1">
      <item>LA GARDA jednostavno društvo s ograničenom odgovornošću za proizvodnju, trgovinu i usluge, OIB 17890229839</item>
    </derivirana_varijabla>
  </DomainObject.Predmet.ProtuStrankaListFormatedOIB>
  <DomainObject.Predmet.ProtuStrankaListFormatedWithAdress>
    <izvorni_sadrzaj>
      <item>LA GARDA jednostavno društvo s ograničenom odgovornošću za proizvodnju, trgovinu i usluge, Stanka Vraza 8, 23000 Zadar</item>
    </izvorni_sadrzaj>
    <derivirana_varijabla naziv="DomainObject.Predmet.ProtuStrankaListFormatedWithAdress_1">
      <item>LA GARDA jednostavno društvo s ograničenom odgovornošću za proizvodnju, trgovinu i usluge, Stanka Vraza 8, 23000 Zadar</item>
    </derivirana_varijabla>
  </DomainObject.Predmet.ProtuStrankaListFormatedWithAdress>
  <DomainObject.Predmet.ProtuStrankaListFormatedWithAdressOIB>
    <izvorni_sadrzaj>
      <item>LA GARDA jednostavno društvo s ograničenom odgovornošću za proizvodnju, trgovinu i usluge, OIB 17890229839, Stanka Vraza 8, 23000 Zadar</item>
    </izvorni_sadrzaj>
    <derivirana_varijabla naziv="DomainObject.Predmet.ProtuStrankaListFormatedWithAdressOIB_1">
      <item>LA GARDA jednostavno društvo s ograničenom odgovornošću za proizvodnju, trgovinu i usluge, OIB 17890229839, Stanka Vraza 8, 23000 Zadar</item>
    </derivirana_varijabla>
  </DomainObject.Predmet.ProtuStrankaListFormatedWithAdressOIB>
  <DomainObject.Predmet.ProtuStrankaListNazivFormated>
    <izvorni_sadrzaj>
      <item>LA GARDA jednostavno društvo s ograničenom odgovornošću za proizvodnju, trgovinu i usluge</item>
    </izvorni_sadrzaj>
    <derivirana_varijabla naziv="DomainObject.Predmet.ProtuStrankaListNazivFormated_1">
      <item>LA GARDA jednostavno društvo s ograničenom odgovornošću za proizvodnju, trgovinu i usluge</item>
    </derivirana_varijabla>
  </DomainObject.Predmet.ProtuStrankaListNazivFormated>
  <DomainObject.Predmet.ProtuStrankaListNazivFormatedOIB>
    <izvorni_sadrzaj>
      <item>LA GARDA jednostavno društvo s ograničenom odgovornošću za proizvodnju, trgovinu i usluge, OIB 17890229839</item>
    </izvorni_sadrzaj>
    <derivirana_varijabla naziv="DomainObject.Predmet.ProtuStrankaListNazivFormatedOIB_1">
      <item>LA GARDA jednostavno društvo s ograničenom odgovornošću za proizvodnju, trgovinu i usluge, OIB 17890229839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St-1118/2016-5</izvorni_sadrzaj>
    <derivirana_varijabla naziv="DomainObject.PoslovniBrojDokumenta_1">St-1118/2016-5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 GARDA jednostavno društvo s ograničenom odgovornošću za proizvodnju, trgovinu i usluge</izvorni_sadrzaj>
    <derivirana_varijabla naziv="DomainObject.Predmet.ProtustrankaIDrugi_1">LA GARDA jednostavno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 GARDA jednostavno društvo s ograničenom odgovornošću za proizvodnju, trgovinu i usluge, OIB 17890229839, Stanka Vraza 8, 23000 Zadar</izvorni_sadrzaj>
    <derivirana_varijabla naziv="DomainObject.Predmet.ProtustrankaIDrugiAdressOIB_1">LA GARDA jednostavno društvo s ograničenom odgovornošću za proizvodnju, trgovinu i usluge, OIB 17890229839, Stanka Vraza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 GARDA jednostavno društvo s ograničenom odgovornošću za proizvodnju, trgovinu i usluge</item>
    </izvorni_sadrzaj>
    <derivirana_varijabla naziv="DomainObject.Predmet.SudioniciListNaziv_1">
      <item>FINA</item>
      <item>LA GARDA jednostavno društvo s ograničenom odgovornošću za proizvodnju, trgovinu i usluge</item>
    </derivirana_varijabla>
  </DomainObject.Predmet.SudioniciListNaziv>
  <DomainObject.Predmet.SudioniciListAdressOIB>
    <izvorni_sadrzaj>
      <item>FINA, OIB 85821130368</item>
      <item>LA GARDA jednostavno društvo s ograničenom odgovornošću za proizvodnju, trgovinu i usluge, OIB 17890229839, Stanka Vraza 8,23000 Zadar</item>
    </izvorni_sadrzaj>
    <derivirana_varijabla naziv="DomainObject.Predmet.SudioniciListAdressOIB_1">
      <item>FINA, OIB 85821130368</item>
      <item>LA GARDA jednostavno društvo s ograničenom odgovornošću za proizvodnju, trgovinu i usluge, OIB 17890229839, Stanka Vraza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17890229839</item>
    </izvorni_sadrzaj>
    <derivirana_varijabla naziv="DomainObject.Predmet.SudioniciListNazivOIB_1">
      <item>, OIB 85821130368</item>
      <item>, OIB 17890229839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1994</properties:Characters>
  <properties:Lines>64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2016-12-09T14:01:00Z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2016-12-09T14:11:00Z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St-1118/2016-5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