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35fb" w14:paraId="6bd35fb" w:rsidRDefault="00A83FBB" w:rsidP="00A83FBB" w:rsidR="00A83FBB" w:rsidRPr="00895C86">
      <w:pPr>
        <w15:collapsed w:val="false"/>
      </w:pPr>
      <w:bookmarkStart w:name="_GoBack" w:id="0"/>
      <w:bookmarkEnd w:id="0"/>
      <w:r w:rsidRPr="00895C86">
        <w:rPr>
          <w:sz w:val="16"/>
          <w:szCs w:val="16"/>
        </w:rPr>
        <w:t xml:space="preserve">                           </w:t>
      </w:r>
      <w:r w:rsidRPr="00895C86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C86">
        <w:rPr>
          <w:sz w:val="16"/>
          <w:szCs w:val="16"/>
        </w:rPr>
        <w:t xml:space="preserve">                   </w:t>
      </w:r>
      <w:r w:rsidRPr="00895C86">
        <w:t xml:space="preserve">                                         </w:t>
      </w:r>
    </w:p>
    <w:p w:rsidRDefault="00A83FBB" w:rsidP="00A83FBB" w:rsidR="00A83FBB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REPUBLIKA HRVATSKA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</w:p>
    <w:p w:rsidRDefault="00A83FBB" w:rsidP="00A83FBB" w:rsidR="00A83FBB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TRGOVAČKI SUD U PAZINU</w:t>
      </w:r>
    </w:p>
    <w:p w:rsidRDefault="00A83FBB" w:rsidP="00A83FBB" w:rsidR="00A83FBB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 52000 PAZIN, Dršćevka 1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 xml:space="preserve">   </w:t>
      </w:r>
      <w:r>
        <w:rPr>
          <w:sz w:val="23"/>
          <w:szCs w:val="23"/>
        </w:rPr>
        <w:tab/>
        <w:t xml:space="preserve">          Posl.br.: 2 St-947</w:t>
      </w:r>
      <w:r w:rsidRPr="00895C86">
        <w:rPr>
          <w:sz w:val="23"/>
          <w:szCs w:val="23"/>
        </w:rPr>
        <w:t>/16-3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</w:p>
    <w:p w:rsidRDefault="00A83FBB" w:rsidP="00A83FBB" w:rsidR="00A83FBB" w:rsidRPr="00895C86">
      <w:pPr>
        <w:jc w:val="both"/>
        <w:rPr>
          <w:sz w:val="23"/>
          <w:szCs w:val="23"/>
        </w:rPr>
      </w:pPr>
    </w:p>
    <w:p w:rsidRDefault="00A83FBB" w:rsidP="00A83FBB" w:rsidR="00A83FBB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E P U B L I K A  H R V A T S K A</w:t>
      </w:r>
    </w:p>
    <w:p w:rsidRDefault="00A83FBB" w:rsidP="00A83FBB" w:rsidR="00A83FBB" w:rsidRPr="00895C86">
      <w:pPr>
        <w:rPr>
          <w:sz w:val="23"/>
          <w:szCs w:val="23"/>
        </w:rPr>
      </w:pPr>
    </w:p>
    <w:p w:rsidRDefault="00A83FBB" w:rsidP="00A83FBB" w:rsidR="00A83FBB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J E Š E NJ E</w:t>
      </w:r>
    </w:p>
    <w:p w:rsidRDefault="00A83FBB" w:rsidP="00A83FBB" w:rsidR="00A83FBB" w:rsidRPr="00895C86">
      <w:pPr>
        <w:rPr>
          <w:sz w:val="23"/>
          <w:szCs w:val="23"/>
        </w:rPr>
      </w:pPr>
    </w:p>
    <w:p w:rsidRDefault="00A83FBB" w:rsidP="00A83FBB" w:rsidR="00A83FBB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  <w:t>Trgovački sud u Pazinu, po sucu Adrijani Labinjan Skok, po prijedlogu predlagatelja FINE, OIB: 85821130368, RC Rijeka, Podružnica Pula, Giardini 5, radi otvaranja s</w:t>
      </w:r>
      <w:r>
        <w:rPr>
          <w:sz w:val="23"/>
          <w:szCs w:val="23"/>
        </w:rPr>
        <w:t>tečajnog postupka nad dužnikom A.S. LEBEN j.d.o.o., Pula, Jeromelina 27, OIB: 12051853615</w:t>
      </w:r>
      <w:r w:rsidRPr="00895C86">
        <w:rPr>
          <w:sz w:val="23"/>
          <w:szCs w:val="23"/>
        </w:rPr>
        <w:t xml:space="preserve">, dana </w:t>
      </w:r>
      <w:r>
        <w:rPr>
          <w:sz w:val="23"/>
          <w:szCs w:val="23"/>
        </w:rPr>
        <w:t>22. kolovoza</w:t>
      </w:r>
      <w:r w:rsidRPr="00895C86">
        <w:rPr>
          <w:sz w:val="23"/>
          <w:szCs w:val="23"/>
        </w:rPr>
        <w:t xml:space="preserve"> 2016. 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</w:p>
    <w:p w:rsidRDefault="00A83FBB" w:rsidP="00A83FBB" w:rsidR="00A83FBB" w:rsidRPr="00895C86">
      <w:pPr>
        <w:ind w:firstLine="708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r i j e š i o   j e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</w:p>
    <w:p w:rsidRDefault="00A83FBB" w:rsidP="00A83FBB" w:rsidR="00A83FBB" w:rsidRPr="00895C86">
      <w:pPr>
        <w:jc w:val="both"/>
        <w:rPr>
          <w:sz w:val="23"/>
          <w:szCs w:val="23"/>
          <w:lang w:val="pl-PL"/>
        </w:rPr>
      </w:pPr>
      <w:r w:rsidRPr="00895C86">
        <w:rPr>
          <w:sz w:val="23"/>
          <w:szCs w:val="23"/>
          <w:lang w:val="pl-PL"/>
        </w:rPr>
        <w:tab/>
        <w:t>I.</w:t>
      </w:r>
      <w:r w:rsidRPr="00895C8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A.S. LEBEN j.d.o.o., Pula, Jeromelina 27, OIB: 12051853615</w:t>
      </w:r>
      <w:r w:rsidRPr="00895C86">
        <w:rPr>
          <w:sz w:val="23"/>
          <w:szCs w:val="23"/>
          <w:lang w:val="pl-PL"/>
        </w:rPr>
        <w:t xml:space="preserve">, te se odlučuje održati ročište, pa se </w:t>
      </w:r>
      <w:r w:rsidRPr="00895C86">
        <w:rPr>
          <w:b/>
          <w:sz w:val="23"/>
          <w:szCs w:val="23"/>
          <w:lang w:val="pl-PL"/>
        </w:rPr>
        <w:t xml:space="preserve">ročište zakazuje za dan 29. rujna 2016. u </w:t>
      </w:r>
      <w:r>
        <w:rPr>
          <w:b/>
          <w:sz w:val="23"/>
          <w:szCs w:val="23"/>
          <w:lang w:val="pl-PL"/>
        </w:rPr>
        <w:t>10</w:t>
      </w:r>
      <w:r w:rsidRPr="00895C86">
        <w:rPr>
          <w:b/>
          <w:sz w:val="23"/>
          <w:szCs w:val="23"/>
          <w:lang w:val="pl-PL"/>
        </w:rPr>
        <w:t>:15 sati, u</w:t>
      </w:r>
      <w:r w:rsidRPr="00895C86">
        <w:rPr>
          <w:b/>
          <w:sz w:val="23"/>
          <w:szCs w:val="23"/>
        </w:rPr>
        <w:t xml:space="preserve"> Trgovačkom sudu u Pazinu, Dršćevka 1, sudnica 5</w:t>
      </w:r>
      <w:r w:rsidRPr="00895C86">
        <w:rPr>
          <w:sz w:val="23"/>
          <w:szCs w:val="23"/>
        </w:rPr>
        <w:t>,</w:t>
      </w:r>
      <w:r w:rsidRPr="00895C86">
        <w:rPr>
          <w:sz w:val="23"/>
          <w:szCs w:val="23"/>
          <w:lang w:val="pl-PL"/>
        </w:rPr>
        <w:t xml:space="preserve"> na koje se pozivaju: 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>Podružnica Pula, Giardini 5,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A.S. LEBEN j.d.o.o., Pula, Jeromelina 27, OIB: 12051853615</w:t>
      </w:r>
      <w:r w:rsidRPr="00895C86">
        <w:rPr>
          <w:sz w:val="23"/>
          <w:szCs w:val="23"/>
        </w:rPr>
        <w:t xml:space="preserve">, </w:t>
      </w:r>
    </w:p>
    <w:p w:rsidRDefault="00A83FBB" w:rsidP="00A83FBB" w:rsidR="00A83FBB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ab/>
      </w:r>
      <w:r w:rsidRPr="00895C86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Armin Sarvan, Pula, Jeromelina 27</w:t>
      </w:r>
      <w:r w:rsidRPr="00895C86">
        <w:rPr>
          <w:sz w:val="23"/>
          <w:szCs w:val="23"/>
          <w:lang w:val="sv-SE"/>
        </w:rPr>
        <w:t>,</w:t>
      </w:r>
    </w:p>
    <w:p w:rsidRDefault="00A83FBB" w:rsidP="00A83FBB" w:rsidR="00A83FBB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A83FBB" w:rsidP="00A83FBB" w:rsidR="00A83FBB" w:rsidRPr="00895C86">
      <w:pPr>
        <w:jc w:val="both"/>
        <w:rPr>
          <w:sz w:val="23"/>
          <w:szCs w:val="23"/>
          <w:lang w:val="sv-SE"/>
        </w:rPr>
      </w:pPr>
    </w:p>
    <w:p w:rsidRDefault="00A83FBB" w:rsidP="00A83FBB" w:rsidR="00A83FBB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ab/>
        <w:t>II.</w:t>
      </w:r>
      <w:r w:rsidRPr="00895C86">
        <w:rPr>
          <w:sz w:val="23"/>
          <w:szCs w:val="23"/>
        </w:rPr>
        <w:tab/>
        <w:t xml:space="preserve">Naređuje se dužniku </w:t>
      </w:r>
      <w:r>
        <w:rPr>
          <w:sz w:val="23"/>
          <w:szCs w:val="23"/>
        </w:rPr>
        <w:t>A.S. LEBEN j.d.o.o., Pula, Jeromelina 27, OIB: 12051853615,</w:t>
      </w:r>
      <w:r w:rsidRPr="00895C86">
        <w:rPr>
          <w:sz w:val="23"/>
          <w:szCs w:val="23"/>
        </w:rPr>
        <w:t xml:space="preserve"> da do zakazanog ročišta </w:t>
      </w:r>
      <w:r w:rsidRPr="00895C8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</w:p>
    <w:p w:rsidRDefault="00A83FBB" w:rsidP="00A83FBB" w:rsidR="00A83FBB" w:rsidRPr="00895C86">
      <w:pPr>
        <w:jc w:val="both"/>
        <w:rPr>
          <w:sz w:val="23"/>
          <w:szCs w:val="23"/>
        </w:rPr>
      </w:pPr>
    </w:p>
    <w:p w:rsidRDefault="00A83FBB" w:rsidP="00A83FBB" w:rsidR="00A83FBB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U Pazinu, </w:t>
      </w:r>
      <w:r>
        <w:rPr>
          <w:sz w:val="23"/>
          <w:szCs w:val="23"/>
        </w:rPr>
        <w:t>22. kolovoza</w:t>
      </w:r>
      <w:r w:rsidRPr="00895C86">
        <w:rPr>
          <w:sz w:val="23"/>
          <w:szCs w:val="23"/>
        </w:rPr>
        <w:t xml:space="preserve"> 2016.</w:t>
      </w:r>
    </w:p>
    <w:p w:rsidRDefault="00A83FBB" w:rsidP="00A83FBB" w:rsidR="00A83FBB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</w:t>
      </w:r>
    </w:p>
    <w:p w:rsidRDefault="00A83FBB" w:rsidP="00A83FBB" w:rsidR="00A83FBB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                                                            </w:t>
      </w:r>
      <w:r w:rsidRPr="00895C86">
        <w:rPr>
          <w:sz w:val="23"/>
          <w:szCs w:val="23"/>
        </w:rPr>
        <w:tab/>
        <w:t xml:space="preserve">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     Sudac</w:t>
      </w:r>
    </w:p>
    <w:p w:rsidRDefault="00A83FBB" w:rsidP="00A83FBB" w:rsidR="00A83FBB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                                                                 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>Adrijana Labinjan Skok, v.r.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</w:p>
    <w:p w:rsidRDefault="00A83FBB" w:rsidP="00A83FBB" w:rsidR="00A83FBB" w:rsidRPr="00895C86">
      <w:pPr>
        <w:jc w:val="both"/>
        <w:rPr>
          <w:sz w:val="23"/>
          <w:szCs w:val="23"/>
        </w:rPr>
      </w:pPr>
    </w:p>
    <w:p w:rsidRDefault="00A83FBB" w:rsidP="00A83FBB" w:rsidR="00A83FBB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UPUTA O PRAVNOM LIJEKU: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Protiv ovog rješenja nije dopuštena posebna žalba (čl. 115. st. 1. SZ-a).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</w:p>
    <w:p w:rsidRDefault="00A83FBB" w:rsidP="00A83FBB" w:rsidR="00A83FBB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DNA:</w:t>
      </w:r>
    </w:p>
    <w:p w:rsidRDefault="00A83FBB" w:rsidP="00A83FBB" w:rsidR="00A83FBB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>Podružnica Pula, Giardini 5</w:t>
      </w:r>
    </w:p>
    <w:p w:rsidRDefault="00A83FBB" w:rsidP="00A83FBB" w:rsidR="00A83FBB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 xml:space="preserve">- dužnik </w:t>
      </w:r>
      <w:r>
        <w:rPr>
          <w:sz w:val="23"/>
          <w:szCs w:val="23"/>
        </w:rPr>
        <w:t>A.S. LEBEN j.d.o.o., Pula, Jeromelina 27</w:t>
      </w:r>
    </w:p>
    <w:p w:rsidRDefault="00A83FBB" w:rsidP="00A83FBB" w:rsidR="00A83FBB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Armin Sarvan, Pula, Jeromelina 27</w:t>
      </w:r>
    </w:p>
    <w:p w:rsidRDefault="00A83FBB" w:rsidP="00A83FBB" w:rsidR="00A83FBB" w:rsidRPr="00895C86">
      <w:pPr>
        <w:jc w:val="both"/>
      </w:pPr>
      <w:r w:rsidRPr="00895C86">
        <w:rPr>
          <w:sz w:val="23"/>
          <w:szCs w:val="23"/>
        </w:rPr>
        <w:t>- e-Oglasna ploča sudova 8 dana</w:t>
      </w:r>
    </w:p>
    <w:p w:rsidRDefault="00A83FBB" w:rsidP="00A83FBB" w:rsidR="00A83FBB" w:rsidRPr="00895C86"/>
    <w:p w:rsidRDefault="00A83FBB" w:rsidP="00A83FBB" w:rsidR="00A83FBB" w:rsidRPr="00895C86"/>
    <w:p w:rsidRDefault="00A83FBB" w:rsidP="00A83FBB" w:rsidR="00A83FBB" w:rsidRPr="00895C86"/>
    <w:p w:rsidRDefault="00E57ADA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ADA" w:rsidR="00000000">
      <w:r>
        <w:separator/>
      </w:r>
    </w:p>
  </w:endnote>
  <w:endnote w:id="0" w:type="continuationSeparator">
    <w:p w:rsidRDefault="00E57AD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ADA" w:rsidR="00000000">
      <w:r>
        <w:separator/>
      </w:r>
    </w:p>
  </w:footnote>
  <w:footnote w:id="0" w:type="continuationSeparator">
    <w:p w:rsidRDefault="00E57AD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83FB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57AD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3FBB"/>
    <w:rsid w:val="00554328"/>
    <w:rsid w:val="00985388"/>
    <w:rsid w:val="00A83FBB"/>
    <w:rsid w:val="00E5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3FB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3F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FB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3FB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AD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AD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AD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AD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3FB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3F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FB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3FB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AD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AD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AD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AD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A.S. LEBEN j.d.o.o. PULA</izvorni_sadrzaj>
    <derivirana_varijabla naziv="DomainObject.Predmet.ProtustrankaFormated_1">  A.S. LEBEN j.d.o.o. PULA</derivirana_varijabla>
  </DomainObject.Predmet.ProtustrankaFormated>
  <DomainObject.Predmet.ProtustrankaFormatedOIB>
    <izvorni_sadrzaj>  A.S. LEBEN j.d.o.o. PULA, OIB 12051853615</izvorni_sadrzaj>
    <derivirana_varijabla naziv="DomainObject.Predmet.ProtustrankaFormatedOIB_1">  A.S. LEBEN j.d.o.o. PULA, OIB 12051853615</derivirana_varijabla>
  </DomainObject.Predmet.ProtustrankaFormatedOIB>
  <DomainObject.Predmet.ProtustrankaFormatedWithAdress>
    <izvorni_sadrzaj> A.S. LEBEN j.d.o.o. PULA, Jeromelina 27, 52100 Pula</izvorni_sadrzaj>
    <derivirana_varijabla naziv="DomainObject.Predmet.ProtustrankaFormatedWithAdress_1"> A.S. LEBEN j.d.o.o. PULA, Jeromelina 27, 52100 Pula</derivirana_varijabla>
  </DomainObject.Predmet.ProtustrankaFormatedWithAdress>
  <DomainObject.Predmet.ProtustrankaFormatedWithAdressOIB>
    <izvorni_sadrzaj> A.S. LEBEN j.d.o.o. PULA, OIB 12051853615, Jeromelina 27, 52100 Pula</izvorni_sadrzaj>
    <derivirana_varijabla naziv="DomainObject.Predmet.ProtustrankaFormatedWithAdressOIB_1"> A.S. LEBEN j.d.o.o. PULA, OIB 12051853615, Jeromelina 27, 52100 Pula</derivirana_varijabla>
  </DomainObject.Predmet.ProtustrankaFormatedWithAdressOIB>
  <DomainObject.Predmet.ProtustrankaWithAdress>
    <izvorni_sadrzaj>A.S. LEBEN j.d.o.o. PULA Jeromelina 27, 52100 Pula</izvorni_sadrzaj>
    <derivirana_varijabla naziv="DomainObject.Predmet.ProtustrankaWithAdress_1">A.S. LEBEN j.d.o.o. PULA Jeromelina 27, 52100 Pula</derivirana_varijabla>
  </DomainObject.Predmet.ProtustrankaWithAdress>
  <DomainObject.Predmet.ProtustrankaWithAdressOIB>
    <izvorni_sadrzaj>A.S. LEBEN j.d.o.o. PULA, OIB 12051853615, Jeromelina 27, 52100 Pula</izvorni_sadrzaj>
    <derivirana_varijabla naziv="DomainObject.Predmet.ProtustrankaWithAdressOIB_1">A.S. LEBEN j.d.o.o. PULA, OIB 12051853615, Jeromelina 27, 52100 Pula</derivirana_varijabla>
  </DomainObject.Predmet.ProtustrankaWithAdressOIB>
  <DomainObject.Predmet.ProtustrankaNazivFormated>
    <izvorni_sadrzaj>A.S. LEBEN j.d.o.o. PULA</izvorni_sadrzaj>
    <derivirana_varijabla naziv="DomainObject.Predmet.ProtustrankaNazivFormated_1">A.S. LEBEN j.d.o.o. PULA</derivirana_varijabla>
  </DomainObject.Predmet.ProtustrankaNazivFormated>
  <DomainObject.Predmet.ProtustrankaNazivFormatedOIB>
    <izvorni_sadrzaj>A.S. LEBEN j.d.o.o. PULA, OIB 12051853615</izvorni_sadrzaj>
    <derivirana_varijabla naziv="DomainObject.Predmet.ProtustrankaNazivFormatedOIB_1">A.S. LEBEN j.d.o.o. PULA, OIB 12051853615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85355.26</izvorni_sadrzaj>
    <derivirana_varijabla naziv="DomainObject.Predmet.TrenutnaVrijednost_1">85355.26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A.S. LEBEN j.d.o.o. PULA</item>
    </izvorni_sadrzaj>
    <derivirana_varijabla naziv="DomainObject.Predmet.ProtuStrankaListFormated_1">
      <item>A.S. LEBEN j.d.o.o. PULA</item>
    </derivirana_varijabla>
  </DomainObject.Predmet.ProtuStrankaListFormated>
  <DomainObject.Predmet.ProtuStrankaListFormatedOIB>
    <izvorni_sadrzaj>
      <item>A.S. LEBEN j.d.o.o. PULA, OIB 12051853615</item>
    </izvorni_sadrzaj>
    <derivirana_varijabla naziv="DomainObject.Predmet.ProtuStrankaListFormatedOIB_1">
      <item>A.S. LEBEN j.d.o.o. PULA, OIB 12051853615</item>
    </derivirana_varijabla>
  </DomainObject.Predmet.ProtuStrankaListFormatedOIB>
  <DomainObject.Predmet.ProtuStrankaListFormatedWithAdress>
    <izvorni_sadrzaj>
      <item>A.S. LEBEN j.d.o.o. PULA, Jeromelina 27, 52100 Pula</item>
    </izvorni_sadrzaj>
    <derivirana_varijabla naziv="DomainObject.Predmet.ProtuStrankaListFormatedWithAdress_1">
      <item>A.S. LEBEN j.d.o.o. PULA, Jeromelina 27, 52100 Pula</item>
    </derivirana_varijabla>
  </DomainObject.Predmet.ProtuStrankaListFormatedWithAdress>
  <DomainObject.Predmet.ProtuStrankaListFormatedWithAdressOIB>
    <izvorni_sadrzaj>
      <item>A.S. LEBEN j.d.o.o. PULA, OIB 12051853615, Jeromelina 27, 52100 Pula</item>
    </izvorni_sadrzaj>
    <derivirana_varijabla naziv="DomainObject.Predmet.ProtuStrankaListFormatedWithAdressOIB_1">
      <item>A.S. LEBEN j.d.o.o. PULA, OIB 12051853615, Jeromelina 27, 52100 Pula</item>
    </derivirana_varijabla>
  </DomainObject.Predmet.ProtuStrankaListFormatedWithAdressOIB>
  <DomainObject.Predmet.ProtuStrankaListNazivFormated>
    <izvorni_sadrzaj>
      <item>A.S. LEBEN j.d.o.o. PULA</item>
    </izvorni_sadrzaj>
    <derivirana_varijabla naziv="DomainObject.Predmet.ProtuStrankaListNazivFormated_1">
      <item>A.S. LEBEN j.d.o.o. PULA</item>
    </derivirana_varijabla>
  </DomainObject.Predmet.ProtuStrankaListNazivFormated>
  <DomainObject.Predmet.ProtuStrankaListNazivFormatedOIB>
    <izvorni_sadrzaj>
      <item>A.S. LEBEN j.d.o.o. PULA, OIB 12051853615</item>
    </izvorni_sadrzaj>
    <derivirana_varijabla naziv="DomainObject.Predmet.ProtuStrankaListNazivFormatedOIB_1">
      <item>A.S. LEBEN j.d.o.o. PULA, OIB 12051853615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A.S. LEBEN j.d.o.o. PULA</izvorni_sadrzaj>
    <derivirana_varijabla naziv="DomainObject.Predmet.ProtustrankaIDrugi_1">A.S. LEBEN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A.S. LEBEN j.d.o.o. PULA, OIB 12051853615, Jeromelina 27, 52100 Pula</izvorni_sadrzaj>
    <derivirana_varijabla naziv="DomainObject.Predmet.ProtustrankaIDrugiAdressOIB_1">A.S. LEBEN j.d.o.o. PULA, OIB 12051853615, Jeromelina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A.S. LEBEN j.d.o.o. PULA</item>
    </izvorni_sadrzaj>
    <derivirana_varijabla naziv="DomainObject.Predmet.SudioniciListNaziv_1">
      <item>FINANCIJSKA AGENCIJA, RC RIJEKA, PODRUŽNICA PULA, PULA</item>
      <item>A.S. LEBEN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A.S. LEBEN j.d.o.o. PULA, OIB 12051853615, Jeromelina 27,52100 Pula</item>
    </izvorni_sadrzaj>
    <derivirana_varijabla naziv="DomainObject.Predmet.SudioniciListAdressOIB_1">
      <item>FINANCIJSKA AGENCIJA, RC RIJEKA, PODRUŽNICA PULA, PULA, OIB 85821130368, Giardini 5,52100 Pula</item>
      <item>A.S. LEBEN j.d.o.o. PULA, OIB 12051853615, Jeromelina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12051853615</item>
    </izvorni_sadrzaj>
    <derivirana_varijabla naziv="DomainObject.Predmet.SudioniciListNazivOIB_1">
      <item>, OIB 85821130368</item>
      <item>, OIB 12051853615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1573</properties:Characters>
  <properties:Lines>52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2016-08-22T07:39:00Z</dcterms:created>
  <dc:creator>Jasmina Matika</dc:creator>
  <cp:lastModifiedBy>Jasmina Matika</cp:lastModifiedBy>
  <dcterms:modified xmlns:xsi="http://www.w3.org/2001/XMLSchema-instance" xsi:type="dcterms:W3CDTF">2016-08-22T12:31:00Z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