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c1045" w14:paraId="54c1045" w:rsidRDefault="008B6BC9" w:rsidP="008B6BC9" w:rsidR="008B6BC9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6BC9" w:rsidP="008B6BC9" w:rsidR="008B6BC9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8B6BC9" w:rsidP="008B6BC9" w:rsidR="008B6BC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8B6BC9" w:rsidP="008B6BC9" w:rsidR="008B6BC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8B6BC9" w:rsidP="008B6BC9" w:rsidR="008B6BC9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8B6BC9" w:rsidP="008B6BC9" w:rsidR="008B6BC9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8B6BC9" w:rsidP="008B6BC9" w:rsidR="008B6BC9" w:rsidRPr="005D578C">
      <w:pPr>
        <w:jc w:val="center"/>
        <w:rPr>
          <w:rFonts w:cs="Times New Roman" w:eastAsia="Times New Roman"/>
          <w:szCs w:val="24"/>
        </w:rPr>
      </w:pPr>
    </w:p>
    <w:p w:rsidRDefault="008B6BC9" w:rsidP="008B6BC9" w:rsidR="008B6BC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8B6BC9" w:rsidP="008B6BC9" w:rsidR="008B6BC9" w:rsidRPr="005D578C">
      <w:pPr>
        <w:rPr>
          <w:rFonts w:cs="Times New Roman" w:eastAsia="Times New Roman"/>
          <w:szCs w:val="24"/>
        </w:rPr>
      </w:pPr>
    </w:p>
    <w:p w:rsidRDefault="008B6BC9" w:rsidP="008B6BC9" w:rsidR="008B6BC9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STEEL SERVICE LONATI d. o. o. Buje, Istarska 22, OIB </w:t>
      </w:r>
      <w:r w:rsidRPr="008B6BC9">
        <w:rPr>
          <w:rFonts w:cs="Times New Roman" w:eastAsia="Times New Roman"/>
          <w:szCs w:val="24"/>
        </w:rPr>
        <w:t>94880456116</w:t>
      </w:r>
      <w:r>
        <w:rPr>
          <w:rFonts w:cs="Times New Roman" w:eastAsia="Times New Roman"/>
          <w:szCs w:val="24"/>
        </w:rPr>
        <w:t xml:space="preserve">, MBS </w:t>
      </w:r>
      <w:r w:rsidRPr="008B6BC9">
        <w:rPr>
          <w:rFonts w:cs="Times New Roman" w:eastAsia="Times New Roman"/>
          <w:szCs w:val="24"/>
        </w:rPr>
        <w:t>040330292</w:t>
      </w:r>
      <w:r>
        <w:rPr>
          <w:rFonts w:cs="Times New Roman" w:eastAsia="Times New Roman"/>
          <w:szCs w:val="24"/>
        </w:rPr>
        <w:t>, 8. lipnja 2018.</w:t>
      </w:r>
    </w:p>
    <w:p w:rsidRDefault="008B6BC9" w:rsidP="008B6BC9" w:rsidR="008B6BC9" w:rsidRPr="005D578C">
      <w:pPr>
        <w:rPr>
          <w:rFonts w:cs="Times New Roman" w:eastAsia="Times New Roman"/>
          <w:szCs w:val="24"/>
        </w:rPr>
      </w:pPr>
    </w:p>
    <w:p w:rsidRDefault="008B6BC9" w:rsidP="008B6BC9" w:rsidR="008B6BC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8B6BC9" w:rsidP="008B6BC9" w:rsidR="008B6BC9" w:rsidRPr="005D578C">
      <w:pPr>
        <w:rPr>
          <w:rFonts w:cs="Times New Roman" w:eastAsia="Times New Roman"/>
          <w:szCs w:val="24"/>
        </w:rPr>
      </w:pPr>
    </w:p>
    <w:p w:rsidRDefault="008B6BC9" w:rsidP="008B6BC9" w:rsidR="008B6BC9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STEEL SERVICE LONATI d. o. o. Buje, Istarska 22, OIB </w:t>
      </w:r>
      <w:r w:rsidRPr="008B6BC9">
        <w:rPr>
          <w:rFonts w:cs="Times New Roman" w:eastAsia="Times New Roman"/>
          <w:szCs w:val="24"/>
        </w:rPr>
        <w:t>94880456116</w:t>
      </w:r>
      <w:r>
        <w:rPr>
          <w:rFonts w:cs="Times New Roman" w:eastAsia="Times New Roman"/>
          <w:szCs w:val="24"/>
        </w:rPr>
        <w:t xml:space="preserve">, MBS </w:t>
      </w:r>
      <w:r w:rsidRPr="008B6BC9">
        <w:rPr>
          <w:rFonts w:cs="Times New Roman" w:eastAsia="Times New Roman"/>
          <w:szCs w:val="24"/>
        </w:rPr>
        <w:t>040330292</w:t>
      </w:r>
      <w:r>
        <w:rPr>
          <w:rFonts w:cs="Times New Roman" w:eastAsia="Times New Roman"/>
          <w:szCs w:val="24"/>
        </w:rPr>
        <w:t>.</w:t>
      </w:r>
    </w:p>
    <w:p w:rsidRDefault="008B6BC9" w:rsidP="008B6BC9" w:rsidR="008B6BC9" w:rsidRPr="005D578C">
      <w:pPr>
        <w:rPr>
          <w:rFonts w:cs="Times New Roman" w:eastAsia="Times New Roman"/>
          <w:szCs w:val="24"/>
        </w:rPr>
      </w:pPr>
    </w:p>
    <w:p w:rsidRDefault="008B6BC9" w:rsidP="008B6BC9" w:rsidR="008B6BC9" w:rsidRPr="009422EB">
      <w:pPr>
        <w:ind w:firstLine="708"/>
        <w:rPr>
          <w:rFonts w:cs="Times New Roman" w:eastAsia="Times New Roman"/>
          <w:szCs w:val="20"/>
        </w:rPr>
      </w:pPr>
      <w:r w:rsidRPr="009422EB">
        <w:rPr>
          <w:rFonts w:cs="Times New Roman" w:eastAsia="Times New Roman"/>
          <w:szCs w:val="24"/>
        </w:rPr>
        <w:t xml:space="preserve">II. </w:t>
      </w:r>
      <w:r w:rsidRPr="009422EB">
        <w:rPr>
          <w:rFonts w:cs="Times New Roman" w:eastAsia="Times New Roman"/>
          <w:szCs w:val="20"/>
        </w:rPr>
        <w:t xml:space="preserve">Za stečajnog upravitelja imenuje se </w:t>
      </w:r>
      <w:r>
        <w:t>Lovorka Juranović iz Rijeke, Verdieva 6/III, OIB 83481633615</w:t>
      </w:r>
    </w:p>
    <w:p w:rsidRDefault="008B6BC9" w:rsidP="008B6BC9" w:rsidR="008B6BC9">
      <w:pPr>
        <w:rPr>
          <w:rFonts w:cs="Times New Roman" w:eastAsia="Times New Roman"/>
          <w:szCs w:val="20"/>
        </w:rPr>
      </w:pPr>
    </w:p>
    <w:p w:rsidRDefault="008B6BC9" w:rsidP="008B6BC9" w:rsidR="008B6BC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STEEL SERVICE LONATI d. o. o. Buje, Istarska 22, OIB </w:t>
      </w:r>
      <w:r w:rsidRPr="008B6BC9">
        <w:rPr>
          <w:rFonts w:cs="Times New Roman" w:eastAsia="Times New Roman"/>
          <w:szCs w:val="24"/>
        </w:rPr>
        <w:t>94880456116</w:t>
      </w:r>
      <w:r>
        <w:rPr>
          <w:rFonts w:cs="Times New Roman" w:eastAsia="Times New Roman"/>
          <w:szCs w:val="24"/>
        </w:rPr>
        <w:t xml:space="preserve">, MBS </w:t>
      </w:r>
      <w:r w:rsidRPr="008B6BC9">
        <w:rPr>
          <w:rFonts w:cs="Times New Roman" w:eastAsia="Times New Roman"/>
          <w:szCs w:val="24"/>
        </w:rPr>
        <w:t>040330292</w:t>
      </w:r>
      <w:r>
        <w:rPr>
          <w:rFonts w:cs="Times New Roman" w:eastAsia="Times New Roman"/>
          <w:szCs w:val="24"/>
        </w:rPr>
        <w:t>.</w:t>
      </w:r>
    </w:p>
    <w:p w:rsidRDefault="008B6BC9" w:rsidP="008B6BC9" w:rsidR="008B6BC9">
      <w:pPr>
        <w:ind w:firstLine="709"/>
        <w:rPr>
          <w:rFonts w:cs="Times New Roman" w:eastAsia="Times New Roman"/>
          <w:szCs w:val="24"/>
        </w:rPr>
      </w:pPr>
    </w:p>
    <w:p w:rsidRDefault="008B6BC9" w:rsidP="008B6BC9" w:rsidR="008B6BC9">
      <w:pPr>
        <w:ind w:firstLine="709"/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STEEL SERVICE LONATI d. o. o. Buje, Istarska 22, OIB </w:t>
      </w:r>
      <w:r w:rsidRPr="008B6BC9">
        <w:rPr>
          <w:rFonts w:cs="Times New Roman" w:eastAsia="Times New Roman"/>
          <w:szCs w:val="24"/>
        </w:rPr>
        <w:t>94880456116</w:t>
      </w:r>
      <w:r>
        <w:rPr>
          <w:rFonts w:cs="Times New Roman" w:eastAsia="Times New Roman"/>
          <w:szCs w:val="24"/>
        </w:rPr>
        <w:t xml:space="preserve">, MBS </w:t>
      </w:r>
      <w:r w:rsidRPr="008B6BC9">
        <w:rPr>
          <w:rFonts w:cs="Times New Roman" w:eastAsia="Times New Roman"/>
          <w:szCs w:val="24"/>
        </w:rPr>
        <w:t>040330292</w:t>
      </w:r>
      <w:r>
        <w:rPr>
          <w:rFonts w:cs="Times New Roman" w:eastAsia="Times New Roman"/>
        </w:rPr>
        <w:t>.</w:t>
      </w:r>
    </w:p>
    <w:p w:rsidRDefault="008B6BC9" w:rsidP="008B6BC9" w:rsidR="008B6BC9" w:rsidRPr="005D578C">
      <w:pPr>
        <w:ind w:firstLine="709"/>
        <w:rPr>
          <w:rFonts w:cs="Times New Roman" w:eastAsia="Times New Roman"/>
          <w:szCs w:val="24"/>
        </w:rPr>
      </w:pPr>
    </w:p>
    <w:p w:rsidRDefault="008B6BC9" w:rsidP="008B6BC9" w:rsidR="008B6BC9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8B6BC9" w:rsidP="008B6BC9" w:rsidR="008B6BC9">
      <w:pPr>
        <w:ind w:firstLine="708"/>
        <w:rPr>
          <w:rFonts w:cs="Times New Roman" w:eastAsia="Times New Roman"/>
          <w:szCs w:val="24"/>
        </w:rPr>
      </w:pPr>
    </w:p>
    <w:p w:rsidRDefault="008B6BC9" w:rsidP="008B6BC9" w:rsidR="008B6BC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27. ožujka 2018.,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104/17,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>STEEL SERVICE LONATI d. o. o. Buje.</w:t>
      </w:r>
    </w:p>
    <w:p w:rsidRDefault="008B6BC9" w:rsidP="008B6BC9" w:rsidR="008B6BC9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22. ožujka 2018. imao neizvršene osnove za plaćanje u neprekinutom razdoblju od 120 dana u ukupnom iznosu 11.769.787,89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5. travnja 2018.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St-102/2018-3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</w:t>
      </w:r>
      <w:r w:rsidRPr="00354134">
        <w:rPr>
          <w:rFonts w:cs="Times New Roman" w:eastAsia="Times New Roman"/>
          <w:szCs w:val="24"/>
        </w:rPr>
        <w:lastRenderedPageBreak/>
        <w:t>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8B6BC9" w:rsidP="008B6BC9" w:rsidR="008B6BC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8B6BC9" w:rsidP="008B6BC9" w:rsidR="008B6BC9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8B6BC9" w:rsidP="008B6BC9" w:rsidR="008B6BC9" w:rsidRPr="005D578C">
      <w:pPr>
        <w:rPr>
          <w:rFonts w:cs="Times New Roman" w:eastAsia="Times New Roman"/>
          <w:szCs w:val="24"/>
        </w:rPr>
      </w:pPr>
    </w:p>
    <w:p w:rsidRDefault="008B6BC9" w:rsidP="008B6BC9" w:rsidR="008B6BC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8. lipnja 2018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8B6BC9" w:rsidP="008B6BC9" w:rsidR="008B6BC9">
      <w:pPr>
        <w:rPr>
          <w:rFonts w:cs="Times New Roman" w:eastAsia="Times New Roman"/>
          <w:szCs w:val="24"/>
        </w:rPr>
      </w:pPr>
    </w:p>
    <w:p w:rsidRDefault="008B6BC9" w:rsidP="008B6BC9" w:rsidR="008B6BC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8B6BC9" w:rsidP="008B6BC9" w:rsidR="008B6BC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E26226">
        <w:rPr>
          <w:rFonts w:cs="Times New Roman" w:eastAsia="Times New Roman"/>
          <w:szCs w:val="24"/>
        </w:rPr>
        <w:t xml:space="preserve">, v. r. </w:t>
      </w:r>
    </w:p>
    <w:p w:rsidRDefault="008B6BC9" w:rsidP="008B6BC9" w:rsidR="008B6BC9">
      <w:pPr>
        <w:jc w:val="left"/>
        <w:rPr>
          <w:rFonts w:cs="Times New Roman" w:eastAsia="Times New Roman"/>
          <w:szCs w:val="24"/>
        </w:rPr>
      </w:pPr>
    </w:p>
    <w:p w:rsidRDefault="008B6BC9" w:rsidP="008B6BC9" w:rsidR="008B6BC9" w:rsidRPr="005D578C">
      <w:pPr>
        <w:jc w:val="left"/>
        <w:rPr>
          <w:rFonts w:cs="Times New Roman" w:eastAsia="Times New Roman"/>
          <w:szCs w:val="24"/>
        </w:rPr>
      </w:pPr>
    </w:p>
    <w:p w:rsidRDefault="008B6BC9" w:rsidP="008B6BC9" w:rsidR="008B6BC9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8B6BC9" w:rsidP="008B6BC9" w:rsidR="008B6BC9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8B6BC9" w:rsidP="008B6BC9" w:rsidR="008B6BC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8B6BC9" w:rsidP="008B6BC9" w:rsidR="008B6BC9">
      <w:pPr>
        <w:rPr>
          <w:rFonts w:cs="Times New Roman" w:eastAsia="Times New Roman"/>
          <w:szCs w:val="24"/>
        </w:rPr>
      </w:pPr>
    </w:p>
    <w:p w:rsidRDefault="008B6BC9" w:rsidP="008B6BC9" w:rsidR="008B6BC9" w:rsidRPr="005D578C">
      <w:pPr>
        <w:rPr>
          <w:rFonts w:cs="Times New Roman" w:eastAsia="Times New Roman"/>
          <w:szCs w:val="24"/>
        </w:rPr>
      </w:pPr>
    </w:p>
    <w:p w:rsidRDefault="008B6BC9" w:rsidP="008B6BC9" w:rsidR="008B6BC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8B6BC9" w:rsidP="008B6BC9" w:rsidR="008B6BC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8B6BC9" w:rsidP="008B6BC9" w:rsidR="008B6BC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STEEL SERVICE LONATI d. o. o. Buje, Istarska 22,</w:t>
      </w:r>
    </w:p>
    <w:p w:rsidRDefault="008B6BC9" w:rsidP="008B6BC9" w:rsidR="008B6BC9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Pazin, Pazin, M. B. Rašana 2/4, </w:t>
      </w:r>
    </w:p>
    <w:p w:rsidRDefault="008B6BC9" w:rsidP="008B6BC9" w:rsidR="008B6BC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8B6BC9" w:rsidP="008B6BC9" w:rsidR="008B6BC9" w:rsidRPr="009422EB">
      <w:pPr>
        <w:rPr>
          <w:rFonts w:cs="Times New Roman" w:eastAsia="Times New Roman"/>
          <w:szCs w:val="20"/>
        </w:rPr>
      </w:pPr>
      <w:r w:rsidRPr="009422EB">
        <w:rPr>
          <w:rFonts w:cs="Times New Roman" w:eastAsia="Times New Roman"/>
          <w:szCs w:val="24"/>
        </w:rPr>
        <w:t xml:space="preserve">5. stečajni upravitelj </w:t>
      </w:r>
      <w:r>
        <w:t>Lovorka Juranović, Rijeka, Verdieva 6/III</w:t>
      </w:r>
      <w:r w:rsidRPr="009422EB">
        <w:t xml:space="preserve">, </w:t>
      </w:r>
    </w:p>
    <w:p w:rsidRDefault="008B6BC9" w:rsidP="008B6BC9" w:rsidR="008B6BC9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8B6BC9" w:rsidP="008B6BC9" w:rsidR="008B6BC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8B6BC9" w:rsidP="008B6BC9" w:rsidR="008B6BC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8B6BC9" w:rsidP="008B6BC9" w:rsidR="008B6BC9"/>
    <w:sectPr w:rsidSect="00C011A6" w:rsidR="008B6BC9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6BC9" w:rsidP="008B6BC9" w:rsidR="008B6BC9">
      <w:r>
        <w:separator/>
      </w:r>
    </w:p>
  </w:endnote>
  <w:endnote w:id="0" w:type="continuationSeparator">
    <w:p w:rsidRDefault="008B6BC9" w:rsidP="008B6BC9" w:rsidR="008B6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6BC9" w:rsidP="008B6BC9" w:rsidR="008B6BC9">
      <w:r>
        <w:separator/>
      </w:r>
    </w:p>
  </w:footnote>
  <w:footnote w:id="0" w:type="continuationSeparator">
    <w:p w:rsidRDefault="008B6BC9" w:rsidP="008B6BC9" w:rsidR="008B6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67F6" w:rsidP="009A2D22" w:rsidR="009A2D22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E26226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</w:t>
    </w:r>
    <w:r w:rsidR="008B6BC9">
      <w:rPr>
        <w:szCs w:val="24"/>
      </w:rPr>
      <w:t>102</w:t>
    </w:r>
    <w:r>
      <w:rPr>
        <w:szCs w:val="24"/>
      </w:rPr>
      <w:t>/2018-4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67F6" w:rsidP="00C011A6" w:rsidR="00C011A6" w:rsidRPr="00970AE0">
    <w:pPr>
      <w:pStyle w:val="Zaglavlje"/>
      <w:jc w:val="right"/>
    </w:pPr>
    <w:r>
      <w:rPr>
        <w:szCs w:val="24"/>
      </w:rPr>
      <w:t>11 St-</w:t>
    </w:r>
    <w:r w:rsidR="008B6BC9">
      <w:rPr>
        <w:szCs w:val="24"/>
      </w:rPr>
      <w:t>102</w:t>
    </w:r>
    <w:r>
      <w:rPr>
        <w:szCs w:val="24"/>
      </w:rPr>
      <w:t>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67D2"/>
    <w:rsid w:val="0004674C"/>
    <w:rsid w:val="000C1B8E"/>
    <w:rsid w:val="001F5509"/>
    <w:rsid w:val="002A0151"/>
    <w:rsid w:val="003067F6"/>
    <w:rsid w:val="003467D2"/>
    <w:rsid w:val="0047136B"/>
    <w:rsid w:val="00561B59"/>
    <w:rsid w:val="008B6BC9"/>
    <w:rsid w:val="00965430"/>
    <w:rsid w:val="00E26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B6BC9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B6BC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8B6BC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6B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6BC9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B6B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6BC9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62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622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2622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2622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2622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B6BC9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B6BC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8B6BC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6B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6BC9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B6B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6BC9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62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622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2622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2622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2622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</izvorni_sadrzaj>
    <derivirana_varijabla naziv="DomainObject.Predmet.Broj_1">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2018.</izvorni_sadrzaj>
    <derivirana_varijabla naziv="DomainObject.Predmet.DatumOsnivanja_1">27.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St-102/2018</izvorni_sadrzaj>
    <derivirana_varijabla naziv="DomainObject.Predmet.OznakaBroj_1">St-102/2018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STEEL SERVICE LONATI d.o.o. BUJE</izvorni_sadrzaj>
    <derivirana_varijabla naziv="DomainObject.Predmet.ProtustrankaFormated_1">  STEEL SERVICE LONATI d.o.o. BUJE</derivirana_varijabla>
  </DomainObject.Predmet.ProtustrankaFormated>
  <DomainObject.Predmet.ProtustrankaFormatedOIB>
    <izvorni_sadrzaj>  STEEL SERVICE LONATI d.o.o. BUJE, OIB 94880456116</izvorni_sadrzaj>
    <derivirana_varijabla naziv="DomainObject.Predmet.ProtustrankaFormatedOIB_1">  STEEL SERVICE LONATI d.o.o. BUJE, OIB 94880456116</derivirana_varijabla>
  </DomainObject.Predmet.ProtustrankaFormatedOIB>
  <DomainObject.Predmet.ProtustrankaFormatedWithAdress>
    <izvorni_sadrzaj> STEEL SERVICE LONATI d.o.o. BUJE, Istarska 22, 52460 Buje</izvorni_sadrzaj>
    <derivirana_varijabla naziv="DomainObject.Predmet.ProtustrankaFormatedWithAdress_1"> STEEL SERVICE LONATI d.o.o. BUJE, Istarska 22, 52460 Buje</derivirana_varijabla>
  </DomainObject.Predmet.ProtustrankaFormatedWithAdress>
  <DomainObject.Predmet.ProtustrankaFormatedWithAdressOIB>
    <izvorni_sadrzaj> STEEL SERVICE LONATI d.o.o. BUJE, OIB 94880456116, Istarska 22, 52460 Buje</izvorni_sadrzaj>
    <derivirana_varijabla naziv="DomainObject.Predmet.ProtustrankaFormatedWithAdressOIB_1"> STEEL SERVICE LONATI d.o.o. BUJE, OIB 94880456116, Istarska 22, 52460 Buje</derivirana_varijabla>
  </DomainObject.Predmet.ProtustrankaFormatedWithAdressOIB>
  <DomainObject.Predmet.ProtustrankaWithAdress>
    <izvorni_sadrzaj>STEEL SERVICE LONATI d.o.o. BUJE Istarska 22, 52460 Buje</izvorni_sadrzaj>
    <derivirana_varijabla naziv="DomainObject.Predmet.ProtustrankaWithAdress_1">STEEL SERVICE LONATI d.o.o. BUJE Istarska 22, 52460 Buje</derivirana_varijabla>
  </DomainObject.Predmet.ProtustrankaWithAdress>
  <DomainObject.Predmet.ProtustrankaWithAdressOIB>
    <izvorni_sadrzaj>STEEL SERVICE LONATI d.o.o. BUJE, OIB 94880456116, Istarska 22, 52460 Buje</izvorni_sadrzaj>
    <derivirana_varijabla naziv="DomainObject.Predmet.ProtustrankaWithAdressOIB_1">STEEL SERVICE LONATI d.o.o. BUJE, OIB 94880456116, Istarska 22, 52460 Buje</derivirana_varijabla>
  </DomainObject.Predmet.ProtustrankaWithAdressOIB>
  <DomainObject.Predmet.ProtustrankaNazivFormated>
    <izvorni_sadrzaj>STEEL SERVICE LONATI d.o.o. BUJE</izvorni_sadrzaj>
    <derivirana_varijabla naziv="DomainObject.Predmet.ProtustrankaNazivFormated_1">STEEL SERVICE LONATI d.o.o. BUJE</derivirana_varijabla>
  </DomainObject.Predmet.ProtustrankaNazivFormated>
  <DomainObject.Predmet.ProtustrankaNazivFormatedOIB>
    <izvorni_sadrzaj>STEEL SERVICE LONATI d.o.o. BUJE, OIB 94880456116</izvorni_sadrzaj>
    <derivirana_varijabla naziv="DomainObject.Predmet.ProtustrankaNazivFormatedOIB_1">STEEL SERVICE LONATI d.o.o. BUJE, OIB 94880456116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11769787.89</izvorni_sadrzaj>
    <derivirana_varijabla naziv="DomainObject.Predmet.TrenutnaVrijednost_1">11769787.89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STEEL SERVICE LONATI d.o.o. BUJE</item>
    </izvorni_sadrzaj>
    <derivirana_varijabla naziv="DomainObject.Predmet.ProtuStrankaListFormated_1">
      <item>STEEL SERVICE LONATI d.o.o. BUJE</item>
    </derivirana_varijabla>
  </DomainObject.Predmet.ProtuStrankaListFormated>
  <DomainObject.Predmet.ProtuStrankaListFormatedOIB>
    <izvorni_sadrzaj>
      <item>STEEL SERVICE LONATI d.o.o. BUJE, OIB 94880456116</item>
    </izvorni_sadrzaj>
    <derivirana_varijabla naziv="DomainObject.Predmet.ProtuStrankaListFormatedOIB_1">
      <item>STEEL SERVICE LONATI d.o.o. BUJE, OIB 94880456116</item>
    </derivirana_varijabla>
  </DomainObject.Predmet.ProtuStrankaListFormatedOIB>
  <DomainObject.Predmet.ProtuStrankaListFormatedWithAdress>
    <izvorni_sadrzaj>
      <item>STEEL SERVICE LONATI d.o.o. BUJE, Istarska 22, 52460 Buje</item>
    </izvorni_sadrzaj>
    <derivirana_varijabla naziv="DomainObject.Predmet.ProtuStrankaListFormatedWithAdress_1">
      <item>STEEL SERVICE LONATI d.o.o. BUJE, Istarska 22, 52460 Buje</item>
    </derivirana_varijabla>
  </DomainObject.Predmet.ProtuStrankaListFormatedWithAdress>
  <DomainObject.Predmet.ProtuStrankaListFormatedWithAdressOIB>
    <izvorni_sadrzaj>
      <item>STEEL SERVICE LONATI d.o.o. BUJE, OIB 94880456116, Istarska 22, 52460 Buje</item>
    </izvorni_sadrzaj>
    <derivirana_varijabla naziv="DomainObject.Predmet.ProtuStrankaListFormatedWithAdressOIB_1">
      <item>STEEL SERVICE LONATI d.o.o. BUJE, OIB 94880456116, Istarska 22, 52460 Buje</item>
    </derivirana_varijabla>
  </DomainObject.Predmet.ProtuStrankaListFormatedWithAdressOIB>
  <DomainObject.Predmet.ProtuStrankaListNazivFormated>
    <izvorni_sadrzaj>
      <item>STEEL SERVICE LONATI d.o.o. BUJE</item>
    </izvorni_sadrzaj>
    <derivirana_varijabla naziv="DomainObject.Predmet.ProtuStrankaListNazivFormated_1">
      <item>STEEL SERVICE LONATI d.o.o. BUJE</item>
    </derivirana_varijabla>
  </DomainObject.Predmet.ProtuStrankaListNazivFormated>
  <DomainObject.Predmet.ProtuStrankaListNazivFormatedOIB>
    <izvorni_sadrzaj>
      <item>STEEL SERVICE LONATI d.o.o. BUJE, OIB 94880456116</item>
    </izvorni_sadrzaj>
    <derivirana_varijabla naziv="DomainObject.Predmet.ProtuStrankaListNazivFormatedOIB_1">
      <item>STEEL SERVICE LONATI d.o.o. BUJE, OIB 94880456116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STEEL SERVICE LONATI d.o.o. BUJE</izvorni_sadrzaj>
    <derivirana_varijabla naziv="DomainObject.Predmet.ProtustrankaIDrugi_1">STEEL SERVICE LONATI d.o.o. BUJE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STEEL SERVICE LONATI d.o.o. BUJE, OIB 94880456116, Istarska 22, 52460 Buje</izvorni_sadrzaj>
    <derivirana_varijabla naziv="DomainObject.Predmet.ProtustrankaIDrugiAdressOIB_1">STEEL SERVICE LONATI d.o.o. BUJE, OIB 94880456116, Istarska 22,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STEEL SERVICE LONATI d.o.o. BUJE</item>
    </izvorni_sadrzaj>
    <derivirana_varijabla naziv="DomainObject.Predmet.SudioniciListNaziv_1">
      <item>FINANCIJSKA AGENCIJA, RC RIJEKA, PODRUŽNICA PULA, PULA</item>
      <item>STEEL SERVICE LONATI d.o.o. BUJE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STEEL SERVICE LONATI d.o.o. BUJE, OIB 94880456116, Istarska 22,52460 Buje</item>
    </izvorni_sadrzaj>
    <derivirana_varijabla naziv="DomainObject.Predmet.SudioniciListAdressOIB_1">
      <item>FINANCIJSKA AGENCIJA, RC RIJEKA, PODRUŽNICA PULA, PULA, OIB 85821130368, F. Kurelca 8,51000 Rijeka</item>
      <item>STEEL SERVICE LONATI d.o.o. BUJE, OIB 94880456116, Istarska 22,52460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94880456116</item>
    </izvorni_sadrzaj>
    <derivirana_varijabla naziv="DomainObject.Predmet.SudioniciListNazivOIB_1">
      <item>, OIB 85821130368</item>
      <item>, OIB 94880456116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693</properties:Words>
  <properties:Characters>3640</properties:Characters>
  <properties:Lines>84</properties:Lines>
  <properties:Paragraphs>31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2018-06-07T10:31:00Z</dcterms:created>
  <dc:creator>Morena Brajuha</dc:creator>
  <dc:description/>
  <cp:keywords/>
  <cp:lastModifiedBy>Morena Brajuha</cp:lastModifiedBy>
  <cp:lastPrinted>2018-06-08T08:17:00Z</cp:lastPrinted>
  <dcterms:modified xmlns:xsi="http://www.w3.org/2001/XMLSchema-instance" xsi:type="dcterms:W3CDTF">2018-06-08T08:17:00Z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(St-102-18 Steel service lonati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