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06e" w14:paraId="765f06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C5B0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C5B00">
        <w:rPr>
          <w:lang w:val="hr-HR"/>
        </w:rPr>
        <w:t xml:space="preserve">Trgovački sud u Splitu, po </w:t>
      </w:r>
      <w:r w:rsidR="00143364" w:rsidRPr="00EC5B00">
        <w:rPr>
          <w:lang w:val="hr-HR"/>
        </w:rPr>
        <w:t>sudskom savjetniku Goranu Radanoviću</w:t>
      </w:r>
      <w:r w:rsidR="00634348" w:rsidRPr="00EC5B00">
        <w:rPr>
          <w:lang w:val="hr-HR"/>
        </w:rPr>
        <w:t xml:space="preserve">, u skraćenom stečajnom postupku povodom zahtjeva </w:t>
      </w:r>
      <w:r w:rsidR="00634348" w:rsidRPr="00EC5B00">
        <w:rPr>
          <w:szCs w:val="24"/>
          <w:lang w:val="hr-HR"/>
        </w:rPr>
        <w:t>FINANCIJSKE AGENCIJE, Regionalni centar Split, Podružnica Split, Mažuranićevo šetalište 24b</w:t>
      </w:r>
      <w:r w:rsidR="00634348" w:rsidRPr="00EC5B00">
        <w:rPr>
          <w:lang w:val="hr-HR"/>
        </w:rPr>
        <w:t xml:space="preserve">, OIB: 85821130368, za provedbu skraćenog stečajnog postupka nad dužnikom </w:t>
      </w:r>
      <w:r w:rsidR="00464835">
        <w:t>DAKI COMERC, d.o.o.</w:t>
      </w:r>
      <w:r w:rsidR="00143364" w:rsidRPr="00EC5B00">
        <w:rPr>
          <w:lang w:val="hr-HR"/>
        </w:rPr>
        <w:t>,</w:t>
      </w:r>
      <w:r w:rsidR="00650659" w:rsidRPr="00EC5B00">
        <w:rPr>
          <w:lang w:val="hr-HR"/>
        </w:rPr>
        <w:t xml:space="preserve"> </w:t>
      </w:r>
      <w:r w:rsidR="00464835">
        <w:t>Split</w:t>
      </w:r>
      <w:r w:rsidR="0076026A" w:rsidRPr="00EC5B00">
        <w:rPr>
          <w:lang w:val="hr-HR"/>
        </w:rPr>
        <w:t xml:space="preserve">, </w:t>
      </w:r>
      <w:r w:rsidR="00464835">
        <w:t>Fra Bone Razmilovića 1</w:t>
      </w:r>
      <w:r w:rsidR="0076026A" w:rsidRPr="00EC5B00">
        <w:rPr>
          <w:lang w:val="hr-HR"/>
        </w:rPr>
        <w:t xml:space="preserve">, OIB: </w:t>
      </w:r>
      <w:r w:rsidR="00464835">
        <w:t>20723832766</w:t>
      </w:r>
      <w:r w:rsidR="0076026A" w:rsidRPr="00EC5B00">
        <w:rPr>
          <w:lang w:val="hr-HR"/>
        </w:rPr>
        <w:t xml:space="preserve">, MBS: </w:t>
      </w:r>
      <w:r w:rsidR="00464835">
        <w:t>060156403</w:t>
      </w:r>
      <w:r w:rsidR="00634348" w:rsidRPr="00EC5B00">
        <w:rPr>
          <w:lang w:val="hr-HR"/>
        </w:rPr>
        <w:t>, dana</w:t>
      </w:r>
      <w:r w:rsidR="00E308B5" w:rsidRPr="00EC5B00">
        <w:rPr>
          <w:lang w:val="hr-HR"/>
        </w:rPr>
        <w:t xml:space="preserve"> </w:t>
      </w:r>
      <w:r w:rsidR="00343962">
        <w:rPr>
          <w:lang w:val="hr-HR"/>
        </w:rPr>
        <w:t xml:space="preserve">13. </w:t>
      </w:r>
      <w:r w:rsidR="00F80EC3" w:rsidRPr="00EC5B00">
        <w:rPr>
          <w:lang w:val="hr-HR"/>
        </w:rPr>
        <w:t>svibnja</w:t>
      </w:r>
      <w:r w:rsidR="008967A5" w:rsidRPr="00EC5B00">
        <w:rPr>
          <w:lang w:val="hr-HR"/>
        </w:rPr>
        <w:t xml:space="preserve"> 2016</w:t>
      </w:r>
      <w:r w:rsidR="00634348" w:rsidRPr="00EC5B00">
        <w:rPr>
          <w:lang w:val="hr-HR"/>
        </w:rPr>
        <w:t>. godine</w:t>
      </w:r>
    </w:p>
    <w:p w:rsidRDefault="00664952" w:rsidP="00D4027A" w:rsidR="00664952" w:rsidRPr="00D630F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64835">
        <w:t>DAKI COMERC, d.o.o.</w:t>
      </w:r>
      <w:r w:rsidR="00464835" w:rsidRPr="00EC5B00">
        <w:rPr>
          <w:lang w:val="hr-HR"/>
        </w:rPr>
        <w:t xml:space="preserve">, </w:t>
      </w:r>
      <w:r w:rsidR="00464835">
        <w:t>Split</w:t>
      </w:r>
      <w:r w:rsidR="00464835" w:rsidRPr="00EC5B00">
        <w:rPr>
          <w:lang w:val="hr-HR"/>
        </w:rPr>
        <w:t xml:space="preserve">, </w:t>
      </w:r>
      <w:r w:rsidR="00464835">
        <w:t>Fra Bone Razmilovića 1</w:t>
      </w:r>
      <w:r w:rsidR="00464835" w:rsidRPr="00EC5B00">
        <w:rPr>
          <w:lang w:val="hr-HR"/>
        </w:rPr>
        <w:t xml:space="preserve">, OIB: </w:t>
      </w:r>
      <w:r w:rsidR="00464835">
        <w:t>20723832766</w:t>
      </w:r>
      <w:r w:rsidR="00464835" w:rsidRPr="00EC5B00">
        <w:rPr>
          <w:lang w:val="hr-HR"/>
        </w:rPr>
        <w:t xml:space="preserve">, MBS: </w:t>
      </w:r>
      <w:r w:rsidR="00464835">
        <w:t>060156403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343962">
        <w:rPr>
          <w:lang w:val="hr-HR"/>
        </w:rPr>
        <w:t>13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</w:t>
      </w:r>
      <w:r w:rsidR="00ED309D">
        <w:rPr>
          <w:lang w:val="hr-HR"/>
        </w:rPr>
        <w:t>3</w:t>
      </w:r>
      <w:r>
        <w:rPr>
          <w:lang w:val="hr-HR"/>
        </w:rPr>
        <w:t>,</w:t>
      </w:r>
      <w:r w:rsidR="00ED309D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D309D">
        <w:rPr>
          <w:lang w:val="hr-HR"/>
        </w:rPr>
        <w:t xml:space="preserve"> Jelenko Lehki, Zagreb,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64835">
        <w:t>DAKI COMERC, d.o.o.</w:t>
      </w:r>
      <w:r w:rsidR="00464835" w:rsidRPr="00EC5B00">
        <w:rPr>
          <w:lang w:val="hr-HR"/>
        </w:rPr>
        <w:t xml:space="preserve">, </w:t>
      </w:r>
      <w:r w:rsidR="00464835">
        <w:t>Split</w:t>
      </w:r>
      <w:r w:rsidR="00464835" w:rsidRPr="00EC5B00">
        <w:rPr>
          <w:lang w:val="hr-HR"/>
        </w:rPr>
        <w:t xml:space="preserve">, </w:t>
      </w:r>
      <w:r w:rsidR="00464835">
        <w:t>Fra Bone Razmilovića 1</w:t>
      </w:r>
      <w:r w:rsidR="00464835" w:rsidRPr="00EC5B00">
        <w:rPr>
          <w:lang w:val="hr-HR"/>
        </w:rPr>
        <w:t xml:space="preserve">, OIB: </w:t>
      </w:r>
      <w:r w:rsidR="00464835">
        <w:t>20723832766</w:t>
      </w:r>
      <w:r w:rsidR="00464835" w:rsidRPr="00EC5B00">
        <w:rPr>
          <w:lang w:val="hr-HR"/>
        </w:rPr>
        <w:t xml:space="preserve">, MBS: </w:t>
      </w:r>
      <w:r w:rsidR="00464835">
        <w:t>060156403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64835">
        <w:t>DAKI COMERC, d.o.o.</w:t>
      </w:r>
      <w:r w:rsidR="00464835" w:rsidRPr="00EC5B00">
        <w:rPr>
          <w:lang w:val="hr-HR"/>
        </w:rPr>
        <w:t xml:space="preserve">, </w:t>
      </w:r>
      <w:r w:rsidR="00464835">
        <w:t>Split</w:t>
      </w:r>
      <w:r w:rsidR="00464835" w:rsidRPr="00EC5B00">
        <w:rPr>
          <w:lang w:val="hr-HR"/>
        </w:rPr>
        <w:t xml:space="preserve">, </w:t>
      </w:r>
      <w:r w:rsidR="00464835">
        <w:t>Fra Bone Razmilovića 1</w:t>
      </w:r>
      <w:r w:rsidR="00464835" w:rsidRPr="00EC5B00">
        <w:rPr>
          <w:lang w:val="hr-HR"/>
        </w:rPr>
        <w:t xml:space="preserve">, OIB: </w:t>
      </w:r>
      <w:r w:rsidR="00464835">
        <w:t>20723832766</w:t>
      </w:r>
      <w:r w:rsidR="00464835" w:rsidRPr="00EC5B00">
        <w:rPr>
          <w:lang w:val="hr-HR"/>
        </w:rPr>
        <w:t xml:space="preserve">, MBS: </w:t>
      </w:r>
      <w:r w:rsidR="00464835">
        <w:t>060156403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64835">
        <w:rPr>
          <w:lang w:val="hr-HR"/>
        </w:rPr>
        <w:t>1412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64835">
        <w:rPr>
          <w:lang w:val="hr-HR"/>
        </w:rPr>
        <w:t>106</w:t>
      </w:r>
      <w:r w:rsidR="0076026A">
        <w:rPr>
          <w:lang w:val="hr-HR"/>
        </w:rPr>
        <w:t>.</w:t>
      </w:r>
      <w:r w:rsidR="00464835">
        <w:rPr>
          <w:lang w:val="hr-HR"/>
        </w:rPr>
        <w:t>138</w:t>
      </w:r>
      <w:r w:rsidR="0076026A">
        <w:rPr>
          <w:lang w:val="hr-HR"/>
        </w:rPr>
        <w:t>,</w:t>
      </w:r>
      <w:r w:rsidR="00464835">
        <w:rPr>
          <w:lang w:val="hr-HR"/>
        </w:rPr>
        <w:t>14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630F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43962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23A9A" w:rsidP="00D630F5" w:rsidR="00923A9A"/>
    <w:p w:rsidRDefault="00923A9A" w:rsidP="00D630F5" w:rsidR="00923A9A" w:rsidRPr="001E0105"/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36BF" w:rsidRPr="006136B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64835">
      <w:t>1770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64835">
      <w:t>1770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43962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835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36BF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23A9A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0F5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5B00"/>
    <w:rsid w:val="00ED26E6"/>
    <w:rsid w:val="00ED309D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6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36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36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36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6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36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36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36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St-1770/2015</izvorni_sadrzaj>
    <derivirana_varijabla naziv="DomainObject.Predmet.OznakaBroj_1">St-1770/2015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DAKI COMERC, društvo s ograničenom odgovornošću za trgovinu i proizvodnju</izvorni_sadrzaj>
    <derivirana_varijabla naziv="DomainObject.Predmet.ProtustrankaFormated_1">  DAKI COMERC, društvo s ograničenom odgovornošću za trgovinu i proizvodnju</derivirana_varijabla>
  </DomainObject.Predmet.ProtustrankaFormated>
  <DomainObject.Predmet.ProtustrankaFormatedOIB>
    <izvorni_sadrzaj>  DAKI COMERC, društvo s ograničenom odgovornošću za trgovinu i proizvodnju, OIB 20723832766</izvorni_sadrzaj>
    <derivirana_varijabla naziv="DomainObject.Predmet.ProtustrankaFormatedOIB_1">  DAKI COMERC, društvo s ograničenom odgovornošću za trgovinu i proizvodnju, OIB 20723832766</derivirana_varijabla>
  </DomainObject.Predmet.ProtustrankaFormatedOIB>
  <DomainObject.Predmet.ProtustrankaFormatedWithAdress>
    <izvorni_sadrzaj> DAKI COMERC, društvo s ograničenom odgovornošću za trgovinu i proizvodnju, Fra Bone Razmilovića 1, 21000 Split</izvorni_sadrzaj>
    <derivirana_varijabla naziv="DomainObject.Predmet.ProtustrankaFormatedWithAdress_1"> DAKI COMERC, društvo s ograničenom odgovornošću za trgovinu i proizvodnju, Fra Bone Razmilovića 1, 21000 Split</derivirana_varijabla>
  </DomainObject.Predmet.ProtustrankaFormatedWithAdress>
  <DomainObject.Predmet.ProtustrankaFormatedWithAdressOIB>
    <izvorni_sadrzaj> DAKI COMERC, društvo s ograničenom odgovornošću za trgovinu i proizvodnju, OIB 20723832766, Fra Bone Razmilovića 1, 21000 Split</izvorni_sadrzaj>
    <derivirana_varijabla naziv="DomainObject.Predmet.ProtustrankaFormatedWithAdressOIB_1"> DAKI COMERC, društvo s ograničenom odgovornošću za trgovinu i proizvodnju, OIB 20723832766, Fra Bone Razmilovića 1, 21000 Split</derivirana_varijabla>
  </DomainObject.Predmet.ProtustrankaFormatedWithAdressOIB>
  <DomainObject.Predmet.ProtustrankaWithAdress>
    <izvorni_sadrzaj>DAKI COMERC, društvo s ograničenom odgovornošću za trgovinu i proizvodnju Fra Bone Razmilovića 1, 21000 Split</izvorni_sadrzaj>
    <derivirana_varijabla naziv="DomainObject.Predmet.ProtustrankaWithAdress_1">DAKI COMERC, društvo s ograničenom odgovornošću za trgovinu i proizvodnju Fra Bone Razmilovića 1, 21000 Split</derivirana_varijabla>
  </DomainObject.Predmet.ProtustrankaWithAdress>
  <DomainObject.Predmet.ProtustrankaWithAdressOIB>
    <izvorni_sadrzaj>DAKI COMERC, društvo s ograničenom odgovornošću za trgovinu i proizvodnju, OIB 20723832766, Fra Bone Razmilovića 1, 21000 Split</izvorni_sadrzaj>
    <derivirana_varijabla naziv="DomainObject.Predmet.ProtustrankaWithAdressOIB_1">DAKI COMERC, društvo s ograničenom odgovornošću za trgovinu i proizvodnju, OIB 20723832766, Fra Bone Razmilovića 1, 21000 Split</derivirana_varijabla>
  </DomainObject.Predmet.ProtustrankaWithAdressOIB>
  <DomainObject.Predmet.ProtustrankaNazivFormated>
    <izvorni_sadrzaj>DAKI COMERC, društvo s ograničenom odgovornošću za trgovinu i proizvodnju</izvorni_sadrzaj>
    <derivirana_varijabla naziv="DomainObject.Predmet.ProtustrankaNazivFormated_1">DAKI COMERC, društvo s ograničenom odgovornošću za trgovinu i proizvodnju</derivirana_varijabla>
  </DomainObject.Predmet.ProtustrankaNazivFormated>
  <DomainObject.Predmet.ProtustrankaNazivFormatedOIB>
    <izvorni_sadrzaj>DAKI COMERC, društvo s ograničenom odgovornošću za trgovinu i proizvodnju, OIB 20723832766</izvorni_sadrzaj>
    <derivirana_varijabla naziv="DomainObject.Predmet.ProtustrankaNazivFormatedOIB_1">DAKI COMERC, društvo s ograničenom odgovornošću za trgovinu i proizvodnju, OIB 20723832766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106138.14</izvorni_sadrzaj>
    <derivirana_varijabla naziv="DomainObject.Predmet.TrenutnaVrijednost_1">106138.14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DAKI COMERC, društvo s ograničenom odgovornošću za trgovinu i proizvodnju</item>
    </izvorni_sadrzaj>
    <derivirana_varijabla naziv="DomainObject.Predmet.ProtuStrankaListFormated_1">
      <item>DAKI COMERC, društvo s ograničenom odgovornošću za trgovinu i proizvodnju</item>
    </derivirana_varijabla>
  </DomainObject.Predmet.ProtuStrankaListFormated>
  <DomainObject.Predmet.ProtuStrankaListFormatedOIB>
    <izvorni_sadrzaj>
      <item>DAKI COMERC, društvo s ograničenom odgovornošću za trgovinu i proizvodnju, OIB 20723832766</item>
    </izvorni_sadrzaj>
    <derivirana_varijabla naziv="DomainObject.Predmet.ProtuStrankaListFormatedOIB_1">
      <item>DAKI COMERC, društvo s ograničenom odgovornošću za trgovinu i proizvodnju, OIB 20723832766</item>
    </derivirana_varijabla>
  </DomainObject.Predmet.ProtuStrankaListFormatedOIB>
  <DomainObject.Predmet.ProtuStrankaListFormatedWithAdress>
    <izvorni_sadrzaj>
      <item>DAKI COMERC, društvo s ograničenom odgovornošću za trgovinu i proizvodnju, Fra Bone Razmilovića 1, 21000 Split</item>
    </izvorni_sadrzaj>
    <derivirana_varijabla naziv="DomainObject.Predmet.ProtuStrankaListFormatedWithAdress_1">
      <item>DAKI COMERC, društvo s ograničenom odgovornošću za trgovinu i proizvodnju, Fra Bone Razmilovića 1, 21000 Split</item>
    </derivirana_varijabla>
  </DomainObject.Predmet.ProtuStrankaListFormatedWithAdress>
  <DomainObject.Predmet.ProtuStrankaListFormatedWithAdressOIB>
    <izvorni_sadrzaj>
      <item>DAKI COMERC, društvo s ograničenom odgovornošću za trgovinu i proizvodnju, OIB 20723832766, Fra Bone Razmilovića 1, 21000 Split</item>
    </izvorni_sadrzaj>
    <derivirana_varijabla naziv="DomainObject.Predmet.ProtuStrankaListFormatedWithAdressOIB_1">
      <item>DAKI COMERC, društvo s ograničenom odgovornošću za trgovinu i proizvodnju, OIB 20723832766, Fra Bone Razmilovića 1, 21000 Split</item>
    </derivirana_varijabla>
  </DomainObject.Predmet.ProtuStrankaListFormatedWithAdressOIB>
  <DomainObject.Predmet.ProtuStrankaListNazivFormated>
    <izvorni_sadrzaj>
      <item>DAKI COMERC, društvo s ograničenom odgovornošću za trgovinu i proizvodnju</item>
    </izvorni_sadrzaj>
    <derivirana_varijabla naziv="DomainObject.Predmet.ProtuStrankaListNazivFormated_1">
      <item>DAKI COMERC, društvo s ograničenom odgovornošću za trgovinu i proizvodnju</item>
    </derivirana_varijabla>
  </DomainObject.Predmet.ProtuStrankaListNazivFormated>
  <DomainObject.Predmet.ProtuStrankaListNazivFormatedOIB>
    <izvorni_sadrzaj>
      <item>DAKI COMERC, društvo s ograničenom odgovornošću za trgovinu i proizvodnju, OIB 20723832766</item>
    </izvorni_sadrzaj>
    <derivirana_varijabla naziv="DomainObject.Predmet.ProtuStrankaListNazivFormatedOIB_1">
      <item>DAKI COMERC, društvo s ograničenom odgovornošću za trgovinu i proizvodnju, OIB 20723832766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DAKI COMERC, društvo s ograničenom odgovornošću za trgovinu i proizvodnju</izvorni_sadrzaj>
    <derivirana_varijabla naziv="DomainObject.Predmet.ProtustrankaIDrugi_1">DAKI COMERC, društvo s ograničenom odgovornošću za trgovinu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DAKI COMERC, društvo s ograničenom odgovornošću za trgovinu i proizvodnju, OIB 20723832766, Fra Bone Razmilovića 1, 21000 Split</izvorni_sadrzaj>
    <derivirana_varijabla naziv="DomainObject.Predmet.ProtustrankaIDrugiAdressOIB_1">DAKI COMERC, društvo s ograničenom odgovornošću za trgovinu i proizvodnju, OIB 20723832766, Fra Bone Razmilovića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DAKI COMERC, društvo s ograničenom odgovornošću za trgovinu i proizvodnju</item>
      <item>FINANCIJSKA AGENCIJA RC SPLIT</item>
    </izvorni_sadrzaj>
    <derivirana_varijabla naziv="DomainObject.Predmet.SudioniciListNaziv_1">
      <item>DAKI COMERC, društvo s ograničenom odgovornošću za trgovinu i proizvodnju</item>
      <item>FINANCIJSKA AGENCIJA RC SPLIT</item>
    </derivirana_varijabla>
  </DomainObject.Predmet.SudioniciListNaziv>
  <DomainObject.Predmet.SudioniciListAdressOIB>
    <izvorni_sadrzaj>
      <item>DAKI COMERC, društvo s ograničenom odgovornošću za trgovinu i proizvodnju, OIB 20723832766, Fra Bone Razmilovića 1,21000 Split</item>
      <item>FINANCIJSKA AGENCIJA RC SPLIT, OIB 85821130368, Mažuranićevo šetalište 24b,21000 Split</item>
    </izvorni_sadrzaj>
    <derivirana_varijabla naziv="DomainObject.Predmet.SudioniciListAdressOIB_1">
      <item>DAKI COMERC, društvo s ograničenom odgovornošću za trgovinu i proizvodnju, OIB 20723832766, Fra Bone Razmilovića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20723832766</item>
      <item>, OIB 85821130368</item>
    </izvorni_sadrzaj>
    <derivirana_varijabla naziv="DomainObject.Predmet.SudioniciListNazivOIB_1">
      <item>, OIB 20723832766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D0D20-C4BC-442C-B7E7-A99A5E219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4270</properties:Characters>
  <properties:Lines>110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2016-05-12T12:36:00Z</dcterms:created>
  <dc:creator>wsadmin</dc:creator>
  <cp:lastModifiedBy>Goran Radanović</cp:lastModifiedBy>
  <cp:lastPrinted>2016-05-13T10:44:00Z</cp:lastPrinted>
  <dcterms:modified xmlns:xsi="http://www.w3.org/2001/XMLSchema-instance" xsi:type="dcterms:W3CDTF">2016-05-13T10:46:00Z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