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053b" w14:paraId="521053b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9C7B0C">
        <w:t xml:space="preserve"> dužnika TENTORIUM</w:t>
      </w:r>
      <w:r w:rsidR="0051058E">
        <w:t xml:space="preserve"> </w:t>
      </w:r>
      <w:r w:rsidR="00931D35">
        <w:t>d.o.o</w:t>
      </w:r>
      <w:r w:rsidR="009C7B0C">
        <w:t>. iz Ludbrega, Vatroslava Lisinskog 36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9C7B0C" w:rsidRPr="009C7B0C">
        <w:t>59129542165</w:t>
      </w:r>
      <w:r w:rsidR="00931D35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C7B0C" w:rsidRPr="009C7B0C">
        <w:t xml:space="preserve"> </w:t>
      </w:r>
      <w:r w:rsidR="009C7B0C">
        <w:t xml:space="preserve">TENTORIUM d.o.o. iz Ludbrega, Vatroslava Lisinskog 36, OIB: </w:t>
      </w:r>
      <w:r w:rsidR="009C7B0C" w:rsidRPr="009C7B0C">
        <w:t>59129542165</w:t>
      </w:r>
      <w:r w:rsidR="009B5681">
        <w:t xml:space="preserve">, </w:t>
      </w:r>
      <w:r w:rsidR="009C7B0C">
        <w:t>iznosi 102.929,13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9C7B0C">
        <w:t xml:space="preserve"> Dragan Barbarić</w:t>
      </w:r>
      <w:r w:rsidR="00684DB9">
        <w:t xml:space="preserve">, </w:t>
      </w:r>
      <w:r w:rsidR="009C7B0C">
        <w:t>Ludbreg, Vatroslava Lisinskog 36, OIB: 27000522786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F90507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1D5" w:rsidR="004F51D5">
      <w:r>
        <w:separator/>
      </w:r>
    </w:p>
  </w:endnote>
  <w:endnote w:id="0" w:type="continuationSeparator">
    <w:p w:rsidRDefault="004F51D5" w:rsidR="004F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1D5" w:rsidR="004F51D5">
      <w:r>
        <w:separator/>
      </w:r>
    </w:p>
  </w:footnote>
  <w:footnote w:id="0" w:type="continuationSeparator">
    <w:p w:rsidRDefault="004F51D5" w:rsidR="004F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9C7B0C">
      <w:t>: 4 St-194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4F51D5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E758F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2FAD"/>
    <w:rsid w:val="00F06763"/>
    <w:rsid w:val="00F10C2B"/>
    <w:rsid w:val="00F210ED"/>
    <w:rsid w:val="00F644E6"/>
    <w:rsid w:val="00F658C8"/>
    <w:rsid w:val="00F90507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58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758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758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758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58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758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758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758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TENTORIUM društvo s ograničenom odgovornošću za trgovinu i usluge</izvorni_sadrzaj>
    <derivirana_varijabla naziv="DomainObject.Predmet.ProtustrankaFormated_1">  TENTORIUM društvo s ograničenom odgovornošću za trgovinu i usluge</derivirana_varijabla>
  </DomainObject.Predmet.ProtustrankaFormated>
  <DomainObject.Predmet.ProtustrankaFormatedOIB>
    <izvorni_sadrzaj>  TENTORIUM društvo s ograničenom odgovornošću za trgovinu i usluge, OIB 59129542165</izvorni_sadrzaj>
    <derivirana_varijabla naziv="DomainObject.Predmet.ProtustrankaFormatedOIB_1">  TENTORIUM društvo s ograničenom odgovornošću za trgovinu i usluge, OIB 59129542165</derivirana_varijabla>
  </DomainObject.Predmet.ProtustrankaFormatedOIB>
  <DomainObject.Predmet.ProtustrankaFormatedWithAdress>
    <izvorni_sadrzaj> TENTORIUM društvo s ograničenom odgovornošću za trgovinu i usluge, Vatroslava Lisinskog 36, 42230 Ludbreg</izvorni_sadrzaj>
    <derivirana_varijabla naziv="DomainObject.Predmet.ProtustrankaFormatedWithAdress_1"> TENTORIUM društvo s ograničenom odgovornošću za trgovinu i usluge, Vatroslava Lisinskog 36, 42230 Ludbreg</derivirana_varijabla>
  </DomainObject.Predmet.ProtustrankaFormatedWithAdress>
  <DomainObject.Predmet.ProtustrankaFormatedWithAdressOIB>
    <izvorni_sadrzaj> TENTORIUM društvo s ograničenom odgovornošću za trgovinu i usluge, OIB 59129542165, Vatroslava Lisinskog 36, 42230 Ludbreg</izvorni_sadrzaj>
    <derivirana_varijabla naziv="DomainObject.Predmet.ProtustrankaFormatedWithAdressOIB_1"> TENTORIUM društvo s ograničenom odgovornošću za trgovinu i usluge, OIB 59129542165, Vatroslava Lisinskog 36, 42230 Ludbreg</derivirana_varijabla>
  </DomainObject.Predmet.ProtustrankaFormatedWithAdressOIB>
  <DomainObject.Predmet.ProtustrankaWithAdress>
    <izvorni_sadrzaj>TENTORIUM društvo s ograničenom odgovornošću za trgovinu i usluge Vatroslava Lisinskog 36, 42230 Ludbreg</izvorni_sadrzaj>
    <derivirana_varijabla naziv="DomainObject.Predmet.ProtustrankaWithAdress_1">TENTORIUM društvo s ograničenom odgovornošću za trgovinu i usluge Vatroslava Lisinskog 36, 42230 Ludbreg</derivirana_varijabla>
  </DomainObject.Predmet.ProtustrankaWithAdress>
  <DomainObject.Predmet.ProtustrankaWithAdressOIB>
    <izvorni_sadrzaj>TENTORIUM društvo s ograničenom odgovornošću za trgovinu i usluge, OIB 59129542165, Vatroslava Lisinskog 36, 42230 Ludbreg</izvorni_sadrzaj>
    <derivirana_varijabla naziv="DomainObject.Predmet.ProtustrankaWithAdressOIB_1">TENTORIUM društvo s ograničenom odgovornošću za trgovinu i usluge, OIB 59129542165, Vatroslava Lisinskog 36, 42230 Ludbreg</derivirana_varijabla>
  </DomainObject.Predmet.ProtustrankaWithAdressOIB>
  <DomainObject.Predmet.ProtustrankaNazivFormated>
    <izvorni_sadrzaj>TENTORIUM društvo s ograničenom odgovornošću za trgovinu i usluge</izvorni_sadrzaj>
    <derivirana_varijabla naziv="DomainObject.Predmet.ProtustrankaNazivFormated_1">TENTORIUM društvo s ograničenom odgovornošću za trgovinu i usluge</derivirana_varijabla>
  </DomainObject.Predmet.ProtustrankaNazivFormated>
  <DomainObject.Predmet.ProtustrankaNazivFormatedOIB>
    <izvorni_sadrzaj>TENTORIUM društvo s ograničenom odgovornošću za trgovinu i usluge, OIB 59129542165</izvorni_sadrzaj>
    <derivirana_varijabla naziv="DomainObject.Predmet.ProtustrankaNazivFormatedOIB_1">TENTORIUM društvo s ograničenom odgovornošću za trgovinu i usluge, OIB 59129542165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102929.13</izvorni_sadrzaj>
    <derivirana_varijabla naziv="DomainObject.Predmet.TrenutnaVrijednost_1">102929.13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TENTORIUM društvo s ograničenom odgovornošću za trgovinu i usluge</item>
    </izvorni_sadrzaj>
    <derivirana_varijabla naziv="DomainObject.Predmet.ProtuStrankaListFormated_1">
      <item>TENTORIUM društvo s ograničenom odgovornošću za trgovinu i usluge</item>
    </derivirana_varijabla>
  </DomainObject.Predmet.ProtuStrankaListFormated>
  <DomainObject.Predmet.ProtuStrankaListFormatedOIB>
    <izvorni_sadrzaj>
      <item>TENTORIUM društvo s ograničenom odgovornošću za trgovinu i usluge, OIB 59129542165</item>
    </izvorni_sadrzaj>
    <derivirana_varijabla naziv="DomainObject.Predmet.ProtuStrankaListFormatedOIB_1">
      <item>TENTORIUM društvo s ograničenom odgovornošću za trgovinu i usluge, OIB 59129542165</item>
    </derivirana_varijabla>
  </DomainObject.Predmet.ProtuStrankaListFormatedOIB>
  <DomainObject.Predmet.ProtuStrankaListFormatedWithAdress>
    <izvorni_sadrzaj>
      <item>TENTORIUM društvo s ograničenom odgovornošću za trgovinu i usluge, Vatroslava Lisinskog 36, 42230 Ludbreg</item>
    </izvorni_sadrzaj>
    <derivirana_varijabla naziv="DomainObject.Predmet.ProtuStrankaListFormatedWithAdress_1">
      <item>TENTORIUM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TENTORIUM društvo s ograničenom odgovornošću za trgovinu i usluge, OIB 59129542165, Vatroslava Lisinskog 36, 42230 Ludbreg</item>
    </izvorni_sadrzaj>
    <derivirana_varijabla naziv="DomainObject.Predmet.ProtuStrankaListFormatedWithAdressOIB_1">
      <item>TENTORIUM društvo s ograničenom odgovornošću za trgovinu i usluge, OIB 59129542165, Vatroslava Lisinskog 36, 42230 Ludbreg</item>
    </derivirana_varijabla>
  </DomainObject.Predmet.ProtuStrankaListFormatedWithAdressOIB>
  <DomainObject.Predmet.ProtuStrankaListNazivFormated>
    <izvorni_sadrzaj>
      <item>TENTORIUM društvo s ograničenom odgovornošću za trgovinu i usluge</item>
    </izvorni_sadrzaj>
    <derivirana_varijabla naziv="DomainObject.Predmet.ProtuStrankaListNazivFormated_1">
      <item>TENTORIUM društvo s ograničenom odgovornošću za trgovinu i usluge</item>
    </derivirana_varijabla>
  </DomainObject.Predmet.ProtuStrankaListNazivFormated>
  <DomainObject.Predmet.ProtuStrankaListNazivFormatedOIB>
    <izvorni_sadrzaj>
      <item>TENTORIUM društvo s ograničenom odgovornošću za trgovinu i usluge, OIB 59129542165</item>
    </izvorni_sadrzaj>
    <derivirana_varijabla naziv="DomainObject.Predmet.ProtuStrankaListNazivFormatedOIB_1">
      <item>TENTORIUM društvo s ograničenom odgovornošću za trgovinu i usluge, OIB 59129542165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TENTORIUM društvo s ograničenom odgovornošću za trgovinu i usluge</izvorni_sadrzaj>
    <derivirana_varijabla naziv="DomainObject.Predmet.ProtustrankaIDrugi_1">TENTORIUM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TENTORIUM društvo s ograničenom odgovornošću za trgovinu i usluge, OIB 59129542165, Vatroslava Lisinskog 36, 42230 Ludbreg</izvorni_sadrzaj>
    <derivirana_varijabla naziv="DomainObject.Predmet.ProtustrankaIDrugiAdressOIB_1">TENTORIUM društvo s ograničenom odgovornošću za trgovinu i usluge, OIB 59129542165,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TENTORIUM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TENTORIUM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TENTORIUM društvo s ograničenom odgovornošću za trgovinu i usluge, OIB 59129542165, Vatroslava Lisinskog 36,42230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TENTORIUM društvo s ograničenom odgovornošću za trgovinu i usluge, OIB 59129542165, Vatroslava Lisinskog 36,42230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59129542165</item>
      <item>, OIB null</item>
      <item>, OIB null</item>
    </izvorni_sadrzaj>
    <derivirana_varijabla naziv="DomainObject.Predmet.SudioniciListNazivOIB_1">
      <item>, OIB 85821130368</item>
      <item>, OIB 59129542165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69A2A-5DB2-4AE6-B745-B72284F43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2010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2016-02-17T09:15:00Z</dcterms:created>
  <dc:creator>Ljubica Makovec</dc:creator>
  <cp:lastModifiedBy>Maja Marčec</cp:lastModifiedBy>
  <cp:lastPrinted>2016-02-17T11:19:00Z</cp:lastPrinted>
  <dcterms:modified xmlns:xsi="http://www.w3.org/2001/XMLSchema-instance" xsi:type="dcterms:W3CDTF">2016-02-17T11:25:00Z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