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60837" w14:paraId="1560837" w:rsidRDefault="00FC22B8" w:rsidP="00480C95" w:rsidR="006C0965">
      <w:pPr>
        <w:ind w:firstLine="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C22B8" w:rsidP="00FC22B8" w:rsidR="00FC22B8"/>
    <w:p w:rsidRDefault="00FC22B8" w:rsidP="00FC22B8" w:rsidR="00FC22B8"/>
    <w:p w:rsidRDefault="00FC22B8" w:rsidP="00FC22B8" w:rsidR="00FC22B8">
      <w:r>
        <w:t>TRGOVAČKI SUD U OSIJEKU</w:t>
      </w:r>
    </w:p>
    <w:p w:rsidRDefault="00FC22B8" w:rsidP="00FC22B8" w:rsidR="00FC22B8">
      <w:r>
        <w:t>STALNA SLUŽBA U SLAVONSKOM BRODU</w:t>
      </w:r>
    </w:p>
    <w:p w:rsidRDefault="00FC22B8" w:rsidP="00FC22B8" w:rsidR="00FC22B8">
      <w:r>
        <w:t>Trg pobjede 13                                                                          Broj: 3 St-597/2016-12</w:t>
      </w:r>
    </w:p>
    <w:p w:rsidRDefault="00FC22B8" w:rsidP="00FC22B8" w:rsidR="00FC22B8">
      <w:r>
        <w:t>35000 Slavonski Brod</w:t>
      </w:r>
    </w:p>
    <w:p w:rsidRDefault="00FC22B8" w:rsidP="00FC22B8" w:rsidR="00FC22B8"/>
    <w:p w:rsidRDefault="00FC22B8" w:rsidP="00FC22B8" w:rsidR="00FC22B8"/>
    <w:p w:rsidRDefault="00FC22B8" w:rsidP="00FC22B8" w:rsidR="00FC22B8" w:rsidRPr="00FC22B8">
      <w:pPr>
        <w:ind w:firstLine="708" w:left="2124"/>
        <w:rPr>
          <w:b/>
        </w:rPr>
      </w:pPr>
      <w:r w:rsidRPr="00FC22B8">
        <w:rPr>
          <w:b/>
        </w:rPr>
        <w:t>R E P U B L I K A  H R V A T S K A</w:t>
      </w:r>
    </w:p>
    <w:p w:rsidRDefault="00FC22B8" w:rsidP="00FC22B8" w:rsidR="00FC22B8" w:rsidRPr="00FC22B8">
      <w:pPr>
        <w:ind w:firstLine="708" w:left="2832"/>
        <w:rPr>
          <w:b/>
        </w:rPr>
      </w:pPr>
      <w:r w:rsidRPr="00FC22B8">
        <w:rPr>
          <w:b/>
        </w:rPr>
        <w:t>R J E Š E N J E</w:t>
      </w:r>
    </w:p>
    <w:p w:rsidRDefault="00FC22B8" w:rsidP="00FC22B8" w:rsidR="00FC22B8"/>
    <w:p w:rsidRDefault="00FC22B8" w:rsidP="00FC22B8" w:rsidR="00FC22B8">
      <w:pPr>
        <w:ind w:firstLine="708"/>
        <w:jc w:val="both"/>
      </w:pPr>
      <w:r>
        <w:t> TRGOVAČKI SUD U  OSIJEKU, STALNA SLUŽBA U SLAVONSKOM BRODU, po sutkinji Danijeli Martini Maoduš, u pravnoj stvari predlagatelja, FINA,  povodom prijedloga za otvaranje stečajnog postupka  po čl. 444. stavak 2. Stečajnog zakona nad dužnikom  ROLO PRODUKT d.o.o., Nova Gradiška, Industrijska zona bb, OIB: 54306404578, dana 13. lipnja 2016.</w:t>
      </w:r>
    </w:p>
    <w:p w:rsidRDefault="00FC22B8" w:rsidP="00FC22B8" w:rsidR="00FC22B8">
      <w:r>
        <w:t xml:space="preserve">                                                                   r i j e š i o    j e  </w:t>
      </w:r>
    </w:p>
    <w:p w:rsidRDefault="00FC22B8" w:rsidP="00FC22B8" w:rsidR="00FC22B8"/>
    <w:p w:rsidRDefault="00FC22B8" w:rsidP="00FC22B8" w:rsidR="00FC22B8">
      <w:pPr>
        <w:ind w:firstLine="708"/>
        <w:jc w:val="both"/>
      </w:pPr>
      <w:r>
        <w:t>  I - Otvara se stečajni postupak nad dužnikom ROLO PRODUKT d.o.o., Nova Gradiška, Industrijska zona bb, OIB: 54306404578, dana 13. lipnja 2016. u 11,00 sati.</w:t>
      </w:r>
    </w:p>
    <w:p w:rsidRDefault="00FC22B8" w:rsidP="00FC22B8" w:rsidR="00FC22B8">
      <w:pPr>
        <w:jc w:val="both"/>
      </w:pPr>
    </w:p>
    <w:p w:rsidRDefault="00FC22B8" w:rsidP="00FC22B8" w:rsidR="00FC22B8">
      <w:pPr>
        <w:ind w:firstLine="708"/>
        <w:jc w:val="both"/>
      </w:pPr>
      <w:r>
        <w:t>II – Za stečajnog upravitelja se imenuje :Vinka Ivanković, Sv. A. Padovanskog 5A,Vinkovci, OIB: 57124619693.</w:t>
      </w:r>
    </w:p>
    <w:p w:rsidRDefault="00FC22B8" w:rsidP="00FC22B8" w:rsidR="00FC22B8">
      <w:pPr>
        <w:ind w:firstLine="708"/>
        <w:jc w:val="both"/>
      </w:pPr>
    </w:p>
    <w:p w:rsidRDefault="00FC22B8" w:rsidP="00FC22B8" w:rsidR="00FC22B8">
      <w:pPr>
        <w:ind w:firstLine="708"/>
        <w:jc w:val="both"/>
      </w:pPr>
      <w:r>
        <w:t>III – Istovremeno se zaključuje  stečajni postupak nad dužnikom.</w:t>
      </w:r>
    </w:p>
    <w:p w:rsidRDefault="00FC22B8" w:rsidP="00FC22B8" w:rsidR="00FC22B8">
      <w:pPr>
        <w:ind w:firstLine="708"/>
        <w:jc w:val="both"/>
      </w:pPr>
    </w:p>
    <w:p w:rsidRDefault="00FC22B8" w:rsidP="00FC22B8" w:rsidR="00FC22B8">
      <w:pPr>
        <w:ind w:firstLine="708"/>
        <w:jc w:val="both"/>
      </w:pPr>
      <w:r>
        <w:t xml:space="preserve">IV – Ovo rješenje se objavljuje na E oglasnoj ploči, a po pravomoćnosti dostavlja sudskom registru radi brisanja dužnika, te Fini i banci koja vodi račun dužnika radi zatvaranja računa. </w:t>
      </w:r>
    </w:p>
    <w:p w:rsidRDefault="00FC22B8" w:rsidP="00FC22B8" w:rsidR="00FC22B8">
      <w:pPr>
        <w:ind w:firstLine="708"/>
        <w:jc w:val="both"/>
      </w:pPr>
    </w:p>
    <w:p w:rsidRDefault="00FC22B8" w:rsidP="00FC22B8" w:rsidR="00FC22B8">
      <w:pPr>
        <w:ind w:firstLine="708"/>
        <w:jc w:val="both"/>
      </w:pPr>
      <w:r>
        <w:t xml:space="preserve">V –  Ako nastanu  troškovi, isti će se  podmiriti  iz   Fonda  za vođenje stečajnog postupka ovog suda. </w:t>
      </w:r>
    </w:p>
    <w:p w:rsidRDefault="00FC22B8" w:rsidP="00FC22B8" w:rsidR="00FC22B8">
      <w:pPr>
        <w:ind w:firstLine="708"/>
        <w:jc w:val="both"/>
      </w:pPr>
    </w:p>
    <w:p w:rsidRDefault="00FC22B8" w:rsidP="00FC22B8" w:rsidR="00FC22B8">
      <w:pPr>
        <w:ind w:firstLine="708"/>
        <w:jc w:val="both"/>
      </w:pPr>
      <w: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FC22B8" w:rsidP="00FC22B8" w:rsidR="00FC22B8">
      <w:pPr>
        <w:ind w:firstLine="708"/>
        <w:jc w:val="both"/>
      </w:pPr>
    </w:p>
    <w:p w:rsidRDefault="00FC22B8" w:rsidP="00FC22B8" w:rsidR="00FC22B8">
      <w:pPr>
        <w:ind w:firstLine="708"/>
        <w:jc w:val="both"/>
      </w:pPr>
      <w:r>
        <w:t> VII -  Nalaže se Banci, odnosno Financijskoj agenciji koja vodi račun dužnika, isti račun zatvoriti.</w:t>
      </w:r>
    </w:p>
    <w:p w:rsidRDefault="00FC22B8" w:rsidP="00FC22B8" w:rsidR="00FC22B8">
      <w:pPr>
        <w:jc w:val="both"/>
      </w:pPr>
    </w:p>
    <w:p w:rsidRDefault="00FC22B8" w:rsidP="00FC22B8" w:rsidR="00FC22B8">
      <w:pPr>
        <w:ind w:firstLine="708"/>
        <w:jc w:val="both"/>
      </w:pPr>
      <w:r>
        <w:t xml:space="preserve">VIII - Ako se naknadno pronađe kakva imovina, iz koje bi se mogli namiriti stečajni vjerovnici, stečajni postupak će se ponovo  otvoriti, te će vjerovnici biti pozvani na prijavu tražbina, odnosno obavijest o pravima.      </w:t>
      </w:r>
    </w:p>
    <w:p w:rsidRDefault="00FC22B8" w:rsidP="00FC22B8" w:rsidR="00FC22B8">
      <w:pPr>
        <w:ind w:firstLine="708" w:left="5664"/>
        <w:jc w:val="both"/>
      </w:pPr>
      <w:r>
        <w:lastRenderedPageBreak/>
        <w:t>Broj: 3 St-597/2016-12</w:t>
      </w:r>
    </w:p>
    <w:p w:rsidRDefault="00FC22B8" w:rsidP="00FC22B8" w:rsidR="00FC22B8">
      <w:pPr>
        <w:ind w:firstLine="708"/>
        <w:jc w:val="both"/>
      </w:pPr>
    </w:p>
    <w:p w:rsidRDefault="00FC22B8" w:rsidP="00FC22B8" w:rsidR="00FC22B8">
      <w:pPr>
        <w:ind w:firstLine="708"/>
        <w:jc w:val="both"/>
      </w:pPr>
      <w:r>
        <w:t xml:space="preserve"> IX - Nalaže se stečajnom upravitelju  poduzeti radnje radi otkaza i odjave zaposlenika. </w:t>
      </w:r>
    </w:p>
    <w:p w:rsidRDefault="00FC22B8" w:rsidP="00FC22B8" w:rsidR="00FC22B8">
      <w:pPr>
        <w:jc w:val="both"/>
      </w:pPr>
    </w:p>
    <w:p w:rsidRDefault="00FC22B8" w:rsidP="00FC22B8" w:rsidR="00FC22B8">
      <w:pPr>
        <w:jc w:val="both"/>
      </w:pPr>
    </w:p>
    <w:p w:rsidRDefault="00FC22B8" w:rsidP="00FC22B8" w:rsidR="00FC22B8">
      <w:pPr>
        <w:jc w:val="both"/>
      </w:pPr>
      <w:r>
        <w:t xml:space="preserve">                                  </w:t>
      </w:r>
    </w:p>
    <w:p w:rsidRDefault="00FC22B8" w:rsidP="00FC22B8" w:rsidR="00FC22B8">
      <w:pPr>
        <w:jc w:val="both"/>
      </w:pPr>
      <w:r>
        <w:t>                                                                   Obrazloženje</w:t>
      </w:r>
    </w:p>
    <w:p w:rsidRDefault="00FC22B8" w:rsidP="00FC22B8" w:rsidR="00FC22B8">
      <w:pPr>
        <w:jc w:val="both"/>
      </w:pPr>
    </w:p>
    <w:p w:rsidRDefault="00FC22B8" w:rsidP="00FC22B8" w:rsidR="00FC22B8">
      <w:pPr>
        <w:ind w:firstLine="708"/>
        <w:jc w:val="both"/>
      </w:pPr>
      <w:r>
        <w:t xml:space="preserve">FINA je  podnijela  prijedlog za otvaranje stečajnog postupka nad dužnikom. </w:t>
      </w:r>
    </w:p>
    <w:p w:rsidRDefault="00FC22B8" w:rsidP="00FC22B8" w:rsidR="00FC22B8">
      <w:pPr>
        <w:jc w:val="both"/>
      </w:pPr>
      <w:r>
        <w:t>            U  prijedlogu se navodi da dužnik ima nenamirene obveze za plaćanje na računu u neprekinutom razdoblju dužem od 120 dana, u ukupnom iznosu od 212.864,94 kn, te da ima jednog zaposlenog radnika.</w:t>
      </w:r>
    </w:p>
    <w:p w:rsidRDefault="00FC22B8" w:rsidP="00FC22B8" w:rsidR="00FC22B8">
      <w:pPr>
        <w:jc w:val="both"/>
      </w:pPr>
    </w:p>
    <w:p w:rsidRDefault="00FC22B8" w:rsidP="00FC22B8" w:rsidR="00FC22B8">
      <w:pPr>
        <w:jc w:val="both"/>
      </w:pPr>
      <w:r>
        <w:t>   </w:t>
      </w:r>
      <w:r>
        <w:tab/>
        <w:t>U ovoj pravnoj stvari pokrenut je prethodni stečajni postupak rješenjem suda  od 17. ožujka 2016. Te je imenovana privremena stečajna upraviteljica Vinka Ivanković iz Vinkovaca.</w:t>
      </w:r>
    </w:p>
    <w:p w:rsidRDefault="00FC22B8" w:rsidP="00FC22B8" w:rsidR="00FC22B8">
      <w:pPr>
        <w:jc w:val="both"/>
      </w:pPr>
    </w:p>
    <w:p w:rsidRDefault="00FC22B8" w:rsidP="00FC22B8" w:rsidR="00FC22B8">
      <w:pPr>
        <w:ind w:firstLine="708"/>
        <w:jc w:val="both"/>
      </w:pPr>
      <w:r>
        <w:t xml:space="preserve">Iz izvješća iste koje je suglasno iskazu direktora dužnika Stanislava Batinića proizlazi da dužnik nema imovine iz koje bi se mogli financirati troškovi stečajnog postupka, a da je jedina imovina veće vrijednosti bila tražbina prema Beton d.o.o., Nova Gradiška, koji je sada u stečajnom postupku, a koji je dao fiduciju istom društvu na svojim nekretninama kao osiguranje za namirenje potraživanja. Dalje je ta fiducija prenesena s dužnika na obrt u vlasništvu direktora dužnika Alu-plastik, zbog navodnih međusobnih potraživanja i dugovanja i to ne obračunskim plaćanjem u 2013. godini, a iz izvješća privremene stečajne upraviteljice proizlazi da je vrijednost ugovora bila 614.116,25 kn. </w:t>
      </w:r>
    </w:p>
    <w:p w:rsidRDefault="00FC22B8" w:rsidP="00FC22B8" w:rsidR="00FC22B8">
      <w:pPr>
        <w:jc w:val="both"/>
      </w:pPr>
    </w:p>
    <w:p w:rsidRDefault="00FC22B8" w:rsidP="00FC22B8" w:rsidR="00FC22B8">
      <w:pPr>
        <w:ind w:firstLine="708"/>
        <w:jc w:val="both"/>
      </w:pPr>
      <w:r>
        <w:t>Iz  evidencija katastra i MUP-a  proizlazi da na svom  imenu nema nekretnina i vozila. Iz dostavljene potvrde FINE  proizlazi da   dužnik  u razdoblju dužem od 60 dana ima evidentirane neizvršene osnove za plaćanje.</w:t>
      </w:r>
    </w:p>
    <w:p w:rsidRDefault="00FC22B8" w:rsidP="00FC22B8" w:rsidR="00FC22B8">
      <w:pPr>
        <w:jc w:val="both"/>
      </w:pPr>
      <w:r>
        <w:t>Direktor dužnika je priznao postojanje stečajnog razloga.</w:t>
      </w:r>
    </w:p>
    <w:p w:rsidRDefault="00FC22B8" w:rsidP="00FC22B8" w:rsidR="00FC22B8">
      <w:pPr>
        <w:jc w:val="both"/>
      </w:pPr>
    </w:p>
    <w:p w:rsidRDefault="00FC22B8" w:rsidP="00FC22B8" w:rsidR="00FC22B8">
      <w:pPr>
        <w:ind w:firstLine="708"/>
        <w:jc w:val="both"/>
      </w:pPr>
      <w:r>
        <w:t xml:space="preserve">Privremena stečajna upraviteljica je provjerila plaćanja putem cesija i kompenzacija između dužnika i njegovih dobavljača te način provedbe prijenosa predmetne nekretnine u 2013. s Beton d.o.o. koji je sada u stečaju na dužnika i kasnije na obrt Alu-plastik. Navela je da smatra da ima razloga za pobijanje istog ugovora. </w:t>
      </w:r>
    </w:p>
    <w:p w:rsidRDefault="00FC22B8" w:rsidP="00FC22B8" w:rsidR="00FC22B8">
      <w:pPr>
        <w:jc w:val="both"/>
      </w:pPr>
      <w:r>
        <w:t>            Iz dostavljene dokumentacije koju je sud e zatražio po službenoj dužnosti, sud  je utvrdio da  postoji stečajni razlog  zbog blokade duže od 120 dana, a dužnik nema dovoljno imovine za pokriće troškova vođenja stečaja.</w:t>
      </w:r>
    </w:p>
    <w:p w:rsidRDefault="00FC22B8" w:rsidP="00FC22B8" w:rsidR="00FC22B8">
      <w:pPr>
        <w:jc w:val="both"/>
      </w:pPr>
    </w:p>
    <w:p w:rsidRDefault="00FC22B8" w:rsidP="00FC22B8" w:rsidR="00FC22B8">
      <w:pPr>
        <w:jc w:val="both"/>
      </w:pPr>
      <w:r>
        <w:t xml:space="preserve">          Stečajni postupak se može otvoriti samo ako se utvrdi postojanje kojeg od zakonom predviđenih stečajnih razloga, a stečajni su razlozi nesposobnost za plaćanje i prezaduženost. </w:t>
      </w:r>
    </w:p>
    <w:p w:rsidRDefault="00FC22B8" w:rsidP="00FC22B8" w:rsidR="00FC22B8">
      <w:pPr>
        <w:jc w:val="both"/>
      </w:pPr>
      <w:r>
        <w:t xml:space="preserve">Vezano za predvidive  osnovne troškove stečajnog postupka-visinu, sud se ovdje izjašnjava prema općepoznatim podatcima o visini takvih troškova. </w:t>
      </w:r>
    </w:p>
    <w:p w:rsidRDefault="00FC22B8" w:rsidP="00FC22B8" w:rsidR="00FC22B8">
      <w:pPr>
        <w:jc w:val="both"/>
      </w:pPr>
      <w:r>
        <w:t>            Notorna je činjenica da već nekoliko godina nije došlo do bitne promjene cijena u  financijsko – knjigovodstvenoj djelatnosti.</w:t>
      </w:r>
    </w:p>
    <w:p w:rsidRDefault="00FC22B8" w:rsidP="00FC22B8" w:rsidR="00FC22B8">
      <w:pPr>
        <w:jc w:val="both"/>
      </w:pPr>
      <w:r>
        <w:t xml:space="preserve">      </w:t>
      </w:r>
    </w:p>
    <w:p w:rsidRDefault="00FC22B8" w:rsidP="00FC22B8" w:rsidR="00FC22B8">
      <w:pPr>
        <w:ind w:firstLine="708"/>
      </w:pPr>
      <w: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w:t>
      </w:r>
    </w:p>
    <w:p w:rsidRDefault="00FC22B8" w:rsidP="00FC22B8" w:rsidR="00FC22B8">
      <w:pPr>
        <w:ind w:firstLine="708" w:left="5664"/>
      </w:pPr>
      <w:r>
        <w:lastRenderedPageBreak/>
        <w:t>Broj: 3 St-597/2016-12</w:t>
      </w:r>
    </w:p>
    <w:p w:rsidRDefault="00FC22B8" w:rsidP="00FC22B8" w:rsidR="00FC22B8">
      <w:pPr>
        <w:ind w:firstLine="708"/>
      </w:pPr>
    </w:p>
    <w:p w:rsidRDefault="00FC22B8" w:rsidP="00FC22B8" w:rsidR="00FC22B8">
      <w:pPr>
        <w:ind w:firstLine="708"/>
        <w:jc w:val="both"/>
      </w:pPr>
      <w:r>
        <w:t xml:space="preserve">člana inventurne komisije bi bio 170,00 Kn + 125,00 kn za obradu inventure. Izrada početne bilance ne bi mogla biti niža od 5.000,00 kn a izrada završne bilance je u visini mjesečne cijene knjigovodstvenih usluga, a to je 1.525,00 Kn, a svemu još treba pridodati još i nagradu privremenom i nagradu stečajnom upravitelju i naknadu istima za njihove troškove, a u posebno u ovom predmetu još i pristojbe i trošak punomoćnika koji bi trebalo platiti za pokretanje postupka radi pobijanja predmetne pravne radnje prijenosa nekretnine na direktora dužnika kao vlasnika obrta Alu-plastik iz kojeg razloga procjena privremene stečajne upraviteljice da je potrebno minimalno 50.000,00 kn za vođenje stečaja, odgovara utvrđenim činjenicama. </w:t>
      </w:r>
    </w:p>
    <w:p w:rsidRDefault="00FC22B8" w:rsidP="00FC22B8" w:rsidR="00FC22B8">
      <w:pPr>
        <w:jc w:val="both"/>
      </w:pPr>
    </w:p>
    <w:p w:rsidRDefault="00FC22B8" w:rsidP="00FC22B8" w:rsidR="00FC22B8">
      <w:pPr>
        <w:jc w:val="both"/>
      </w:pPr>
      <w:r>
        <w:t>            Zaključak suda je stoga slijedeći: da za sada nije utvrđena imovina iz koje bi se mogli naplatiti vjerovnici i troškovi stečajnog postupka , ali, treba sukladno čl 132. stavak 1 SZ-a i vjerovnicima i drugim zainteresiranim osobama  pružiti mogućnost da predujme trošak vođenja stečajnog postupka u tijeku kojeg bi se eventualno moglo utvrditi da li postoji još kakva imovina. Proizlazi da bi vjerovnici trebali predujmiti minimalno 50.000,00 kn na ime predujma za  troškove vođenja stečaja.</w:t>
      </w:r>
    </w:p>
    <w:p w:rsidRDefault="00FC22B8" w:rsidP="00FC22B8" w:rsidR="00FC22B8">
      <w:r>
        <w:t xml:space="preserve">              </w:t>
      </w:r>
    </w:p>
    <w:p w:rsidRDefault="00FC22B8" w:rsidP="00FC22B8" w:rsidR="00FC22B8">
      <w:r>
        <w:t xml:space="preserve">           Sud zaključuje da nema izvjesne imovine dužnika iz koje bi se realno mogli naplatiti vjerovnici,  te iz koje bi bilo moguće pokriti minimalne troškove stečajnog postupka.  Stoga ako bi se stečajni postupak nad dužnikom vodio vjerovnici bi trebali predujmiti iznos naveden u dispozitivu rješenja. </w:t>
      </w:r>
    </w:p>
    <w:p w:rsidRDefault="00FC22B8" w:rsidP="00FC22B8" w:rsidR="00FC22B8">
      <w:r>
        <w:t>            Stoga sud zaključuje da postoji nedostatnost stečajne mase , pa je odlučeno kao u izreci, pozvane su sve zainteresirane osobe na uplatu potrebnog predujma za pokriće troškova eventualnog vođenja stečajnog postupka.</w:t>
      </w:r>
    </w:p>
    <w:p w:rsidRDefault="00FC22B8" w:rsidP="00FC22B8" w:rsidR="00FC22B8">
      <w:pPr>
        <w:jc w:val="both"/>
      </w:pPr>
      <w:r>
        <w:t xml:space="preserve">             Odredbom čl. 132 st. 1.  i 2. Stečajnog zakona NN 71/15(dalje: SZ) propisano je da će stečajni sudac donijeti odluku o otvaranju i zaključenju stečajnog postupka, ako se tijekom prethodnog postupka utvrdi da imovina dužnika koja bi ušla u stečajnu masu nije dovoljna niti za namirenje troškova tog postupka jer je neznatne vrijednosti. U tom slučaju stečajni postupak neće se provesti, a donijet će se rješenje o otvaranju u zaključenju stečajnog postupka  i na odgovarajući način će se primijeniti  odredbe čl. 286. do 292. Stečajnog zakona. </w:t>
      </w:r>
    </w:p>
    <w:p w:rsidRDefault="00FC22B8" w:rsidP="00FC22B8" w:rsidR="00FC22B8">
      <w:pPr>
        <w:jc w:val="both"/>
      </w:pPr>
    </w:p>
    <w:p w:rsidRDefault="00FC22B8" w:rsidP="00FC22B8" w:rsidR="00FC22B8">
      <w:pPr>
        <w:jc w:val="both"/>
      </w:pPr>
      <w:r>
        <w:t xml:space="preserve">            Međutim, postupak se neće zaključiti ako se u roku koji rješenjem odredi stečajni sudac predujmi dostatan iznos novca za pokriće troškova kako prethodnog tako i stečajnog postupka. </w:t>
      </w:r>
    </w:p>
    <w:p w:rsidRDefault="00FC22B8" w:rsidP="00FC22B8" w:rsidR="00FC22B8">
      <w:pPr>
        <w:jc w:val="both"/>
      </w:pPr>
    </w:p>
    <w:p w:rsidRDefault="00FC22B8" w:rsidP="00FC22B8" w:rsidR="00FC22B8">
      <w:pPr>
        <w:jc w:val="both"/>
      </w:pPr>
      <w:r>
        <w:t>            Stoga je odlučeno kao u izreci. Na posljedice nepostupanja po ovom rješenju, upozorene su zainteresirane osobe u točci II ovog rješenja.</w:t>
      </w:r>
    </w:p>
    <w:p w:rsidRDefault="00FC22B8" w:rsidP="00FC22B8" w:rsidR="00FC22B8">
      <w:pPr>
        <w:jc w:val="both"/>
      </w:pPr>
    </w:p>
    <w:p w:rsidRDefault="00FC22B8" w:rsidP="00FC22B8" w:rsidR="00FC22B8">
      <w:pPr>
        <w:jc w:val="both"/>
      </w:pPr>
      <w:r>
        <w:t>  </w:t>
      </w:r>
      <w:r>
        <w:tab/>
        <w:t xml:space="preserve">Ako se naknadno pronađe nekakva imovina koja ulazi u stečajnu masu, bilo radnjama upravitelja stečajne mase ili nakon provedenog kaznenog ili drugog postupka, moguće je nastaviti stečajni postupak bez obzira na ranije zaključenje. </w:t>
      </w:r>
    </w:p>
    <w:p w:rsidRDefault="00FC22B8" w:rsidP="00FC22B8" w:rsidR="00FC22B8">
      <w:pPr>
        <w:jc w:val="both"/>
      </w:pPr>
    </w:p>
    <w:p w:rsidRDefault="00FC22B8" w:rsidP="00FC22B8" w:rsidR="00FC22B8">
      <w:pPr>
        <w:ind w:firstLine="708"/>
        <w:jc w:val="both"/>
      </w:pPr>
      <w:r>
        <w:t xml:space="preserve">Napominje se da je privremena stečajna upraviteljica ispitala i činjenice vezano za eventualnu solventnost direktora dužnika i Alu-plastik d.o.o. te utvrdila da nisu u blokadi. </w:t>
      </w:r>
    </w:p>
    <w:p w:rsidRDefault="00FC22B8" w:rsidP="00FC22B8" w:rsidR="00FC22B8">
      <w:pPr>
        <w:jc w:val="both"/>
      </w:pPr>
      <w:r>
        <w:t> </w:t>
      </w:r>
      <w:r>
        <w:tab/>
        <w:t xml:space="preserve"> Posebnim rješenjem od 2016., pozvane su  sve zainteresirane osobe na uplatu potrebnog predujma za pokriće troškova eventualnog vođenja stečajnog postupka u roku od </w:t>
      </w:r>
    </w:p>
    <w:p w:rsidRDefault="00FC22B8" w:rsidP="00FC22B8" w:rsidR="00FC22B8">
      <w:pPr>
        <w:jc w:val="both"/>
      </w:pPr>
    </w:p>
    <w:p w:rsidRDefault="00FC22B8" w:rsidP="00FC22B8" w:rsidR="00FC22B8">
      <w:pPr>
        <w:ind w:left="6372"/>
        <w:jc w:val="both"/>
      </w:pPr>
      <w:r>
        <w:lastRenderedPageBreak/>
        <w:t xml:space="preserve">   Broj: 3 St-597/2016-12</w:t>
      </w:r>
    </w:p>
    <w:p w:rsidRDefault="00FC22B8" w:rsidP="00FC22B8" w:rsidR="00FC22B8">
      <w:pPr>
        <w:jc w:val="both"/>
      </w:pPr>
    </w:p>
    <w:p w:rsidRDefault="00FC22B8" w:rsidP="00FC22B8" w:rsidR="00FC22B8">
      <w:pPr>
        <w:jc w:val="both"/>
      </w:pPr>
      <w:r>
        <w:t>15 dana, a isto rješenje je objavljeno na eOglasnoj ploči s danom donošenja rješenja. U određenom roku nije uplaćen predujam za vođenje stečajnog postupka.</w:t>
      </w:r>
    </w:p>
    <w:p w:rsidRDefault="00FC22B8" w:rsidP="00FC22B8" w:rsidR="00FC22B8">
      <w:pPr>
        <w:jc w:val="both"/>
      </w:pPr>
    </w:p>
    <w:p w:rsidRDefault="00FC22B8" w:rsidP="00FC22B8" w:rsidR="00FC22B8">
      <w:pPr>
        <w:jc w:val="both"/>
      </w:pPr>
      <w:r>
        <w:tab/>
      </w:r>
    </w:p>
    <w:p w:rsidRDefault="00FC22B8" w:rsidP="00FC22B8" w:rsidR="00FC22B8">
      <w:pPr>
        <w:ind w:firstLine="708"/>
        <w:jc w:val="both"/>
      </w:pPr>
      <w:r>
        <w:t>Stoga je odlučeno kao u izreci rješenja temeljem citiranih propisa</w:t>
      </w:r>
    </w:p>
    <w:p w:rsidRDefault="00FC22B8" w:rsidP="00FC22B8" w:rsidR="00FC22B8"/>
    <w:p w:rsidRDefault="00FC22B8" w:rsidP="00FC22B8" w:rsidR="00FC22B8"/>
    <w:p w:rsidRDefault="00FC22B8" w:rsidP="00FC22B8" w:rsidR="00FC22B8">
      <w:pPr>
        <w:ind w:firstLine="708"/>
      </w:pPr>
      <w:r>
        <w:t>U Slavonskom Brodu 13. lipnja 2016.</w:t>
      </w:r>
    </w:p>
    <w:p w:rsidRDefault="00FC22B8" w:rsidP="00FC22B8" w:rsidR="00FC22B8">
      <w:pPr>
        <w:ind w:firstLine="708"/>
      </w:pPr>
    </w:p>
    <w:p w:rsidRDefault="00FC22B8" w:rsidP="00FC22B8" w:rsidR="00FC22B8">
      <w:pPr>
        <w:ind w:firstLine="708"/>
      </w:pPr>
    </w:p>
    <w:p w:rsidRDefault="00FC22B8" w:rsidP="00FC22B8" w:rsidR="00FC22B8">
      <w:pPr>
        <w:ind w:firstLine="708" w:left="4248"/>
      </w:pPr>
      <w:r>
        <w:t>              Stečajna sutkinja:</w:t>
      </w:r>
    </w:p>
    <w:p w:rsidRDefault="00FC22B8" w:rsidP="00FC22B8" w:rsidR="00FC22B8"/>
    <w:p w:rsidRDefault="00FC22B8" w:rsidP="00FC22B8" w:rsidR="00FC22B8">
      <w:pPr>
        <w:ind w:firstLine="708" w:left="4956"/>
      </w:pPr>
      <w:r>
        <w:t>Daniela Martini Maoduš</w:t>
      </w:r>
    </w:p>
    <w:p w:rsidRDefault="00FC22B8" w:rsidP="00FC22B8" w:rsidR="00FC22B8"/>
    <w:p w:rsidRDefault="00FC22B8" w:rsidP="00FC22B8" w:rsidR="00FC22B8"/>
    <w:p w:rsidRDefault="00FC22B8" w:rsidP="00FC22B8" w:rsidR="00FC22B8"/>
    <w:p w:rsidRDefault="00FC22B8" w:rsidP="00FC22B8" w:rsidR="00FC22B8" w:rsidRPr="00FC22B8">
      <w:pPr>
        <w:rPr>
          <w:sz w:val="22"/>
          <w:szCs w:val="22"/>
        </w:rPr>
      </w:pPr>
      <w:r w:rsidRPr="00FC22B8">
        <w:rPr>
          <w:sz w:val="22"/>
          <w:szCs w:val="22"/>
        </w:rPr>
        <w:t xml:space="preserve">Naputak o pravnom lijeku: Protiv ovog rješenja zainteresirane osobe mogu uložiti žalbu u roku od 8 dana od dana koji počinje teći po isteku 8 dana od  objave ovog rješenja na E oglasnoj ploči ovog suda. Žalba se podnosi u 3 primjerka ovom sudu. O žalbi odlučuje  Visoki trgovački sud. </w:t>
      </w:r>
    </w:p>
    <w:p w:rsidRDefault="00FC22B8" w:rsidP="00FC22B8" w:rsidR="00FC22B8" w:rsidRPr="00FC22B8">
      <w:pPr>
        <w:rPr>
          <w:sz w:val="22"/>
          <w:szCs w:val="22"/>
        </w:rPr>
      </w:pPr>
    </w:p>
    <w:p w:rsidRDefault="00FC22B8" w:rsidP="00FC22B8" w:rsidR="00FC22B8" w:rsidRPr="00FC22B8">
      <w:pPr>
        <w:rPr>
          <w:sz w:val="22"/>
          <w:szCs w:val="22"/>
        </w:rPr>
      </w:pPr>
    </w:p>
    <w:p w:rsidRDefault="00FC22B8" w:rsidP="00FC22B8" w:rsidR="00FC22B8" w:rsidRPr="00FC22B8">
      <w:pPr>
        <w:rPr>
          <w:sz w:val="22"/>
          <w:szCs w:val="22"/>
        </w:rPr>
      </w:pPr>
      <w:r w:rsidRPr="00FC22B8">
        <w:rPr>
          <w:sz w:val="22"/>
          <w:szCs w:val="22"/>
        </w:rPr>
        <w:t>Rj. Rješenje nepravomoćno</w:t>
      </w:r>
    </w:p>
    <w:p w:rsidRDefault="00FC22B8" w:rsidP="00FC22B8" w:rsidR="00FC22B8" w:rsidRPr="00FC22B8">
      <w:pPr>
        <w:rPr>
          <w:sz w:val="22"/>
          <w:szCs w:val="22"/>
        </w:rPr>
      </w:pPr>
    </w:p>
    <w:p w:rsidRDefault="00FC22B8" w:rsidP="00FC22B8" w:rsidR="00FC22B8" w:rsidRPr="00FC22B8">
      <w:pPr>
        <w:rPr>
          <w:sz w:val="22"/>
          <w:szCs w:val="22"/>
        </w:rPr>
      </w:pPr>
      <w:r w:rsidRPr="00FC22B8">
        <w:rPr>
          <w:sz w:val="22"/>
          <w:szCs w:val="22"/>
        </w:rPr>
        <w:t xml:space="preserve">Dostaviti: </w:t>
      </w:r>
    </w:p>
    <w:p w:rsidRDefault="00FC22B8" w:rsidP="00FC22B8" w:rsidR="00FC22B8" w:rsidRPr="00FC22B8">
      <w:pPr>
        <w:rPr>
          <w:sz w:val="22"/>
          <w:szCs w:val="22"/>
        </w:rPr>
      </w:pPr>
    </w:p>
    <w:p w:rsidRDefault="00FC22B8" w:rsidP="00FC22B8" w:rsidR="00FC22B8" w:rsidRPr="00FC22B8">
      <w:pPr>
        <w:rPr>
          <w:sz w:val="22"/>
          <w:szCs w:val="22"/>
        </w:rPr>
      </w:pPr>
      <w:r w:rsidRPr="00FC22B8">
        <w:rPr>
          <w:sz w:val="22"/>
          <w:szCs w:val="22"/>
        </w:rPr>
        <w:t>-    putem eOglasne ploče poštom radi obavijesti steč upravitelju i direktoru dužnika, po pravomoćnosti u Registar, Fini</w:t>
      </w:r>
    </w:p>
    <w:p w:rsidRDefault="00FC22B8" w:rsidP="00FC22B8" w:rsidR="00FC22B8" w:rsidRPr="00FC22B8">
      <w:pPr>
        <w:rPr>
          <w:sz w:val="22"/>
          <w:szCs w:val="22"/>
        </w:rPr>
      </w:pPr>
    </w:p>
    <w:p w:rsidRDefault="00FC22B8" w:rsidP="00FC22B8" w:rsidR="00FC22B8" w:rsidRPr="00FC22B8">
      <w:pPr>
        <w:rPr>
          <w:sz w:val="22"/>
          <w:szCs w:val="22"/>
        </w:rPr>
      </w:pPr>
    </w:p>
    <w:p w:rsidRDefault="00FC22B8" w:rsidP="00FC22B8" w:rsidR="00FC22B8">
      <w:pPr>
        <w:rPr>
          <w:rFonts w:hAnsi="Calibri" w:ascii="Calibri"/>
          <w:sz w:val="22"/>
          <w:szCs w:val="22"/>
        </w:rPr>
      </w:pPr>
    </w:p>
    <w:p w:rsidRDefault="00DB1B04" w:rsidP="00FC22B8" w:rsidR="00DB1B04" w:rsidRPr="006C0965">
      <w:pPr>
        <w:spacing w:beforeAutospacing="true" w:before="100"/>
      </w:pPr>
    </w:p>
    <w:sectPr w:rsidR="00DB1B04" w:rsidRPr="006C096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1A4474"/>
    <w:multiLevelType w:val="hybridMultilevel"/>
    <w:tmpl w:val="8446D4D8"/>
    <w:lvl w:tplc="28688AE8"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1252B0"/>
    <w:rsid w:val="001A6D3B"/>
    <w:rsid w:val="00265A16"/>
    <w:rsid w:val="00323158"/>
    <w:rsid w:val="003560A3"/>
    <w:rsid w:val="003B002D"/>
    <w:rsid w:val="00480C95"/>
    <w:rsid w:val="00554082"/>
    <w:rsid w:val="006C0965"/>
    <w:rsid w:val="0083217D"/>
    <w:rsid w:val="0089514C"/>
    <w:rsid w:val="009130E7"/>
    <w:rsid w:val="009572C8"/>
    <w:rsid w:val="009D2E8B"/>
    <w:rsid w:val="00AD74EB"/>
    <w:rsid w:val="00AE1B76"/>
    <w:rsid w:val="00C95E10"/>
    <w:rsid w:val="00DB1B04"/>
    <w:rsid w:val="00E73F26"/>
    <w:rsid w:val="00EA36A8"/>
    <w:rsid w:val="00F44600"/>
    <w:rsid w:val="00FC22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A36A8"/>
    <w:rPr>
      <w:rFonts w:cs="Tahoma" w:hAnsi="Tahoma" w:ascii="Tahoma"/>
      <w:sz w:val="16"/>
      <w:szCs w:val="16"/>
    </w:rPr>
  </w:style>
  <w:style w:customStyle="true" w:styleId="TekstbaloniaChar" w:type="character">
    <w:name w:val="Tekst balončića Char"/>
    <w:link w:val="Tekstbalonia"/>
    <w:rsid w:val="00EA36A8"/>
    <w:rPr>
      <w:rFonts w:cs="Tahoma" w:hAnsi="Tahoma" w:ascii="Tahoma"/>
      <w:sz w:val="16"/>
      <w:szCs w:val="16"/>
    </w:rPr>
  </w:style>
  <w:style w:styleId="Tekstrezerviranogmjesta" w:type="character">
    <w:name w:val="Placeholder Text"/>
    <w:basedOn w:val="Zadanifontodlomka"/>
    <w:uiPriority w:val="99"/>
    <w:semiHidden/>
    <w:rsid w:val="0083217D"/>
    <w:rPr>
      <w:color w:val="808080"/>
      <w:bdr w:space="0" w:sz="0" w:color="auto" w:val="none"/>
      <w:shd w:fill="auto" w:color="auto" w:val="clear"/>
    </w:rPr>
  </w:style>
  <w:style w:customStyle="true" w:styleId="eSPISCCParagraphDefaultFont" w:type="character">
    <w:name w:val="eSPIS_CC_Paragraph Default Font"/>
    <w:basedOn w:val="Zadanifontodlomka"/>
    <w:rsid w:val="008321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217D"/>
    <w:rPr>
      <w:bdr w:space="0" w:sz="0" w:color="auto" w:val="none"/>
      <w:shd w:fill="FFFFCC" w:color="auto" w:val="clear"/>
      <w:lang w:val="hr-HR"/>
    </w:rPr>
  </w:style>
  <w:style w:customStyle="true" w:styleId="PozadinaSvijetloCrvena" w:type="character">
    <w:name w:val="Pozadina_SvijetloCrvena"/>
    <w:basedOn w:val="eSPISCCParagraphDefaultFont"/>
    <w:rsid w:val="008321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21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A36A8"/>
    <w:rPr>
      <w:rFonts w:ascii="Tahoma" w:cs="Tahoma" w:hAnsi="Tahoma"/>
      <w:sz w:val="16"/>
      <w:szCs w:val="16"/>
    </w:rPr>
  </w:style>
  <w:style w:customStyle="1" w:styleId="TekstbaloniaChar" w:type="character">
    <w:name w:val="Tekst balončića Char"/>
    <w:link w:val="Tekstbalonia"/>
    <w:rsid w:val="00EA36A8"/>
    <w:rPr>
      <w:rFonts w:ascii="Tahoma" w:cs="Tahoma" w:hAnsi="Tahoma"/>
      <w:sz w:val="16"/>
      <w:szCs w:val="16"/>
    </w:rPr>
  </w:style>
  <w:style w:styleId="Tekstrezerviranogmjesta" w:type="character">
    <w:name w:val="Placeholder Text"/>
    <w:basedOn w:val="Zadanifontodlomka"/>
    <w:uiPriority w:val="99"/>
    <w:semiHidden/>
    <w:rsid w:val="0083217D"/>
    <w:rPr>
      <w:color w:val="808080"/>
      <w:bdr w:color="auto" w:space="0" w:sz="0" w:val="none"/>
      <w:shd w:color="auto" w:fill="auto" w:val="clear"/>
    </w:rPr>
  </w:style>
  <w:style w:customStyle="1" w:styleId="eSPISCCParagraphDefaultFont" w:type="character">
    <w:name w:val="eSPIS_CC_Paragraph Default Font"/>
    <w:basedOn w:val="Zadanifontodlomka"/>
    <w:rsid w:val="008321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217D"/>
    <w:rPr>
      <w:bdr w:color="auto" w:space="0" w:sz="0" w:val="none"/>
      <w:shd w:color="auto" w:fill="FFFFCC" w:val="clear"/>
      <w:lang w:val="hr-HR"/>
    </w:rPr>
  </w:style>
  <w:style w:customStyle="1" w:styleId="PozadinaSvijetloCrvena" w:type="character">
    <w:name w:val="Pozadina_SvijetloCrvena"/>
    <w:basedOn w:val="eSPISCCParagraphDefaultFont"/>
    <w:rsid w:val="008321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21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1043209">
      <w:bodyDiv w:val="true"/>
      <w:marLeft w:val="0"/>
      <w:marRight w:val="0"/>
      <w:marTop w:val="0"/>
      <w:marBottom w:val="0"/>
      <w:divBdr>
        <w:top w:space="0" w:sz="0" w:color="auto" w:val="none"/>
        <w:left w:space="0" w:sz="0" w:color="auto" w:val="none"/>
        <w:bottom w:space="0" w:sz="0" w:color="auto" w:val="none"/>
        <w:right w:space="0" w:sz="0" w:color="auto" w:val="none"/>
      </w:divBdr>
    </w:div>
    <w:div w:id="18073537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St-597/2016-12</izvorni_sadrzaj>
    <derivirana_varijabla naziv="DomainObject.Oznaka_1">St-597/2016-12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izvorni_sadrzaj>
    <derivirana_varijabla naziv="DomainObject.Predmet.Broj_1">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212864.94</izvorni_sadrzaj>
    <derivirana_varijabla naziv="DomainObject.Predmet.InicijalnaVrijednost_1">212864.94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St-597/2016</izvorni_sadrzaj>
    <derivirana_varijabla naziv="DomainObject.Predmet.OznakaBroj_1">St-597/2016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st.2  SZ</izvorni_sadrzaj>
    <derivirana_varijabla naziv="DomainObject.Predmet.PrimjedbaSuca_1">čl. 444 st.2  SZ</derivirana_varijabla>
  </DomainObject.Predmet.PrimjedbaSuca>
  <DomainObject.Predmet.PrimjedbaUpisnicara>
    <izvorni_sadrzaj/>
    <derivirana_varijabla naziv="DomainObject.Predmet.PrimjedbaUpisnicara_1"/>
  </DomainObject.Predmet.PrimjedbaUpisnicara>
  <DomainObject.Predmet.ProtustrankaFormated>
    <izvorni_sadrzaj>  ROLO PRODUKT društvo s ograničenom odgovornošću za proizvodnju, trgovinu i usluge</izvorni_sadrzaj>
    <derivirana_varijabla naziv="DomainObject.Predmet.ProtustrankaFormated_1">  ROLO PRODUKT društvo s ograničenom odgovornošću za proizvodnju, trgovinu i usluge</derivirana_varijabla>
  </DomainObject.Predmet.ProtustrankaFormated>
  <DomainObject.Predmet.ProtustrankaFormatedOIB>
    <izvorni_sadrzaj>  ROLO PRODUKT društvo s ograničenom odgovornošću za proizvodnju, trgovinu i usluge, OIB 54306404578</izvorni_sadrzaj>
    <derivirana_varijabla naziv="DomainObject.Predmet.ProtustrankaFormatedOIB_1">  ROLO PRODUKT društvo s ograničenom odgovornošću za proizvodnju, trgovinu i usluge, OIB 54306404578</derivirana_varijabla>
  </DomainObject.Predmet.ProtustrankaFormatedOIB>
  <DomainObject.Predmet.ProtustrankaFormatedWithAdress>
    <izvorni_sadrzaj> ROLO PRODUKT društvo s ograničenom odgovornošću za proizvodnju, trgovinu i usluge, Industrijska zona bb, 35400 Nova Gradiška</izvorni_sadrzaj>
    <derivirana_varijabla naziv="DomainObject.Predmet.ProtustrankaFormatedWithAdress_1"> ROLO PRODUKT društvo s ograničenom odgovornošću za proizvodnju, trgovinu i usluge, Industrijska zona bb, 35400 Nova Gradiška</derivirana_varijabla>
  </DomainObject.Predmet.ProtustrankaFormatedWithAdress>
  <DomainObject.Predmet.ProtustrankaFormatedWithAdressOIB>
    <izvorni_sadrzaj> ROLO PRODUKT društvo s ograničenom odgovornošću za proizvodnju, trgovinu i usluge, OIB 54306404578, Industrijska zona bb, 35400 Nova Gradiška</izvorni_sadrzaj>
    <derivirana_varijabla naziv="DomainObject.Predmet.ProtustrankaFormatedWithAdressOIB_1"> ROLO PRODUKT društvo s ograničenom odgovornošću za proizvodnju, trgovinu i usluge, OIB 54306404578, Industrijska zona bb, 35400 Nova Gradiška</derivirana_varijabla>
  </DomainObject.Predmet.ProtustrankaFormatedWithAdressOIB>
  <DomainObject.Predmet.ProtustrankaWithAdress>
    <izvorni_sadrzaj>ROLO PRODUKT društvo s ograničenom odgovornošću za proizvodnju, trgovinu i usluge Industrijska zona bb, 35400 Nova Gradiška</izvorni_sadrzaj>
    <derivirana_varijabla naziv="DomainObject.Predmet.ProtustrankaWithAdress_1">ROLO PRODUKT društvo s ograničenom odgovornošću za proizvodnju, trgovinu i usluge Industrijska zona bb, 35400 Nova Gradiška</derivirana_varijabla>
  </DomainObject.Predmet.ProtustrankaWithAdress>
  <DomainObject.Predmet.ProtustrankaWithAdressOIB>
    <izvorni_sadrzaj>ROLO PRODUKT društvo s ograničenom odgovornošću za proizvodnju, trgovinu i usluge, OIB 54306404578, Industrijska zona bb, 35400 Nova Gradiška</izvorni_sadrzaj>
    <derivirana_varijabla naziv="DomainObject.Predmet.ProtustrankaWithAdressOIB_1">ROLO PRODUKT društvo s ograničenom odgovornošću za proizvodnju, trgovinu i usluge, OIB 54306404578, Industrijska zona bb, 35400 Nova Gradiška</derivirana_varijabla>
  </DomainObject.Predmet.ProtustrankaWithAdressOIB>
  <DomainObject.Predmet.ProtustrankaNazivFormated>
    <izvorni_sadrzaj>ROLO PRODUKT društvo s ograničenom odgovornošću za proizvodnju, trgovinu i usluge</izvorni_sadrzaj>
    <derivirana_varijabla naziv="DomainObject.Predmet.ProtustrankaNazivFormated_1">ROLO PRODUKT društvo s ograničenom odgovornošću za proizvodnju, trgovinu i usluge</derivirana_varijabla>
  </DomainObject.Predmet.ProtustrankaNazivFormated>
  <DomainObject.Predmet.ProtustrankaNazivFormatedOIB>
    <izvorni_sadrzaj>ROLO PRODUKT društvo s ograničenom odgovornošću za proizvodnju, trgovinu i usluge, OIB 54306404578</izvorni_sadrzaj>
    <derivirana_varijabla naziv="DomainObject.Predmet.ProtustrankaNazivFormatedOIB_1">ROLO PRODUKT društvo s ograničenom odgovornošću za proizvodnju, trgovinu i usluge, OIB 54306404578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ROLO PRODUKT društvo s ograničenom odgovornošću za proizvodnju, trgovinu i usluge</item>
    </izvorni_sadrzaj>
    <derivirana_varijabla naziv="DomainObject.Predmet.ProtuStrankaListFormated_1">
      <item>ROLO PRODUKT društvo s ograničenom odgovornošću za proizvodnju, trgovinu i usluge</item>
    </derivirana_varijabla>
  </DomainObject.Predmet.ProtuStrankaListFormated>
  <DomainObject.Predmet.ProtuStrankaListFormatedOIB>
    <izvorni_sadrzaj>
      <item>ROLO PRODUKT društvo s ograničenom odgovornošću za proizvodnju, trgovinu i usluge, OIB 54306404578</item>
    </izvorni_sadrzaj>
    <derivirana_varijabla naziv="DomainObject.Predmet.ProtuStrankaListFormatedOIB_1">
      <item>ROLO PRODUKT društvo s ograničenom odgovornošću za proizvodnju, trgovinu i usluge, OIB 54306404578</item>
    </derivirana_varijabla>
  </DomainObject.Predmet.ProtuStrankaListFormatedOIB>
  <DomainObject.Predmet.ProtuStrankaListFormatedWithAdress>
    <izvorni_sadrzaj>
      <item>ROLO PRODUKT društvo s ograničenom odgovornošću za proizvodnju, trgovinu i usluge, Industrijska zona bb, 35400 Nova Gradiška</item>
    </izvorni_sadrzaj>
    <derivirana_varijabla naziv="DomainObject.Predmet.ProtuStrankaListFormatedWithAdress_1">
      <item>ROLO PRODUKT društvo s ograničenom odgovornošću za proizvodnju, trgovinu i usluge, Industrijska zona bb, 35400 Nova Gradiška</item>
    </derivirana_varijabla>
  </DomainObject.Predmet.ProtuStrankaListFormatedWithAdress>
  <DomainObject.Predmet.ProtuStrankaListFormatedWithAdressOIB>
    <izvorni_sadrzaj>
      <item>ROLO PRODUKT društvo s ograničenom odgovornošću za proizvodnju, trgovinu i usluge, OIB 54306404578, Industrijska zona bb, 35400 Nova Gradiška</item>
    </izvorni_sadrzaj>
    <derivirana_varijabla naziv="DomainObject.Predmet.ProtuStrankaListFormatedWithAdressOIB_1">
      <item>ROLO PRODUKT društvo s ograničenom odgovornošću za proizvodnju, trgovinu i usluge, OIB 54306404578, Industrijska zona bb, 35400 Nova Gradiška</item>
    </derivirana_varijabla>
  </DomainObject.Predmet.ProtuStrankaListFormatedWithAdressOIB>
  <DomainObject.Predmet.ProtuStrankaListNazivFormated>
    <izvorni_sadrzaj>
      <item>ROLO PRODUKT društvo s ograničenom odgovornošću za proizvodnju, trgovinu i usluge</item>
    </izvorni_sadrzaj>
    <derivirana_varijabla naziv="DomainObject.Predmet.ProtuStrankaListNazivFormated_1">
      <item>ROLO PRODUKT društvo s ograničenom odgovornošću za proizvodnju, trgovinu i usluge</item>
    </derivirana_varijabla>
  </DomainObject.Predmet.ProtuStrankaListNazivFormated>
  <DomainObject.Predmet.ProtuStrankaListNazivFormatedOIB>
    <izvorni_sadrzaj>
      <item>ROLO PRODUKT društvo s ograničenom odgovornošću za proizvodnju, trgovinu i usluge, OIB 54306404578</item>
    </izvorni_sadrzaj>
    <derivirana_varijabla naziv="DomainObject.Predmet.ProtuStrankaListNazivFormatedOIB_1">
      <item>ROLO PRODUKT društvo s ograničenom odgovornošću za proizvodnju, trgovinu i usluge, OIB 54306404578</item>
    </derivirana_varijabla>
  </DomainObject.Predmet.ProtuStrankaListNazivFormatedOIB>
  <DomainObject.Predmet.OstaliListFormated>
    <izvorni_sadrzaj>
      <item>Vinka Ivanković, stečajni upravitelj</item>
      <item>Stanislav Blatančić</item>
    </izvorni_sadrzaj>
    <derivirana_varijabla naziv="DomainObject.Predmet.OstaliListFormated_1">
      <item>Vinka Ivanković, stečajni upravitelj</item>
      <item>Stanislav Blatančić</item>
    </derivirana_varijabla>
  </DomainObject.Predmet.OstaliListFormated>
  <DomainObject.Predmet.OstaliListFormatedOIB>
    <izvorni_sadrzaj>
      <item>Vinka Ivanković, stečajni upravitelj</item>
      <item>Stanislav Blatančić</item>
    </izvorni_sadrzaj>
    <derivirana_varijabla naziv="DomainObject.Predmet.OstaliListFormatedOIB_1">
      <item>Vinka Ivanković, stečajni upravitelj</item>
      <item>Stanislav Blatančić</item>
    </derivirana_varijabla>
  </DomainObject.Predmet.OstaliListFormatedOIB>
  <DomainObject.Predmet.OstaliListFormatedWithAdress>
    <izvorni_sadrzaj>
      <item>Vinka Ivanković, stečajni upravitelj</item>
      <item>Stanislav Blatančić</item>
    </izvorni_sadrzaj>
    <derivirana_varijabla naziv="DomainObject.Predmet.OstaliListFormatedWithAdress_1">
      <item>Vinka Ivanković, stečajni upravitelj</item>
      <item>Stanislav Blatančić</item>
    </derivirana_varijabla>
  </DomainObject.Predmet.OstaliListFormatedWithAdress>
  <DomainObject.Predmet.OstaliListFormatedWithAdressOIB>
    <izvorni_sadrzaj>
      <item>Vinka Ivanković, stečajni upravitelj</item>
      <item>Stanislav Blatančić</item>
    </izvorni_sadrzaj>
    <derivirana_varijabla naziv="DomainObject.Predmet.OstaliListFormatedWithAdressOIB_1">
      <item>Vinka Ivanković, stečajni upravitelj</item>
      <item>Stanislav Blatančić</item>
    </derivirana_varijabla>
  </DomainObject.Predmet.OstaliListFormatedWithAdressOIB>
  <DomainObject.Predmet.OstaliListNazivFormated>
    <izvorni_sadrzaj>
      <item>Vinka Ivanković, stečajni upravitelj</item>
      <item>Stanislav Blatančić</item>
    </izvorni_sadrzaj>
    <derivirana_varijabla naziv="DomainObject.Predmet.OstaliListNazivFormated_1">
      <item>Vinka Ivanković, stečajni upravitelj</item>
      <item>Stanislav Blatančić</item>
    </derivirana_varijabla>
  </DomainObject.Predmet.OstaliListNazivFormated>
  <DomainObject.Predmet.OstaliListNazivFormatedOIB>
    <izvorni_sadrzaj>
      <item>Vinka Ivanković, stečajni upravitelj</item>
      <item>Stanislav Blatančić</item>
    </izvorni_sadrzaj>
    <derivirana_varijabla naziv="DomainObject.Predmet.OstaliListNazivFormatedOIB_1">
      <item>Vinka Ivanković, stečajni upravitelj</item>
      <item>Stanislav Blatančić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St-597/2016-12</izvorni_sadrzaj>
    <derivirana_varijabla naziv="DomainObject.PoslovniBrojDokumenta_1">St-597/2016-12</derivirana_varijabla>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ROLO PRODUKT društvo s ograničenom odgovornošću za proizvodnju, trgovinu i usluge</izvorni_sadrzaj>
    <derivirana_varijabla naziv="DomainObject.Predmet.ProtustrankaIDrugi_1">ROLO PRODUKT društvo s ograničenom odgovornošću za proizvodnju, trgovinu i usluge</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ROLO PRODUKT društvo s ograničenom odgovornošću za proizvodnju, trgovinu i usluge, OIB 54306404578, Industrijska zona bb, 35400 Nova Gradiška</izvorni_sadrzaj>
    <derivirana_varijabla naziv="DomainObject.Predmet.ProtustrankaIDrugiAdressOIB_1">ROLO PRODUKT društvo s ograničenom odgovornošću za proizvodnju, trgovinu i usluge, OIB 54306404578, Industrijska zona 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ROLO PRODUKT društvo s ograničenom odgovornošću za proizvodnju, trgovinu i usluge</item>
      <item>Vinka Ivanković, stečajni upravitelj</item>
      <item>Stanislav Blatančić</item>
    </izvorni_sadrzaj>
    <derivirana_varijabla naziv="DomainObject.Predmet.SudioniciListNaziv_1">
      <item>FINANCIJSKA AGENCIJA RC OSIJEK</item>
      <item>ROLO PRODUKT društvo s ograničenom odgovornošću za proizvodnju, trgovinu i usluge</item>
      <item>Vinka Ivanković, stečajni upravitelj</item>
      <item>Stanislav Blatančić</item>
    </derivirana_varijabla>
  </DomainObject.Predmet.SudioniciListNaziv>
  <DomainObject.Predmet.SudioniciListAdressOIB>
    <izvorni_sadrzaj>
      <item>FINANCIJSKA AGENCIJA RC OSIJEK, OIB 85821130368, P.Krešimira IV 20,35000 Slavonski Brod</item>
      <item>ROLO PRODUKT društvo s ograničenom odgovornošću za proizvodnju, trgovinu i usluge, OIB 54306404578, Industrijska zona bb,35400 Nova Gradiška</item>
      <item>Vinka Ivanković, stečajni upravitelj</item>
      <item>Stanislav Blatančić</item>
    </izvorni_sadrzaj>
    <derivirana_varijabla naziv="DomainObject.Predmet.SudioniciListAdressOIB_1">
      <item>FINANCIJSKA AGENCIJA RC OSIJEK, OIB 85821130368, P.Krešimira IV 20,35000 Slavonski Brod</item>
      <item>ROLO PRODUKT društvo s ograničenom odgovornošću za proizvodnju, trgovinu i usluge, OIB 54306404578, Industrijska zona bb,35400 Nova Gradiška</item>
      <item>Vinka Ivanković, stečajni upravitelj</item>
      <item>Stanislav Blatančić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54306404578</item>
      <item>, OIB null</item>
      <item>, OIB null</item>
    </izvorni_sadrzaj>
    <derivirana_varijabla naziv="DomainObject.Predmet.SudioniciListNazivOIB_1">
      <item>, OIB 85821130368</item>
      <item>, OIB 54306404578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1322</properties:Words>
  <properties:Characters>7344</properties:Characters>
  <properties:Lines>179</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9111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2016-06-13T06:08:00Z</dcterms:created>
  <dc:creator>mjankovic3</dc:creator>
  <cp:lastModifiedBy>wsadmin</cp:lastModifiedBy>
  <cp:lastPrinted>2016-06-13T06:06:00Z</cp:lastPrinted>
  <dcterms:modified xmlns:xsi="http://www.w3.org/2001/XMLSchema-instance" xsi:type="dcterms:W3CDTF">2016-06-13T06:09:00Z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St-597/2016-12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