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85f" w14:paraId="21f185f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</w:t>
      </w:r>
      <w:r w:rsidR="00C83C9B">
        <w:rPr>
          <w:b/>
          <w:sz w:val="22"/>
          <w:szCs w:val="22"/>
        </w:rPr>
        <w:t>40/16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C83C9B" w:rsidR="005356A3" w:rsidRPr="00C83C9B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C83C9B">
        <w:t xml:space="preserve">DNEVNI CENTAR ZA RADNU TERAPIJU I REHABILITACIJU KORAČIĆI, Kaštel Novi, Cesta dr. F. Tuđmana 130, OIB: 23204334898,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83C9B">
        <w:t xml:space="preserve">DNEVNI CENTAR ZA RADNU TERAPIJU I REHABILITACIJU KORAČIĆI, Kaštel Novi, Cesta dr. F. Tuđmana 130, OIB: 23204334898,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C83C9B">
        <w:rPr>
          <w:sz w:val="22"/>
          <w:szCs w:val="22"/>
        </w:rPr>
        <w:t>140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83C9B">
        <w:rPr>
          <w:sz w:val="22"/>
          <w:szCs w:val="22"/>
        </w:rPr>
        <w:t>12.01</w:t>
      </w:r>
      <w:r w:rsidR="00396519">
        <w:rPr>
          <w:sz w:val="22"/>
          <w:szCs w:val="22"/>
        </w:rPr>
        <w:t>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C83C9B">
        <w:t>DNEVNI CENTAR ZA RADNU TERAPIJU I REHABILITACIJU KORAČIĆI, Kaštel Novi, Cesta dr. F. Tuđmana 130, OIB: 23204334898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C83C9B">
        <w:rPr>
          <w:sz w:val="22"/>
          <w:szCs w:val="22"/>
        </w:rPr>
        <w:t>5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E00464">
        <w:rPr>
          <w:sz w:val="22"/>
          <w:szCs w:val="22"/>
        </w:rPr>
        <w:t>20.549,4</w:t>
      </w:r>
      <w:r w:rsidR="00BE3C73">
        <w:rPr>
          <w:sz w:val="22"/>
          <w:szCs w:val="22"/>
        </w:rPr>
        <w:t>6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21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645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07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C83C9B">
          <w:t>40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E6FD7"/>
    <w:rsid w:val="008373C5"/>
    <w:rsid w:val="00893CB9"/>
    <w:rsid w:val="00896A3D"/>
    <w:rsid w:val="008D6B1E"/>
    <w:rsid w:val="008E3CA3"/>
    <w:rsid w:val="009D007A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C67953"/>
    <w:rsid w:val="00C83C9B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07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07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07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07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07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07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0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0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 (1 zaposlenik)</izvorni_sadrzaj>
    <derivirana_varijabla naziv="DomainObject.Predmet.PrimjedbaSuca_1">Čl. 110. st. 1. SZ (1 zaposlenik)</derivirana_varijabla>
  </DomainObject.Predmet.PrimjedbaSuca>
  <DomainObject.Predmet.ProtustrankaFormated>
    <izvorni_sadrzaj>  DNEVNI CENTAR ZA RADNU TERAPIJU I REHABILITACIJU KORAČIĆI</izvorni_sadrzaj>
    <derivirana_varijabla naziv="DomainObject.Predmet.ProtustrankaFormated_1">  DNEVNI CENTAR ZA RADNU TERAPIJU I REHABILITACIJU KORAČIĆI</derivirana_varijabla>
  </DomainObject.Predmet.ProtustrankaFormated>
  <DomainObject.Predmet.ProtustrankaFormatedOIB>
    <izvorni_sadrzaj>  DNEVNI CENTAR ZA RADNU TERAPIJU I REHABILITACIJU KORAČIĆI, OIB 23204334898</izvorni_sadrzaj>
    <derivirana_varijabla naziv="DomainObject.Predmet.ProtustrankaFormatedOIB_1">  DNEVNI CENTAR ZA RADNU TERAPIJU I REHABILITACIJU KORAČIĆI, OIB 23204334898</derivirana_varijabla>
  </DomainObject.Predmet.ProtustrankaFormatedOIB>
  <DomainObject.Predmet.ProtustrankaFormatedWithAdress>
    <izvorni_sadrzaj> DNEVNI CENTAR ZA RADNU TERAPIJU I REHABILITACIJU KORAČIĆI, Cesta dr. Franje Tuđmana 130, 21217 Kaštel Novi</izvorni_sadrzaj>
    <derivirana_varijabla naziv="DomainObject.Predmet.ProtustrankaFormatedWithAdress_1"> DNEVNI CENTAR ZA RADNU TERAPIJU I REHABILITACIJU KORAČIĆI, Cesta dr. Franje Tuđmana 130, 21217 Kaštel Novi</derivirana_varijabla>
  </DomainObject.Predmet.ProtustrankaFormatedWithAdress>
  <DomainObject.Predmet.ProtustrankaFormatedWithAdressOIB>
    <izvorni_sadrzaj> DNEVNI CENTAR ZA RADNU TERAPIJU I REHABILITACIJU KORAČIĆI, OIB 23204334898, Cesta dr. Franje Tuđmana 130, 21217 Kaštel Novi</izvorni_sadrzaj>
    <derivirana_varijabla naziv="DomainObject.Predmet.ProtustrankaFormatedWithAdressOIB_1"> DNEVNI CENTAR ZA RADNU TERAPIJU I REHABILITACIJU KORAČIĆI, OIB 23204334898, Cesta dr. Franje Tuđmana 130, 21217 Kaštel Novi</derivirana_varijabla>
  </DomainObject.Predmet.ProtustrankaFormatedWithAdressOIB>
  <DomainObject.Predmet.ProtustrankaWithAdress>
    <izvorni_sadrzaj>DNEVNI CENTAR ZA RADNU TERAPIJU I REHABILITACIJU KORAČIĆI Cesta dr. Franje Tuđmana 130, 21217 Kaštel Novi</izvorni_sadrzaj>
    <derivirana_varijabla naziv="DomainObject.Predmet.ProtustrankaWithAdress_1">DNEVNI CENTAR ZA RADNU TERAPIJU I REHABILITACIJU KORAČIĆI Cesta dr. Franje Tuđmana 130, 21217 Kaštel Novi</derivirana_varijabla>
  </DomainObject.Predmet.ProtustrankaWithAdress>
  <DomainObject.Predmet.ProtustrankaWithAdressOIB>
    <izvorni_sadrzaj>DNEVNI CENTAR ZA RADNU TERAPIJU I REHABILITACIJU KORAČIĆI, OIB 23204334898, Cesta dr. Franje Tuđmana 130, 21217 Kaštel Novi</izvorni_sadrzaj>
    <derivirana_varijabla naziv="DomainObject.Predmet.ProtustrankaWithAdressOIB_1">DNEVNI CENTAR ZA RADNU TERAPIJU I REHABILITACIJU KORAČIĆI, OIB 23204334898, Cesta dr. Franje Tuđmana 130, 21217 Kaštel Novi</derivirana_varijabla>
  </DomainObject.Predmet.ProtustrankaWithAdressOIB>
  <DomainObject.Predmet.ProtustrankaNazivFormated>
    <izvorni_sadrzaj>DNEVNI CENTAR ZA RADNU TERAPIJU I REHABILITACIJU KORAČIĆI</izvorni_sadrzaj>
    <derivirana_varijabla naziv="DomainObject.Predmet.ProtustrankaNazivFormated_1">DNEVNI CENTAR ZA RADNU TERAPIJU I REHABILITACIJU KORAČIĆI</derivirana_varijabla>
  </DomainObject.Predmet.ProtustrankaNazivFormated>
  <DomainObject.Predmet.ProtustrankaNazivFormatedOIB>
    <izvorni_sadrzaj>DNEVNI CENTAR ZA RADNU TERAPIJU I REHABILITACIJU KORAČIĆI, OIB 23204334898</izvorni_sadrzaj>
    <derivirana_varijabla naziv="DomainObject.Predmet.ProtustrankaNazivFormatedOIB_1">DNEVNI CENTAR ZA RADNU TERAPIJU I REHABILITACIJU KORAČIĆI, OIB 23204334898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20549.46</izvorni_sadrzaj>
    <derivirana_varijabla naziv="DomainObject.Predmet.TrenutnaVrijednost_1">20549.46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DNEVNI CENTAR ZA RADNU TERAPIJU I REHABILITACIJU KORAČIĆI</item>
    </izvorni_sadrzaj>
    <derivirana_varijabla naziv="DomainObject.Predmet.ProtuStrankaListFormated_1">
      <item>DNEVNI CENTAR ZA RADNU TERAPIJU I REHABILITACIJU KORAČIĆI</item>
    </derivirana_varijabla>
  </DomainObject.Predmet.ProtuStrankaListFormated>
  <DomainObject.Predmet.ProtuStrankaListFormatedOIB>
    <izvorni_sadrzaj>
      <item>DNEVNI CENTAR ZA RADNU TERAPIJU I REHABILITACIJU KORAČIĆI, OIB 23204334898</item>
    </izvorni_sadrzaj>
    <derivirana_varijabla naziv="DomainObject.Predmet.ProtuStrankaListFormatedOIB_1">
      <item>DNEVNI CENTAR ZA RADNU TERAPIJU I REHABILITACIJU KORAČIĆI, OIB 23204334898</item>
    </derivirana_varijabla>
  </DomainObject.Predmet.ProtuStrankaListFormatedOIB>
  <DomainObject.Predmet.ProtuStrankaListFormatedWithAdress>
    <izvorni_sadrzaj>
      <item>DNEVNI CENTAR ZA RADNU TERAPIJU I REHABILITACIJU KORAČIĆI, Cesta dr. Franje Tuđmana 130, 21217 Kaštel Novi</item>
    </izvorni_sadrzaj>
    <derivirana_varijabla naziv="DomainObject.Predmet.ProtuStrankaListFormatedWithAdress_1">
      <item>DNEVNI CENTAR ZA RADNU TERAPIJU I REHABILITACIJU KORAČIĆI, Cesta dr. Franje Tuđmana 130, 21217 Kaštel Novi</item>
    </derivirana_varijabla>
  </DomainObject.Predmet.ProtuStrankaListFormatedWithAdress>
  <DomainObject.Predmet.ProtuStrankaListFormatedWithAdressOIB>
    <izvorni_sadrzaj>
      <item>DNEVNI CENTAR ZA RADNU TERAPIJU I REHABILITACIJU KORAČIĆI, OIB 23204334898, Cesta dr. Franje Tuđmana 130, 21217 Kaštel Novi</item>
    </izvorni_sadrzaj>
    <derivirana_varijabla naziv="DomainObject.Predmet.ProtuStrankaListFormatedWithAdressOIB_1">
      <item>DNEVNI CENTAR ZA RADNU TERAPIJU I REHABILITACIJU KORAČIĆI, OIB 23204334898, Cesta dr. Franje Tuđmana 130, 21217 Kaštel Novi</item>
    </derivirana_varijabla>
  </DomainObject.Predmet.ProtuStrankaListFormatedWithAdressOIB>
  <DomainObject.Predmet.ProtuStrankaListNazivFormated>
    <izvorni_sadrzaj>
      <item>DNEVNI CENTAR ZA RADNU TERAPIJU I REHABILITACIJU KORAČIĆI</item>
    </izvorni_sadrzaj>
    <derivirana_varijabla naziv="DomainObject.Predmet.ProtuStrankaListNazivFormated_1">
      <item>DNEVNI CENTAR ZA RADNU TERAPIJU I REHABILITACIJU KORAČIĆI</item>
    </derivirana_varijabla>
  </DomainObject.Predmet.ProtuStrankaListNazivFormated>
  <DomainObject.Predmet.ProtuStrankaListNazivFormatedOIB>
    <izvorni_sadrzaj>
      <item>DNEVNI CENTAR ZA RADNU TERAPIJU I REHABILITACIJU KORAČIĆI, OIB 23204334898</item>
    </izvorni_sadrzaj>
    <derivirana_varijabla naziv="DomainObject.Predmet.ProtuStrankaListNazivFormatedOIB_1">
      <item>DNEVNI CENTAR ZA RADNU TERAPIJU I REHABILITACIJU KORAČIĆI, OIB 23204334898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DNEVNI CENTAR ZA RADNU TERAPIJU I REHABILITACIJU KORAČIĆI</izvorni_sadrzaj>
    <derivirana_varijabla naziv="DomainObject.Predmet.ProtustrankaIDrugi_1">DNEVNI CENTAR ZA RADNU TERAPIJU I REHABILITACIJU KORAČIĆI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DNEVNI CENTAR ZA RADNU TERAPIJU I REHABILITACIJU KORAČIĆI, OIB 23204334898, Cesta dr. Franje Tuđmana 130, 21217 Kaštel Novi</izvorni_sadrzaj>
    <derivirana_varijabla naziv="DomainObject.Predmet.ProtustrankaIDrugiAdressOIB_1">DNEVNI CENTAR ZA RADNU TERAPIJU I REHABILITACIJU KORAČIĆI, OIB 23204334898, Cesta dr. Franje Tuđmana 130,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DNEVNI CENTAR ZA RADNU TERAPIJU I REHABILITACIJU KORAČIĆI</item>
      <item>FINANCIJSKA AGENCIJA, RC SPLIT</item>
    </izvorni_sadrzaj>
    <derivirana_varijabla naziv="DomainObject.Predmet.SudioniciListNaziv_1">
      <item>DNEVNI CENTAR ZA RADNU TERAPIJU I REHABILITACIJU KORAČIĆI</item>
      <item>FINANCIJSKA AGENCIJA, RC SPLIT</item>
    </derivirana_varijabla>
  </DomainObject.Predmet.SudioniciListNaziv>
  <DomainObject.Predmet.SudioniciListAdressOIB>
    <izvorni_sadrzaj>
      <item>DNEVNI CENTAR ZA RADNU TERAPIJU I REHABILITACIJU KORAČIĆI, OIB 23204334898, Cesta dr. Franje Tuđmana 130,21217 Kaštel Novi</item>
      <item>FINANCIJSKA AGENCIJA, RC SPLIT, OIB 85821130368, Mažuranićevo šetalište 24 b,21000 Split</item>
    </izvorni_sadrzaj>
    <derivirana_varijabla naziv="DomainObject.Predmet.SudioniciListAdressOIB_1">
      <item>DNEVNI CENTAR ZA RADNU TERAPIJU I REHABILITACIJU KORAČIĆI, OIB 23204334898, Cesta dr. Franje Tuđmana 130,21217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23204334898</item>
      <item>, OIB 85821130368</item>
    </izvorni_sadrzaj>
    <derivirana_varijabla naziv="DomainObject.Predmet.SudioniciListNazivOIB_1">
      <item>, OIB 23204334898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3676</properties:Characters>
  <properties:Lines>93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2017-06-30T08:46:00Z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2017-06-30T11:21:00Z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