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7942" w14:paraId="3657942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8E290F">
        <w:t>859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8E290F">
        <w:t>859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8E290F">
        <w:t>GREGURIĆ  d.o.o. za usluge, Vrbovec (Grad Vrbovec), Radnička 17B, OIB: 43887420560</w:t>
      </w:r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8E290F">
        <w:t>9.976,45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8E290F">
        <w:t xml:space="preserve">4. lipnja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D52FB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St-859/2018</izvorni_sadrzaj>
    <derivirana_varijabla naziv="DomainObject.Predmet.OznakaBroj_1">St-859/2018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GREGURIĆ  d.o.o. zastupanog po punomoćniku Tomica Gregurić</izvorni_sadrzaj>
    <derivirana_varijabla naziv="DomainObject.Predmet.ProtustrankaFormated_1">  GREGURIĆ  d.o.o. zastupanog po punomoćniku Tomica Gregurić</derivirana_varijabla>
  </DomainObject.Predmet.ProtustrankaFormated>
  <DomainObject.Predmet.ProtustrankaFormatedOIB>
    <izvorni_sadrzaj>  GREGURIĆ  d.o.o., OIB 43887420560 zastupanog po punomoćniku Tomica Gregurić</izvorni_sadrzaj>
    <derivirana_varijabla naziv="DomainObject.Predmet.ProtustrankaFormatedOIB_1">  GREGURIĆ  d.o.o., OIB 43887420560 zastupanog po punomoćniku Tomica Gregurić</derivirana_varijabla>
  </DomainObject.Predmet.ProtustrankaFormatedOIB>
  <DomainObject.Predmet.ProtustrankaFormatedWithAdress>
    <izvorni_sadrzaj> GREGURIĆ  d.o.o., Radnička 17 B, 10340 Vrbovec zastupanog po punomoćniku Tomica Gregurić</izvorni_sadrzaj>
    <derivirana_varijabla naziv="DomainObject.Predmet.ProtustrankaFormatedWithAdress_1"> GREGURIĆ  d.o.o., Radnička 17 B, 10340 Vrbovec zastupanog po punomoćniku Tomica Gregurić</derivirana_varijabla>
  </DomainObject.Predmet.ProtustrankaFormatedWithAdress>
  <DomainObject.Predmet.ProtustrankaFormatedWithAdressOIB>
    <izvorni_sadrzaj> GREGURIĆ  d.o.o., OIB 43887420560, Radnička 17 B, 10340 Vrbovec zastupanog po punomoćniku Tomica Gregurić</izvorni_sadrzaj>
    <derivirana_varijabla naziv="DomainObject.Predmet.ProtustrankaFormatedWithAdressOIB_1"> GREGURIĆ  d.o.o., OIB 43887420560, Radnička 17 B, 10340 Vrbovec zastupanog po punomoćniku Tomica Gregurić</derivirana_varijabla>
  </DomainObject.Predmet.ProtustrankaFormatedWithAdressOIB>
  <DomainObject.Predmet.ProtustrankaWithAdress>
    <izvorni_sadrzaj>GREGURIĆ  d.o.o. Radnička 17 B, 10340 Vrbovec</izvorni_sadrzaj>
    <derivirana_varijabla naziv="DomainObject.Predmet.ProtustrankaWithAdress_1">GREGURIĆ  d.o.o. Radnička 17 B, 10340 Vrbovec</derivirana_varijabla>
  </DomainObject.Predmet.ProtustrankaWithAdress>
  <DomainObject.Predmet.ProtustrankaWithAdressOIB>
    <izvorni_sadrzaj>GREGURIĆ  d.o.o., OIB 43887420560, Radnička 17 B, 10340 Vrbovec</izvorni_sadrzaj>
    <derivirana_varijabla naziv="DomainObject.Predmet.ProtustrankaWithAdressOIB_1">GREGURIĆ  d.o.o., OIB 43887420560, Radnička 17 B, 10340 Vrbovec</derivirana_varijabla>
  </DomainObject.Predmet.ProtustrankaWithAdressOIB>
  <DomainObject.Predmet.ProtustrankaNazivFormated>
    <izvorni_sadrzaj>GREGURIĆ  d.o.o.</izvorni_sadrzaj>
    <derivirana_varijabla naziv="DomainObject.Predmet.ProtustrankaNazivFormated_1">GREGURIĆ  d.o.o.</derivirana_varijabla>
  </DomainObject.Predmet.ProtustrankaNazivFormated>
  <DomainObject.Predmet.ProtustrankaNazivFormatedOIB>
    <izvorni_sadrzaj>GREGURIĆ  d.o.o., OIB 43887420560</izvorni_sadrzaj>
    <derivirana_varijabla naziv="DomainObject.Predmet.ProtustrankaNazivFormatedOIB_1">GREGURIĆ  d.o.o., OIB 43887420560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GREGURIĆ  d.o.o. zastupanog po punomoćniku Tomica Gregurić</item>
    </izvorni_sadrzaj>
    <derivirana_varijabla naziv="DomainObject.Predmet.ProtuStrankaListFormated_1">
      <item>GREGURIĆ  d.o.o. zastupanog po punomoćniku Tomica Gregurić</item>
    </derivirana_varijabla>
  </DomainObject.Predmet.ProtuStrankaListFormated>
  <DomainObject.Predmet.ProtuStrankaListFormatedOIB>
    <izvorni_sadrzaj>
      <item>GREGURIĆ  d.o.o., OIB 43887420560 zastupanog po punomoćniku Tomica Gregurić</item>
    </izvorni_sadrzaj>
    <derivirana_varijabla naziv="DomainObject.Predmet.ProtuStrankaListFormatedOIB_1">
      <item>GREGURIĆ  d.o.o., OIB 43887420560 zastupanog po punomoćniku Tomica Gregurić</item>
    </derivirana_varijabla>
  </DomainObject.Predmet.ProtuStrankaListFormatedOIB>
  <DomainObject.Predmet.ProtuStrankaListFormatedWithAdress>
    <izvorni_sadrzaj>
      <item>GREGURIĆ  d.o.o., Radnička 17 B, 10340 Vrbovec zastupanog po punomoćniku Tomica Gregurić</item>
    </izvorni_sadrzaj>
    <derivirana_varijabla naziv="DomainObject.Predmet.ProtuStrankaListFormatedWithAdress_1">
      <item>GREGURIĆ  d.o.o., Radnička 17 B, 10340 Vrbovec zastupanog po punomoćniku Tomica Gregurić</item>
    </derivirana_varijabla>
  </DomainObject.Predmet.ProtuStrankaListFormatedWithAdress>
  <DomainObject.Predmet.ProtuStrankaListFormatedWithAdressOIB>
    <izvorni_sadrzaj>
      <item>GREGURIĆ  d.o.o., OIB 43887420560, Radnička 17 B, 10340 Vrbovec zastupanog po punomoćniku Tomica Gregurić</item>
    </izvorni_sadrzaj>
    <derivirana_varijabla naziv="DomainObject.Predmet.ProtuStrankaListFormatedWithAdressOIB_1">
      <item>GREGURIĆ  d.o.o., OIB 43887420560, Radnička 17 B, 10340 Vrbovec zastupanog po punomoćniku Tomica Gregurić</item>
    </derivirana_varijabla>
  </DomainObject.Predmet.ProtuStrankaListFormatedWithAdressOIB>
  <DomainObject.Predmet.ProtuStrankaListNazivFormated>
    <izvorni_sadrzaj>
      <item>GREGURIĆ  d.o.o.</item>
    </izvorni_sadrzaj>
    <derivirana_varijabla naziv="DomainObject.Predmet.ProtuStrankaListNazivFormated_1">
      <item>GREGURIĆ  d.o.o.</item>
    </derivirana_varijabla>
  </DomainObject.Predmet.ProtuStrankaListNazivFormated>
  <DomainObject.Predmet.ProtuStrankaListNazivFormatedOIB>
    <izvorni_sadrzaj>
      <item>GREGURIĆ  d.o.o., OIB 43887420560</item>
    </izvorni_sadrzaj>
    <derivirana_varijabla naziv="DomainObject.Predmet.ProtuStrankaListNazivFormatedOIB_1">
      <item>GREGURIĆ  d.o.o., OIB 43887420560</item>
    </derivirana_varijabla>
  </DomainObject.Predmet.ProtuStrankaListNazivFormatedOIB>
  <DomainObject.Predmet.OstaliListFormated>
    <izvorni_sadrzaj>
      <item>Tomica Gregurić punomoćnik sudionika u postupku GREGURIĆ  d.o.o.</item>
    </izvorni_sadrzaj>
    <derivirana_varijabla naziv="DomainObject.Predmet.OstaliListFormated_1">
      <item>Tomica Gregurić punomoćnik sudionika u postupku GREGURIĆ  d.o.o.</item>
    </derivirana_varijabla>
  </DomainObject.Predmet.OstaliListFormated>
  <DomainObject.Predmet.OstaliListFormatedOIB>
    <izvorni_sadrzaj>
      <item>Tomica Gregurić, OIB 00578862909 punomoćnik sudionika u postupku GREGURIĆ  d.o.o.</item>
    </izvorni_sadrzaj>
    <derivirana_varijabla naziv="DomainObject.Predmet.OstaliListFormatedOIB_1">
      <item>Tomica Gregurić, OIB 00578862909 punomoćnik sudionika u postupku GREGURIĆ  d.o.o.</item>
    </derivirana_varijabla>
  </DomainObject.Predmet.OstaliListFormatedOIB>
  <DomainObject.Predmet.OstaliListFormatedWithAdress>
    <izvorni_sadrzaj>
      <item>Tomica Gregurić, Poljana 88, 10340 Poljana punomoćnik sudionika u postupku GREGURIĆ  d.o.o.</item>
    </izvorni_sadrzaj>
    <derivirana_varijabla naziv="DomainObject.Predmet.OstaliListFormatedWithAdress_1">
      <item>Tomica Gregurić, Poljana 88, 10340 Poljana punomoćnik sudionika u postupku GREGURIĆ  d.o.o.</item>
    </derivirana_varijabla>
  </DomainObject.Predmet.OstaliListFormatedWithAdress>
  <DomainObject.Predmet.OstaliListFormatedWithAdressOIB>
    <izvorni_sadrzaj>
      <item>Tomica Gregurić, OIB 00578862909, Poljana 88, 10340 Poljana punomoćnik sudionika u postupku GREGURIĆ  d.o.o.</item>
    </izvorni_sadrzaj>
    <derivirana_varijabla naziv="DomainObject.Predmet.OstaliListFormatedWithAdressOIB_1">
      <item>Tomica Gregurić, OIB 00578862909, Poljana 88, 10340 Poljana punomoćnik sudionika u postupku GREGURIĆ  d.o.o.</item>
    </derivirana_varijabla>
  </DomainObject.Predmet.OstaliListFormatedWithAdressOIB>
  <DomainObject.Predmet.OstaliListNazivFormated>
    <izvorni_sadrzaj>
      <item>Tomica Gregurić</item>
    </izvorni_sadrzaj>
    <derivirana_varijabla naziv="DomainObject.Predmet.OstaliListNazivFormated_1">
      <item>Tomica Gregurić</item>
    </derivirana_varijabla>
  </DomainObject.Predmet.OstaliListNazivFormated>
  <DomainObject.Predmet.OstaliListNazivFormatedOIB>
    <izvorni_sadrzaj>
      <item>Tomica Gregurić, OIB 00578862909</item>
    </izvorni_sadrzaj>
    <derivirana_varijabla naziv="DomainObject.Predmet.OstaliListNazivFormatedOIB_1">
      <item>Tomica Gregurić, OIB 00578862909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GREGURIĆ  d.o.o.</izvorni_sadrzaj>
    <derivirana_varijabla naziv="DomainObject.Predmet.ProtustrankaIDrugi_1">GREGURIĆ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GREGURIĆ  d.o.o., OIB 43887420560, Radnička 17 B, 10340 Vrbovec</izvorni_sadrzaj>
    <derivirana_varijabla naziv="DomainObject.Predmet.ProtustrankaIDrugiAdressOIB_1">GREGURIĆ  d.o.o., OIB 43887420560, Radnička 17 B,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GREGURIĆ  d.o.o.</item>
      <item>Tomica Gregurić</item>
    </izvorni_sadrzaj>
    <derivirana_varijabla naziv="DomainObject.Predmet.SudioniciListNaziv_1">
      <item>FINA Regionalni centar Zagreb</item>
      <item>GREGURIĆ  d.o.o.</item>
      <item>Tomica Gregurić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GREGURIĆ  d.o.o., OIB 43887420560, Radnička 17 B,10340 Vrbovec</item>
      <item>Tomica Gregurić, OIB 00578862909, Poljana 88,10340 Poljana</item>
    </izvorni_sadrzaj>
    <derivirana_varijabla naziv="DomainObject.Predmet.SudioniciListAdressOIB_1">
      <item>FINA Regionalni centar Zagreb, OIB 85821130368, Trg svibanjskih žrtava 1995. 1,10000 Zagreb</item>
      <item>GREGURIĆ  d.o.o., OIB 43887420560, Radnička 17 B,10340 Vrbovec</item>
      <item>Tomica Gregurić, OIB 00578862909, Poljana 88,10340 Poljana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43887420560</item>
      <item>, OIB 00578862909</item>
    </izvorni_sadrzaj>
    <derivirana_varijabla naziv="DomainObject.Predmet.SudioniciListNazivOIB_1">
      <item>, OIB 85821130368</item>
      <item>, OIB 43887420560</item>
      <item>, OIB 00578862909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1460</properties:Characters>
  <properties:Lines>42</properties:Lines>
  <properties:Paragraphs>18</properties:Paragraphs>
  <properties:TotalTime>1050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2018-06-04T06:30:00Z</cp:lastPrinted>
  <dcterms:modified xmlns:xsi="http://www.w3.org/2001/XMLSchema-instance" xsi:type="dcterms:W3CDTF">2018-06-04T06:30:00Z</dcterms:modified>
  <cp:revision>180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