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9ce6" w14:paraId="e159ce6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C701B8" w:rsidR="008F34AD" w:rsidRPr="00063D7A">
      <w:pPr>
        <w:jc w:val="both"/>
      </w:pPr>
      <w:r w:rsidRPr="00063D7A">
        <w:tab/>
      </w:r>
      <w:r w:rsidR="00F64C95" w:rsidRPr="00F64C95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A6192B" w:rsidRPr="00A6192B">
        <w:t>IMAGE Limited j.d.o.o. Rovinj, Žminjska 6, OIB 87641923809</w:t>
      </w:r>
      <w:r w:rsidR="00090A50" w:rsidRPr="00063D7A">
        <w:t xml:space="preserve">, </w:t>
      </w:r>
      <w:r w:rsidR="00616633">
        <w:t>0</w:t>
      </w:r>
      <w:r w:rsidR="00F64C95">
        <w:t>6</w:t>
      </w:r>
      <w:r w:rsidR="002836F4" w:rsidRPr="00063D7A">
        <w:t xml:space="preserve">. </w:t>
      </w:r>
      <w:r w:rsidR="00F64C95">
        <w:t>listopada</w:t>
      </w:r>
      <w:r w:rsidR="00616633">
        <w:t xml:space="preserve"> </w:t>
      </w:r>
      <w:r w:rsidR="002836F4" w:rsidRPr="00063D7A">
        <w:t>2016.</w:t>
      </w:r>
    </w:p>
    <w:p w:rsidRDefault="00CC5545" w:rsidP="00350D95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dužnikom </w:t>
      </w:r>
      <w:r w:rsidR="00A6192B" w:rsidRPr="00921B25">
        <w:t>IMAGE Limited j.d.o.o. Rovinj, Žminjska 6, OIB 87641923809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F64C95">
        <w:t>9</w:t>
      </w:r>
      <w:r w:rsidR="00A6192B">
        <w:t>80</w:t>
      </w:r>
      <w:r w:rsidR="002C5228" w:rsidRPr="00063D7A">
        <w:t>-</w:t>
      </w:r>
      <w:r w:rsidR="00B104D0" w:rsidRPr="00063D7A">
        <w:t>16</w:t>
      </w:r>
      <w:r w:rsidR="00CC5545" w:rsidRPr="00063D7A">
        <w:rPr>
          <w:bCs/>
        </w:rPr>
        <w:t xml:space="preserve">.  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>Rješenjem ovog suda posl.br. St-</w:t>
      </w:r>
      <w:r w:rsidR="00A551C2">
        <w:t>956</w:t>
      </w:r>
      <w:r w:rsidR="00F7557E" w:rsidRPr="00063D7A">
        <w:t>/16</w:t>
      </w:r>
      <w:r w:rsidR="00BA018B" w:rsidRPr="00063D7A">
        <w:t>-</w:t>
      </w:r>
      <w:r w:rsidR="00616633">
        <w:t>4</w:t>
      </w:r>
      <w:r w:rsidRPr="00063D7A">
        <w:t xml:space="preserve"> od </w:t>
      </w:r>
      <w:r w:rsidR="00F64C95">
        <w:t>30</w:t>
      </w:r>
      <w:r w:rsidR="00615064" w:rsidRPr="00063D7A">
        <w:t xml:space="preserve">. </w:t>
      </w:r>
      <w:r w:rsidR="00F64C95">
        <w:t>kolovoza</w:t>
      </w:r>
      <w:r w:rsidR="00616633">
        <w:t xml:space="preserve"> </w:t>
      </w:r>
      <w:r w:rsidR="00615064" w:rsidRPr="00063D7A">
        <w:t>2016. odlučeno je:</w:t>
      </w:r>
    </w:p>
    <w:p w:rsidRDefault="00615064" w:rsidP="00A6192B" w:rsidR="00A6192B" w:rsidRPr="00042A52">
      <w:pPr>
        <w:ind w:right="-2"/>
        <w:jc w:val="both"/>
      </w:pPr>
      <w:r w:rsidRPr="00063D7A">
        <w:t>„</w:t>
      </w:r>
      <w:r w:rsidR="00A6192B" w:rsidRPr="00042A52">
        <w:tab/>
        <w:t>I.</w:t>
      </w:r>
      <w:r w:rsidR="00A6192B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A6192B" w:rsidRPr="00EB6C6F">
        <w:t xml:space="preserve">društvom </w:t>
      </w:r>
      <w:r w:rsidR="00A6192B" w:rsidRPr="00921B25">
        <w:t>IMAGE Limited j.d.o.o. Rovinj, Žminjska 6, OIB 87641923809</w:t>
      </w:r>
      <w:r w:rsidR="00A6192B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A6192B" w:rsidP="00A6192B" w:rsidR="00A6192B" w:rsidRPr="00042A52">
      <w:pPr>
        <w:ind w:right="-2"/>
        <w:jc w:val="both"/>
      </w:pPr>
      <w:r>
        <w:tab/>
        <w:t>06</w:t>
      </w:r>
      <w:r w:rsidRPr="00042A52">
        <w:t xml:space="preserve">. </w:t>
      </w:r>
      <w:r>
        <w:t>listopada 2016. u 12</w:t>
      </w:r>
      <w:r w:rsidRPr="00042A52">
        <w:t>:</w:t>
      </w:r>
      <w:r>
        <w:t>4</w:t>
      </w:r>
      <w:r w:rsidRPr="00042A52">
        <w:t>0 sati, u Trgovačkom sudu u Pazinu, Dršćevka 1, sudnica 1,</w:t>
      </w:r>
    </w:p>
    <w:p w:rsidRDefault="00A6192B" w:rsidP="00A6192B" w:rsidR="00A6192B">
      <w:pPr>
        <w:ind w:right="-2"/>
        <w:jc w:val="both"/>
      </w:pPr>
      <w:r w:rsidRPr="00042A52">
        <w:t>na koje se pozivaju:</w:t>
      </w:r>
    </w:p>
    <w:p w:rsidRDefault="00A6192B" w:rsidP="00A6192B" w:rsidR="00A6192B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A6192B" w:rsidP="00A6192B" w:rsidR="00A6192B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A6192B" w:rsidP="00A6192B" w:rsidR="00A6192B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921B25">
        <w:t>Tamar</w:t>
      </w:r>
      <w:r>
        <w:t>a</w:t>
      </w:r>
      <w:r w:rsidRPr="00921B25">
        <w:t xml:space="preserve"> Petrović iz Rovinja, Žminjska ulica – Via Gimino 6</w:t>
      </w:r>
      <w:r>
        <w:t>.</w:t>
      </w:r>
    </w:p>
    <w:p w:rsidRDefault="00A6192B" w:rsidP="00A6192B" w:rsidR="00A6192B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A6192B" w:rsidP="00A6192B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F64C95">
        <w:t xml:space="preserve"> 30. kolovoza</w:t>
      </w:r>
      <w:r w:rsidR="00616633">
        <w:t xml:space="preserve"> </w:t>
      </w:r>
      <w:r w:rsidR="002836F4" w:rsidRPr="00063D7A">
        <w:t xml:space="preserve">2016.,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>od 06</w:t>
      </w:r>
      <w:r w:rsidR="00F64C95" w:rsidRPr="00042A52">
        <w:t xml:space="preserve">. </w:t>
      </w:r>
      <w:r w:rsidR="00F64C95">
        <w:t xml:space="preserve">listopada 2016.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F64C95">
        <w:t>6</w:t>
      </w:r>
      <w:r w:rsidR="00FE408C" w:rsidRPr="00063D7A">
        <w:t xml:space="preserve">. </w:t>
      </w:r>
      <w:r w:rsidR="00F64C95">
        <w:t>listopada</w:t>
      </w:r>
      <w:r w:rsidR="00616633">
        <w:t xml:space="preserve"> </w:t>
      </w:r>
      <w:r w:rsidR="009C71BB" w:rsidRPr="00063D7A">
        <w:t>201</w:t>
      </w:r>
      <w:r w:rsidR="00B104D0" w:rsidRPr="00063D7A">
        <w:t>6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EB4B6B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16633">
        <w:t>0</w:t>
      </w:r>
      <w:r w:rsidR="0092552B">
        <w:t>6</w:t>
      </w:r>
      <w:r w:rsidR="00BA018B" w:rsidRPr="00063D7A">
        <w:t xml:space="preserve">. </w:t>
      </w:r>
      <w:r w:rsidR="0092552B">
        <w:t>listopada</w:t>
      </w:r>
      <w:r w:rsidR="00616633">
        <w:t xml:space="preserve"> </w:t>
      </w:r>
      <w:r w:rsidR="00BA018B" w:rsidRPr="00063D7A">
        <w:t>2016.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586" w:rsidR="00D62586">
      <w:r>
        <w:separator/>
      </w:r>
    </w:p>
  </w:endnote>
  <w:endnote w:id="0" w:type="continuationSeparator">
    <w:p w:rsidRDefault="00D62586" w:rsidR="00D6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586" w:rsidR="00D62586">
      <w:r>
        <w:separator/>
      </w:r>
    </w:p>
  </w:footnote>
  <w:footnote w:id="0" w:type="continuationSeparator">
    <w:p w:rsidRDefault="00D62586" w:rsidR="00D625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4B6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6192B" w:rsidRPr="00A6192B">
      <w:rPr>
        <w:sz w:val="23"/>
        <w:szCs w:val="23"/>
      </w:rPr>
      <w:t>Posl. br. 10 St-980/16-10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F64C95">
      <w:rPr>
        <w:sz w:val="23"/>
        <w:szCs w:val="23"/>
      </w:rPr>
      <w:t>9</w:t>
    </w:r>
    <w:r w:rsidR="00A6192B">
      <w:rPr>
        <w:sz w:val="23"/>
        <w:szCs w:val="23"/>
      </w:rPr>
      <w:t>80</w:t>
    </w:r>
    <w:r w:rsidR="00AC4D95" w:rsidRPr="00AC4D95">
      <w:rPr>
        <w:sz w:val="23"/>
        <w:szCs w:val="23"/>
      </w:rPr>
      <w:t>/16-</w:t>
    </w:r>
    <w:r w:rsidR="00A6192B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B4CAB"/>
    <w:rsid w:val="000C5CA8"/>
    <w:rsid w:val="000D1224"/>
    <w:rsid w:val="000F69EC"/>
    <w:rsid w:val="00100698"/>
    <w:rsid w:val="00126BB4"/>
    <w:rsid w:val="00140B71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3F6BCA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9048B"/>
    <w:rsid w:val="007912DA"/>
    <w:rsid w:val="007A13B6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62586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B4B6B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B4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B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B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B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B4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B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B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B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IMAGE Limited j.d.o.o. ROVINJ</izvorni_sadrzaj>
    <derivirana_varijabla naziv="DomainObject.Predmet.ProtustrankaFormated_1">  IMAGE Limited j.d.o.o. ROVINJ</derivirana_varijabla>
  </DomainObject.Predmet.ProtustrankaFormated>
  <DomainObject.Predmet.ProtustrankaFormatedOIB>
    <izvorni_sadrzaj>  IMAGE Limited j.d.o.o. ROVINJ, OIB 87641923809</izvorni_sadrzaj>
    <derivirana_varijabla naziv="DomainObject.Predmet.ProtustrankaFormatedOIB_1">  IMAGE Limited j.d.o.o. ROVINJ, OIB 87641923809</derivirana_varijabla>
  </DomainObject.Predmet.ProtustrankaFormatedOIB>
  <DomainObject.Predmet.ProtustrankaFormatedWithAdress>
    <izvorni_sadrzaj> IMAGE Limited j.d.o.o. ROVINJ, Žminjska 6, 52210 Rovinj</izvorni_sadrzaj>
    <derivirana_varijabla naziv="DomainObject.Predmet.ProtustrankaFormatedWithAdress_1"> IMAGE Limited j.d.o.o. ROVINJ, Žminjska 6, 52210 Rovinj</derivirana_varijabla>
  </DomainObject.Predmet.ProtustrankaFormatedWithAdress>
  <DomainObject.Predmet.ProtustrankaFormatedWithAdressOIB>
    <izvorni_sadrzaj> IMAGE Limited j.d.o.o. ROVINJ, OIB 87641923809, Žminjska 6, 52210 Rovinj</izvorni_sadrzaj>
    <derivirana_varijabla naziv="DomainObject.Predmet.ProtustrankaFormatedWithAdressOIB_1"> IMAGE Limited j.d.o.o. ROVINJ, OIB 87641923809, Žminjska 6, 52210 Rovinj</derivirana_varijabla>
  </DomainObject.Predmet.ProtustrankaFormatedWithAdressOIB>
  <DomainObject.Predmet.ProtustrankaWithAdress>
    <izvorni_sadrzaj>IMAGE Limited j.d.o.o. ROVINJ Žminjska 6, 52210 Rovinj</izvorni_sadrzaj>
    <derivirana_varijabla naziv="DomainObject.Predmet.ProtustrankaWithAdress_1">IMAGE Limited j.d.o.o. ROVINJ Žminjska 6, 52210 Rovinj</derivirana_varijabla>
  </DomainObject.Predmet.ProtustrankaWithAdress>
  <DomainObject.Predmet.ProtustrankaWithAdressOIB>
    <izvorni_sadrzaj>IMAGE Limited j.d.o.o. ROVINJ, OIB 87641923809, Žminjska 6, 52210 Rovinj</izvorni_sadrzaj>
    <derivirana_varijabla naziv="DomainObject.Predmet.ProtustrankaWithAdressOIB_1">IMAGE Limited j.d.o.o. ROVINJ, OIB 87641923809, Žminjska 6, 52210 Rovinj</derivirana_varijabla>
  </DomainObject.Predmet.ProtustrankaWithAdressOIB>
  <DomainObject.Predmet.ProtustrankaNazivFormated>
    <izvorni_sadrzaj>IMAGE Limited j.d.o.o. ROVINJ</izvorni_sadrzaj>
    <derivirana_varijabla naziv="DomainObject.Predmet.ProtustrankaNazivFormated_1">IMAGE Limited j.d.o.o. ROVINJ</derivirana_varijabla>
  </DomainObject.Predmet.ProtustrankaNazivFormated>
  <DomainObject.Predmet.ProtustrankaNazivFormatedOIB>
    <izvorni_sadrzaj>IMAGE Limited j.d.o.o. ROVINJ, OIB 87641923809</izvorni_sadrzaj>
    <derivirana_varijabla naziv="DomainObject.Predmet.ProtustrankaNazivFormatedOIB_1">IMAGE Limited j.d.o.o. ROVINJ, OIB 87641923809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16808.56</izvorni_sadrzaj>
    <derivirana_varijabla naziv="DomainObject.Predmet.TrenutnaVrijednost_1">16808.56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IMAGE Limited j.d.o.o. ROVINJ</item>
    </izvorni_sadrzaj>
    <derivirana_varijabla naziv="DomainObject.Predmet.ProtuStrankaListFormated_1">
      <item>IMAGE Limited j.d.o.o. ROVINJ</item>
    </derivirana_varijabla>
  </DomainObject.Predmet.ProtuStrankaListFormated>
  <DomainObject.Predmet.ProtuStrankaListFormatedOIB>
    <izvorni_sadrzaj>
      <item>IMAGE Limited j.d.o.o. ROVINJ, OIB 87641923809</item>
    </izvorni_sadrzaj>
    <derivirana_varijabla naziv="DomainObject.Predmet.ProtuStrankaListFormatedOIB_1">
      <item>IMAGE Limited j.d.o.o. ROVINJ, OIB 87641923809</item>
    </derivirana_varijabla>
  </DomainObject.Predmet.ProtuStrankaListFormatedOIB>
  <DomainObject.Predmet.ProtuStrankaListFormatedWithAdress>
    <izvorni_sadrzaj>
      <item>IMAGE Limited j.d.o.o. ROVINJ, Žminjska 6, 52210 Rovinj</item>
    </izvorni_sadrzaj>
    <derivirana_varijabla naziv="DomainObject.Predmet.ProtuStrankaListFormatedWithAdress_1">
      <item>IMAGE Limited j.d.o.o. ROVINJ, Žminjska 6, 52210 Rovinj</item>
    </derivirana_varijabla>
  </DomainObject.Predmet.ProtuStrankaListFormatedWithAdress>
  <DomainObject.Predmet.ProtuStrankaListFormatedWithAdressOIB>
    <izvorni_sadrzaj>
      <item>IMAGE Limited j.d.o.o. ROVINJ, OIB 87641923809, Žminjska 6, 52210 Rovinj</item>
    </izvorni_sadrzaj>
    <derivirana_varijabla naziv="DomainObject.Predmet.ProtuStrankaListFormatedWithAdressOIB_1">
      <item>IMAGE Limited j.d.o.o. ROVINJ, OIB 87641923809, Žminjska 6, 52210 Rovinj</item>
    </derivirana_varijabla>
  </DomainObject.Predmet.ProtuStrankaListFormatedWithAdressOIB>
  <DomainObject.Predmet.ProtuStrankaListNazivFormated>
    <izvorni_sadrzaj>
      <item>IMAGE Limited j.d.o.o. ROVINJ</item>
    </izvorni_sadrzaj>
    <derivirana_varijabla naziv="DomainObject.Predmet.ProtuStrankaListNazivFormated_1">
      <item>IMAGE Limited j.d.o.o. ROVINJ</item>
    </derivirana_varijabla>
  </DomainObject.Predmet.ProtuStrankaListNazivFormated>
  <DomainObject.Predmet.ProtuStrankaListNazivFormatedOIB>
    <izvorni_sadrzaj>
      <item>IMAGE Limited j.d.o.o. ROVINJ, OIB 87641923809</item>
    </izvorni_sadrzaj>
    <derivirana_varijabla naziv="DomainObject.Predmet.ProtuStrankaListNazivFormatedOIB_1">
      <item>IMAGE Limited j.d.o.o. ROVINJ, OIB 87641923809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IMAGE Limited j.d.o.o. ROVINJ</izvorni_sadrzaj>
    <derivirana_varijabla naziv="DomainObject.Predmet.ProtustrankaIDrugi_1">IMAGE Limited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IMAGE Limited j.d.o.o. ROVINJ, OIB 87641923809, Žminjska 6, 52210 Rovinj</izvorni_sadrzaj>
    <derivirana_varijabla naziv="DomainObject.Predmet.ProtustrankaIDrugiAdressOIB_1">IMAGE Limited j.d.o.o. ROVINJ, OIB 87641923809, Žminjska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IMAGE Limited j.d.o.o. ROVINJ</item>
    </izvorni_sadrzaj>
    <derivirana_varijabla naziv="DomainObject.Predmet.SudioniciListNaziv_1">
      <item>FINANCIJSKA AGENCIJA, RC RIJEKA, PODRUŽNICA PULA, PULA</item>
      <item>IMAGE Limited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IMAGE Limited j.d.o.o. ROVINJ, OIB 87641923809, Žminjska 6,52210 Rovinj</item>
    </izvorni_sadrzaj>
    <derivirana_varijabla naziv="DomainObject.Predmet.SudioniciListAdressOIB_1">
      <item>FINANCIJSKA AGENCIJA, RC RIJEKA, PODRUŽNICA PULA, PULA, OIB 85821130368, Ulica grada Vukovara 70,10000 Zagreb</item>
      <item>IMAGE Limited j.d.o.o. ROVINJ, OIB 87641923809, Žminjska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87641923809</item>
    </izvorni_sadrzaj>
    <derivirana_varijabla naziv="DomainObject.Predmet.SudioniciListNazivOIB_1">
      <item>, OIB 85821130368</item>
      <item>, OIB 87641923809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77AD2-EDAF-48B4-8382-B4AA1D274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3212</properties:Characters>
  <properties:Lines>89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2016-10-06T11:13:00Z</dcterms:created>
  <dc:creator>msimicic</dc:creator>
  <cp:lastModifiedBy>Sanja Lakošeljac</cp:lastModifiedBy>
  <cp:lastPrinted>2016-10-06T11:15:00Z</cp:lastPrinted>
  <dcterms:modified xmlns:xsi="http://www.w3.org/2001/XMLSchema-instance" xsi:type="dcterms:W3CDTF">2016-10-06T11:15:00Z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