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a8a9" w14:paraId="f1da8a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397B61" w:rsidP="00B44D2D" w:rsidR="00397B61" w:rsidRPr="00B44D2D">
      <w:pPr>
        <w:jc w:val="both"/>
        <w:rPr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</w:p>
    <w:p w:rsidRDefault="00E60A3E" w:rsidP="0047732E" w:rsidR="0047732E" w:rsidRPr="00E974B3">
      <w:pPr>
        <w:jc w:val="right"/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="0047732E">
        <w:rPr>
          <w:sz w:val="24"/>
          <w:szCs w:val="24"/>
        </w:rPr>
        <w:tab/>
      </w:r>
      <w:r w:rsidR="0047732E">
        <w:rPr>
          <w:sz w:val="24"/>
          <w:szCs w:val="24"/>
        </w:rPr>
        <w:tab/>
      </w:r>
      <w:r w:rsidR="0047732E">
        <w:rPr>
          <w:sz w:val="24"/>
          <w:szCs w:val="24"/>
        </w:rPr>
        <w:tab/>
      </w:r>
      <w:r w:rsidR="0047732E">
        <w:rPr>
          <w:sz w:val="24"/>
          <w:szCs w:val="24"/>
        </w:rPr>
        <w:tab/>
      </w:r>
      <w:r w:rsidR="0047732E">
        <w:rPr>
          <w:sz w:val="24"/>
          <w:szCs w:val="24"/>
        </w:rPr>
        <w:tab/>
      </w:r>
      <w:r w:rsidR="0047732E">
        <w:rPr>
          <w:sz w:val="24"/>
          <w:szCs w:val="24"/>
        </w:rPr>
        <w:tab/>
        <w:t>89</w:t>
      </w:r>
      <w:r w:rsidR="0047732E" w:rsidRPr="00E974B3">
        <w:rPr>
          <w:sz w:val="24"/>
          <w:szCs w:val="24"/>
        </w:rPr>
        <w:t>.</w:t>
      </w:r>
      <w:r w:rsidR="0047732E" w:rsidRPr="00E974B3">
        <w:rPr>
          <w:b/>
          <w:sz w:val="24"/>
          <w:szCs w:val="24"/>
        </w:rPr>
        <w:t xml:space="preserve"> </w:t>
      </w:r>
      <w:r w:rsidR="0047732E" w:rsidRPr="00E974B3">
        <w:rPr>
          <w:sz w:val="24"/>
          <w:szCs w:val="24"/>
        </w:rPr>
        <w:t>St-</w:t>
      </w:r>
      <w:r w:rsidR="0047732E">
        <w:rPr>
          <w:sz w:val="24"/>
          <w:szCs w:val="24"/>
        </w:rPr>
        <w:t>3674</w:t>
      </w:r>
      <w:r w:rsidR="0047732E" w:rsidRPr="00E974B3">
        <w:rPr>
          <w:sz w:val="24"/>
          <w:szCs w:val="24"/>
        </w:rPr>
        <w:t>/1</w:t>
      </w:r>
      <w:r w:rsidR="0047732E">
        <w:rPr>
          <w:sz w:val="24"/>
          <w:szCs w:val="24"/>
        </w:rPr>
        <w:t>6-43</w:t>
      </w:r>
    </w:p>
    <w:p w:rsidRDefault="0047732E" w:rsidP="0047732E" w:rsidR="0047732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7732E" w:rsidP="0047732E" w:rsidR="0047732E">
      <w:pPr>
        <w:ind w:left="2880"/>
        <w:jc w:val="center"/>
        <w:rPr>
          <w:sz w:val="24"/>
          <w:szCs w:val="24"/>
        </w:rPr>
      </w:pPr>
    </w:p>
    <w:p w:rsidRDefault="0047732E" w:rsidP="0047732E" w:rsidR="00E60A3E" w:rsidRPr="00E974B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 R J E Š E NJ E</w:t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47732E" w:rsidP="00D92976" w:rsidR="0047732E">
      <w:pPr>
        <w:pStyle w:val="Tijelotekst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7732E" w:rsidP="00D92976" w:rsidR="00D92976" w:rsidRPr="00470B2D">
      <w:pPr>
        <w:pStyle w:val="Tijeloteksta"/>
        <w:jc w:val="both"/>
        <w:rPr>
          <w:bCs/>
          <w:sz w:val="24"/>
        </w:rPr>
      </w:pPr>
      <w:r>
        <w:rPr>
          <w:rFonts w:hAnsi="Times New Roman" w:ascii="Times New Roman"/>
          <w:sz w:val="24"/>
        </w:rPr>
        <w:tab/>
      </w:r>
      <w:r w:rsidR="00D92976" w:rsidRPr="00470B2D">
        <w:rPr>
          <w:rFonts w:hAnsi="Times New Roman" w:ascii="Times New Roman"/>
          <w:sz w:val="24"/>
        </w:rPr>
        <w:t>Trgovački sud u Zagrebu, po sucu Nikolini Dorić Hadžisejdić, u stečajnom postupku nad dužniko</w:t>
      </w:r>
      <w:r w:rsidR="00D92976" w:rsidRPr="00F036F9">
        <w:rPr>
          <w:rFonts w:hAnsi="Times New Roman" w:ascii="Times New Roman"/>
          <w:sz w:val="24"/>
        </w:rPr>
        <w:t xml:space="preserve">m TAJ - PAN d.o.o. u stečaju, OIB: 83055693006, Zagreb, Radnička cesta 173, </w:t>
      </w:r>
      <w:r w:rsidR="00D92976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>4</w:t>
      </w:r>
      <w:r w:rsidR="00D92976" w:rsidRPr="00470B2D">
        <w:rPr>
          <w:rFonts w:hAnsi="Times New Roman" w:ascii="Times New Roman"/>
          <w:sz w:val="24"/>
        </w:rPr>
        <w:t xml:space="preserve">. </w:t>
      </w:r>
      <w:r w:rsidR="00D92976">
        <w:rPr>
          <w:rFonts w:hAnsi="Times New Roman" w:ascii="Times New Roman"/>
          <w:sz w:val="24"/>
        </w:rPr>
        <w:t>siječnja 2019</w:t>
      </w:r>
      <w:r w:rsidR="00D92976" w:rsidRPr="00470B2D">
        <w:rPr>
          <w:rFonts w:hAnsi="Times New Roman" w:ascii="Times New Roman"/>
          <w:sz w:val="24"/>
        </w:rPr>
        <w:t>.,</w:t>
      </w:r>
    </w:p>
    <w:p w:rsidRDefault="00A149F6" w:rsidP="00EB69EE" w:rsidR="00A149F6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833DDA" w:rsidP="00833DDA" w:rsidR="007519E8">
      <w:pPr>
        <w:tabs>
          <w:tab w:pos="709" w:val="left"/>
          <w:tab w:pos="993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33DDA">
        <w:rPr>
          <w:sz w:val="24"/>
          <w:szCs w:val="24"/>
        </w:rPr>
        <w:t xml:space="preserve">Odbacuje se žalba </w:t>
      </w:r>
      <w:r>
        <w:rPr>
          <w:sz w:val="24"/>
          <w:szCs w:val="24"/>
        </w:rPr>
        <w:t>osobe ovlaštene za zastupanje duž</w:t>
      </w:r>
      <w:r w:rsidR="007519E8">
        <w:rPr>
          <w:sz w:val="24"/>
          <w:szCs w:val="24"/>
        </w:rPr>
        <w:t xml:space="preserve">nika </w:t>
      </w:r>
      <w:r w:rsidR="00557A69">
        <w:rPr>
          <w:sz w:val="24"/>
          <w:szCs w:val="24"/>
        </w:rPr>
        <w:t xml:space="preserve">po zakonu do dana nastupanja pravnih posljedica otvaranja stečajnoga postupka </w:t>
      </w:r>
      <w:r w:rsidR="00D92976">
        <w:rPr>
          <w:sz w:val="24"/>
          <w:szCs w:val="24"/>
        </w:rPr>
        <w:t xml:space="preserve">Marinka Mikulića, </w:t>
      </w:r>
      <w:r w:rsidR="00D92976" w:rsidRPr="00F342A3">
        <w:rPr>
          <w:sz w:val="24"/>
          <w:szCs w:val="24"/>
        </w:rPr>
        <w:t>OIB: 57215562399, Zagreb, Lukšić Gornji 7</w:t>
      </w:r>
      <w:r w:rsidR="00557A69">
        <w:rPr>
          <w:sz w:val="24"/>
          <w:szCs w:val="24"/>
        </w:rPr>
        <w:t xml:space="preserve">, od </w:t>
      </w:r>
      <w:r w:rsidR="00D92976">
        <w:rPr>
          <w:sz w:val="24"/>
          <w:szCs w:val="24"/>
        </w:rPr>
        <w:t>10</w:t>
      </w:r>
      <w:r w:rsidR="000C439D">
        <w:rPr>
          <w:sz w:val="24"/>
          <w:szCs w:val="24"/>
        </w:rPr>
        <w:t xml:space="preserve">. </w:t>
      </w:r>
      <w:r w:rsidR="00D92976">
        <w:rPr>
          <w:sz w:val="24"/>
          <w:szCs w:val="24"/>
        </w:rPr>
        <w:t>siječnja 2019</w:t>
      </w:r>
      <w:r w:rsidR="000C439D">
        <w:rPr>
          <w:sz w:val="24"/>
          <w:szCs w:val="24"/>
        </w:rPr>
        <w:t xml:space="preserve">. protiv </w:t>
      </w:r>
      <w:r w:rsidR="00381475">
        <w:rPr>
          <w:sz w:val="24"/>
          <w:szCs w:val="24"/>
        </w:rPr>
        <w:t>rješenja Trgovačkog suda u Zagrebu poslovni broj St-</w:t>
      </w:r>
      <w:r w:rsidR="00D92976">
        <w:rPr>
          <w:sz w:val="24"/>
          <w:szCs w:val="24"/>
        </w:rPr>
        <w:t>3674</w:t>
      </w:r>
      <w:r w:rsidR="00381475">
        <w:rPr>
          <w:sz w:val="24"/>
          <w:szCs w:val="24"/>
        </w:rPr>
        <w:t>/</w:t>
      </w:r>
      <w:r w:rsidR="00D92976">
        <w:rPr>
          <w:sz w:val="24"/>
          <w:szCs w:val="24"/>
        </w:rPr>
        <w:t>16-40</w:t>
      </w:r>
      <w:r w:rsidR="00381475">
        <w:rPr>
          <w:sz w:val="24"/>
          <w:szCs w:val="24"/>
        </w:rPr>
        <w:t xml:space="preserve"> od </w:t>
      </w:r>
      <w:r w:rsidR="00D92976">
        <w:rPr>
          <w:sz w:val="24"/>
          <w:szCs w:val="24"/>
        </w:rPr>
        <w:t>3</w:t>
      </w:r>
      <w:r w:rsidR="00381475">
        <w:rPr>
          <w:sz w:val="24"/>
          <w:szCs w:val="24"/>
        </w:rPr>
        <w:t xml:space="preserve">. </w:t>
      </w:r>
      <w:r w:rsidR="00D92976">
        <w:rPr>
          <w:sz w:val="24"/>
          <w:szCs w:val="24"/>
        </w:rPr>
        <w:t>prosinca 2018</w:t>
      </w:r>
      <w:r w:rsidR="00381475">
        <w:rPr>
          <w:sz w:val="24"/>
          <w:szCs w:val="24"/>
        </w:rPr>
        <w:t>.,</w:t>
      </w:r>
      <w:r w:rsidR="007519E8">
        <w:rPr>
          <w:sz w:val="24"/>
          <w:szCs w:val="24"/>
        </w:rPr>
        <w:t xml:space="preserve"> kao nepravodobna.</w:t>
      </w:r>
    </w:p>
    <w:p w:rsidRDefault="0047732E" w:rsidP="00397B61" w:rsidR="0047732E">
      <w:pPr>
        <w:ind w:hanging="720" w:left="720"/>
        <w:jc w:val="center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1B45D8" w:rsidP="00D92976" w:rsidR="00600B41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Rješenjem ovoga </w:t>
      </w:r>
      <w:r w:rsidR="00090AA0">
        <w:rPr>
          <w:sz w:val="24"/>
        </w:rPr>
        <w:t>suda</w:t>
      </w:r>
      <w:r w:rsidR="00090AA0" w:rsidRPr="00090AA0">
        <w:rPr>
          <w:sz w:val="24"/>
          <w:szCs w:val="24"/>
        </w:rPr>
        <w:t xml:space="preserve"> </w:t>
      </w:r>
      <w:r w:rsidR="00D301D2">
        <w:rPr>
          <w:sz w:val="24"/>
          <w:szCs w:val="24"/>
        </w:rPr>
        <w:t xml:space="preserve">poslovni broj </w:t>
      </w:r>
      <w:r w:rsidR="00A01607">
        <w:rPr>
          <w:sz w:val="24"/>
          <w:szCs w:val="24"/>
        </w:rPr>
        <w:t>St-</w:t>
      </w:r>
      <w:r w:rsidR="00D92976">
        <w:rPr>
          <w:sz w:val="24"/>
          <w:szCs w:val="24"/>
        </w:rPr>
        <w:t>3674/16-40 od 3</w:t>
      </w:r>
      <w:r w:rsidR="00A01607">
        <w:rPr>
          <w:sz w:val="24"/>
          <w:szCs w:val="24"/>
        </w:rPr>
        <w:t xml:space="preserve">. </w:t>
      </w:r>
      <w:r w:rsidR="00D92976">
        <w:rPr>
          <w:sz w:val="24"/>
          <w:szCs w:val="24"/>
        </w:rPr>
        <w:t>prosinca 2018</w:t>
      </w:r>
      <w:r w:rsidR="00A01607">
        <w:rPr>
          <w:sz w:val="24"/>
          <w:szCs w:val="24"/>
        </w:rPr>
        <w:t xml:space="preserve">. </w:t>
      </w:r>
      <w:r w:rsidR="003B0E47">
        <w:rPr>
          <w:sz w:val="24"/>
          <w:szCs w:val="24"/>
        </w:rPr>
        <w:t xml:space="preserve">na temelju odredbe čl. 216. st. 2.  </w:t>
      </w:r>
      <w:r w:rsidR="003B0E47" w:rsidRPr="009E3173">
        <w:rPr>
          <w:sz w:val="24"/>
          <w:szCs w:val="24"/>
        </w:rPr>
        <w:t>Stečajnog zakona („Narodne novine“ broj 71/15, dalje: SZ</w:t>
      </w:r>
      <w:r w:rsidR="003B0E47">
        <w:rPr>
          <w:sz w:val="24"/>
          <w:szCs w:val="24"/>
        </w:rPr>
        <w:t xml:space="preserve">) </w:t>
      </w:r>
      <w:r w:rsidR="00D92976">
        <w:rPr>
          <w:sz w:val="24"/>
          <w:szCs w:val="24"/>
        </w:rPr>
        <w:t xml:space="preserve">naloženo je  osobi ovlaštenoj za zastupanje dužnika po zakonu do dana nastupanja pravnih posljedica otvaranja stečajnoga postupka Marinku Mikuliću, Zagreb, </w:t>
      </w:r>
      <w:r w:rsidR="00D92976" w:rsidRPr="00F342A3">
        <w:rPr>
          <w:sz w:val="24"/>
          <w:szCs w:val="24"/>
        </w:rPr>
        <w:t>OIB: 57215562399, Zagreb, Lukšić Gornji 7</w:t>
      </w:r>
      <w:r w:rsidR="00D92976">
        <w:rPr>
          <w:sz w:val="24"/>
          <w:szCs w:val="24"/>
        </w:rPr>
        <w:t>,</w:t>
      </w:r>
      <w:r w:rsidR="00D92976" w:rsidRPr="009E3FBC">
        <w:rPr>
          <w:sz w:val="24"/>
          <w:szCs w:val="24"/>
        </w:rPr>
        <w:t xml:space="preserve"> </w:t>
      </w:r>
      <w:r w:rsidR="00D92976">
        <w:rPr>
          <w:sz w:val="24"/>
          <w:szCs w:val="24"/>
        </w:rPr>
        <w:t>u roku osam dana od dostave</w:t>
      </w:r>
      <w:r w:rsidR="00D92976" w:rsidRPr="009E3FBC">
        <w:rPr>
          <w:sz w:val="24"/>
          <w:szCs w:val="24"/>
        </w:rPr>
        <w:t xml:space="preserve"> rješenja predati u posjed stečajnom </w:t>
      </w:r>
      <w:r w:rsidR="00D92976">
        <w:rPr>
          <w:sz w:val="24"/>
          <w:szCs w:val="24"/>
        </w:rPr>
        <w:t xml:space="preserve">upravitelju Ivanu Kaporu, OIB 93902711585, Zagreb, Radićevo šetalište </w:t>
      </w:r>
      <w:r w:rsidR="00D92976" w:rsidRPr="007F66CD">
        <w:rPr>
          <w:sz w:val="24"/>
          <w:szCs w:val="24"/>
        </w:rPr>
        <w:t xml:space="preserve">29, vozila:  </w:t>
      </w:r>
      <w:r w:rsidR="00D92976" w:rsidRPr="00CB64D0">
        <w:rPr>
          <w:sz w:val="24"/>
          <w:szCs w:val="24"/>
        </w:rPr>
        <w:t>MOPED, marke PIAGGIO ZIP SP, godina proizvodnje 1998, broj šasije ZAPC1100000017173, reg. oznaka PU354FD, odjavljeno 22.7.1999.</w:t>
      </w:r>
      <w:r w:rsidR="003B0E47">
        <w:rPr>
          <w:sz w:val="24"/>
          <w:szCs w:val="24"/>
        </w:rPr>
        <w:t>, z</w:t>
      </w:r>
      <w:r w:rsidR="00D92976" w:rsidRPr="00CB64D0">
        <w:rPr>
          <w:sz w:val="24"/>
          <w:szCs w:val="24"/>
        </w:rPr>
        <w:t>a vozilo nema podataka o teretima,</w:t>
      </w:r>
      <w:r w:rsidR="003B0E47">
        <w:rPr>
          <w:sz w:val="24"/>
          <w:szCs w:val="24"/>
        </w:rPr>
        <w:t xml:space="preserve"> </w:t>
      </w:r>
      <w:r w:rsidR="00D92976" w:rsidRPr="00CB64D0">
        <w:rPr>
          <w:sz w:val="24"/>
          <w:szCs w:val="24"/>
        </w:rPr>
        <w:t>TERETNI AUTOMOBIL, marke IVECO 49-10, godina proizvodnje 1992, broj šasije ZCFC497000D000596, reg. oznaka PU127IA, odjavljeno 23.10.2010.</w:t>
      </w:r>
      <w:r w:rsidR="003B0E47">
        <w:rPr>
          <w:sz w:val="24"/>
          <w:szCs w:val="24"/>
        </w:rPr>
        <w:t>, z</w:t>
      </w:r>
      <w:r w:rsidR="00D92976" w:rsidRPr="00CB64D0">
        <w:rPr>
          <w:sz w:val="24"/>
          <w:szCs w:val="24"/>
        </w:rPr>
        <w:t xml:space="preserve">a </w:t>
      </w:r>
      <w:r w:rsidR="00D92976">
        <w:rPr>
          <w:sz w:val="24"/>
          <w:szCs w:val="24"/>
        </w:rPr>
        <w:t xml:space="preserve">vozilo nema podataka o teretima, </w:t>
      </w:r>
      <w:r w:rsidR="00D92976" w:rsidRPr="007F66CD">
        <w:rPr>
          <w:sz w:val="24"/>
          <w:szCs w:val="24"/>
        </w:rPr>
        <w:t>TERETNI AUTOMOBIL, marke RENAULT KANGOO 1.4, godina proizvodnje 1999, broj šasije VF1FC0CAF19522127, reg. oznaka PU572GA, odjavljeno 12.11.2010.</w:t>
      </w:r>
      <w:r w:rsidR="003B0E47">
        <w:rPr>
          <w:sz w:val="24"/>
          <w:szCs w:val="24"/>
        </w:rPr>
        <w:t>, z</w:t>
      </w:r>
      <w:r w:rsidR="00D92976" w:rsidRPr="007F66CD">
        <w:rPr>
          <w:sz w:val="24"/>
          <w:szCs w:val="24"/>
        </w:rPr>
        <w:t>a vozilo j</w:t>
      </w:r>
      <w:r w:rsidR="00D92976">
        <w:rPr>
          <w:sz w:val="24"/>
          <w:szCs w:val="24"/>
        </w:rPr>
        <w:t>e evidentirana zabrana otuđenja</w:t>
      </w:r>
      <w:r w:rsidR="00600B41" w:rsidRPr="009E3173">
        <w:rPr>
          <w:sz w:val="24"/>
          <w:szCs w:val="24"/>
        </w:rPr>
        <w:t>.</w:t>
      </w:r>
    </w:p>
    <w:p w:rsidRDefault="00D4733F" w:rsidP="00216B71" w:rsidR="00D4733F">
      <w:pPr>
        <w:ind w:firstLine="709"/>
        <w:jc w:val="both"/>
        <w:rPr>
          <w:sz w:val="24"/>
          <w:szCs w:val="24"/>
        </w:rPr>
      </w:pPr>
    </w:p>
    <w:p w:rsidRDefault="00216B71" w:rsidP="00216B71" w:rsidR="00394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navedenog rješenja </w:t>
      </w:r>
      <w:r w:rsidR="00394167"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D92976">
        <w:rPr>
          <w:sz w:val="24"/>
          <w:szCs w:val="24"/>
        </w:rPr>
        <w:t>Marinko Mikulić</w:t>
      </w:r>
      <w:r w:rsidR="00394167">
        <w:rPr>
          <w:sz w:val="24"/>
          <w:szCs w:val="24"/>
        </w:rPr>
        <w:t xml:space="preserve">, je izjavio </w:t>
      </w:r>
      <w:r>
        <w:rPr>
          <w:sz w:val="24"/>
          <w:szCs w:val="24"/>
        </w:rPr>
        <w:t xml:space="preserve">žalbu </w:t>
      </w:r>
      <w:r w:rsidR="00394167">
        <w:rPr>
          <w:sz w:val="24"/>
          <w:szCs w:val="24"/>
        </w:rPr>
        <w:t xml:space="preserve">zbog </w:t>
      </w:r>
      <w:r w:rsidR="00D92976">
        <w:rPr>
          <w:sz w:val="24"/>
          <w:szCs w:val="24"/>
        </w:rPr>
        <w:t xml:space="preserve">bitne povrede odredaba parničnog postupka te zbog pogrešno i nepotpuno utvrđenog činjeničnog stanja </w:t>
      </w:r>
      <w:r w:rsidR="00394167">
        <w:rPr>
          <w:sz w:val="24"/>
          <w:szCs w:val="24"/>
        </w:rPr>
        <w:t>s prijedlogom da se pobijano rješenje ukine</w:t>
      </w:r>
      <w:r w:rsidR="00D92976">
        <w:rPr>
          <w:sz w:val="24"/>
          <w:szCs w:val="24"/>
        </w:rPr>
        <w:t xml:space="preserve"> kao bespredmetno</w:t>
      </w:r>
      <w:r w:rsidR="00394167">
        <w:rPr>
          <w:sz w:val="24"/>
          <w:szCs w:val="24"/>
        </w:rPr>
        <w:t>.</w:t>
      </w:r>
    </w:p>
    <w:p w:rsidRDefault="00394167" w:rsidP="00216B71" w:rsidR="00394167">
      <w:pPr>
        <w:ind w:firstLine="709"/>
        <w:jc w:val="both"/>
        <w:rPr>
          <w:sz w:val="24"/>
          <w:szCs w:val="24"/>
        </w:rPr>
      </w:pPr>
    </w:p>
    <w:p w:rsidRDefault="00394167" w:rsidP="00394167" w:rsidR="00394167">
      <w:pPr>
        <w:ind w:firstLine="708"/>
        <w:jc w:val="both"/>
        <w:rPr>
          <w:rFonts w:eastAsia="BatangChe"/>
          <w:color w:val="000000"/>
          <w:sz w:val="24"/>
          <w:szCs w:val="24"/>
        </w:rPr>
      </w:pPr>
      <w:r>
        <w:rPr>
          <w:rFonts w:eastAsia="BatangChe"/>
          <w:color w:val="000000"/>
          <w:sz w:val="24"/>
          <w:szCs w:val="24"/>
        </w:rPr>
        <w:t xml:space="preserve">Odredbom čl. 19. st. 2. </w:t>
      </w:r>
      <w:r>
        <w:rPr>
          <w:sz w:val="24"/>
          <w:szCs w:val="24"/>
        </w:rPr>
        <w:t>S</w:t>
      </w:r>
      <w:r w:rsidR="00D4733F">
        <w:rPr>
          <w:sz w:val="24"/>
          <w:szCs w:val="24"/>
        </w:rPr>
        <w:t xml:space="preserve">Z-a </w:t>
      </w:r>
      <w:r>
        <w:rPr>
          <w:rFonts w:eastAsia="BatangChe"/>
          <w:color w:val="000000"/>
          <w:sz w:val="24"/>
          <w:szCs w:val="24"/>
        </w:rPr>
        <w:t xml:space="preserve">propisano je da se žalba izjavljuje u roku od osam dana od dostave prvostupanjskoga rješenja, ako ovim Zakonom nije drukčije određeno. Pobijano rješenje sadrži jasnu uputu o pravnom lijeku (list </w:t>
      </w:r>
      <w:r w:rsidR="00D92976">
        <w:rPr>
          <w:rFonts w:eastAsia="BatangChe"/>
          <w:color w:val="000000"/>
          <w:sz w:val="24"/>
          <w:szCs w:val="24"/>
        </w:rPr>
        <w:t>9</w:t>
      </w:r>
      <w:r w:rsidR="003B0E47">
        <w:rPr>
          <w:rFonts w:eastAsia="BatangChe"/>
          <w:color w:val="000000"/>
          <w:sz w:val="24"/>
          <w:szCs w:val="24"/>
        </w:rPr>
        <w:t>8</w:t>
      </w:r>
      <w:r>
        <w:rPr>
          <w:rFonts w:eastAsia="BatangChe"/>
          <w:color w:val="000000"/>
          <w:sz w:val="24"/>
          <w:szCs w:val="24"/>
        </w:rPr>
        <w:t xml:space="preserve">. spisa). </w:t>
      </w:r>
    </w:p>
    <w:p w:rsidRDefault="00394167" w:rsidP="00394167" w:rsidR="00394167">
      <w:pPr>
        <w:ind w:firstLine="708"/>
        <w:jc w:val="both"/>
        <w:rPr>
          <w:sz w:val="24"/>
          <w:szCs w:val="24"/>
        </w:rPr>
      </w:pPr>
    </w:p>
    <w:p w:rsidRDefault="00394167" w:rsidP="00394167" w:rsidR="00394167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  <w:r>
        <w:rPr>
          <w:rFonts w:cs="Times New Roman" w:hAnsi="Times New Roman" w:ascii="Times New Roman"/>
          <w:sz w:val="24"/>
        </w:rPr>
        <w:t>Prema odredbi čl. 12. st. 1. SZ-a, s</w:t>
      </w:r>
      <w:r>
        <w:rPr>
          <w:rFonts w:cs="Times New Roman" w:hAnsi="Times New Roman" w:ascii="Times New Roman"/>
          <w:color w:val="000000"/>
          <w:sz w:val="24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394167" w:rsidP="00394167" w:rsidR="00394167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</w:p>
    <w:p w:rsidRDefault="00165883" w:rsidP="00394167" w:rsidR="00394167" w:rsidRPr="00D4733F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  <w:r>
        <w:rPr>
          <w:rFonts w:cs="Times New Roman" w:hAnsi="Times New Roman" w:ascii="Times New Roman"/>
          <w:sz w:val="24"/>
        </w:rPr>
        <w:t>Uvidom u mrežnu stranicu e-oglasna ploča ovoga suda utvrđeno je kako je p</w:t>
      </w:r>
      <w:r w:rsidR="00D4733F" w:rsidRPr="00D4733F">
        <w:rPr>
          <w:rFonts w:cs="Times New Roman" w:hAnsi="Times New Roman" w:ascii="Times New Roman"/>
          <w:sz w:val="24"/>
        </w:rPr>
        <w:t xml:space="preserve">obijano rješenje </w:t>
      </w:r>
      <w:r w:rsidR="00394167" w:rsidRPr="00D4733F">
        <w:rPr>
          <w:rFonts w:cs="Times New Roman" w:hAnsi="Times New Roman" w:ascii="Times New Roman"/>
          <w:sz w:val="24"/>
        </w:rPr>
        <w:t xml:space="preserve">objavljeno na mrežnoj stranici e-oglasna ploča ovoga suda </w:t>
      </w:r>
      <w:r w:rsidR="00011CEB">
        <w:rPr>
          <w:rFonts w:cs="Times New Roman" w:hAnsi="Times New Roman" w:ascii="Times New Roman"/>
          <w:sz w:val="24"/>
        </w:rPr>
        <w:t xml:space="preserve">3. </w:t>
      </w:r>
      <w:r w:rsidR="00D92976">
        <w:rPr>
          <w:rFonts w:cs="Times New Roman" w:hAnsi="Times New Roman" w:ascii="Times New Roman"/>
          <w:sz w:val="24"/>
        </w:rPr>
        <w:t>prosinca 2018</w:t>
      </w:r>
      <w:r w:rsidR="00011CEB">
        <w:rPr>
          <w:rFonts w:cs="Times New Roman" w:hAnsi="Times New Roman" w:ascii="Times New Roman"/>
          <w:sz w:val="24"/>
        </w:rPr>
        <w:t>.</w:t>
      </w:r>
    </w:p>
    <w:p w:rsidRDefault="00394167" w:rsidP="00394167" w:rsidR="00394167" w:rsidRPr="00D4733F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</w:p>
    <w:p w:rsidRDefault="00394167" w:rsidP="00394167" w:rsidR="00165883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color w:val="000000"/>
          <w:sz w:val="24"/>
        </w:rPr>
        <w:t xml:space="preserve">Dakle, istekom osmoga dana računajući od </w:t>
      </w:r>
      <w:r w:rsidR="00D92976">
        <w:rPr>
          <w:rFonts w:cs="Times New Roman" w:hAnsi="Times New Roman" w:ascii="Times New Roman"/>
          <w:color w:val="000000"/>
          <w:sz w:val="24"/>
        </w:rPr>
        <w:t>3</w:t>
      </w:r>
      <w:r w:rsidR="00011CEB">
        <w:rPr>
          <w:rFonts w:cs="Times New Roman" w:hAnsi="Times New Roman" w:ascii="Times New Roman"/>
          <w:sz w:val="24"/>
        </w:rPr>
        <w:t xml:space="preserve">. </w:t>
      </w:r>
      <w:r w:rsidR="00D92976">
        <w:rPr>
          <w:rFonts w:cs="Times New Roman" w:hAnsi="Times New Roman" w:ascii="Times New Roman"/>
          <w:sz w:val="24"/>
        </w:rPr>
        <w:t xml:space="preserve">prosinca </w:t>
      </w:r>
      <w:r w:rsidR="004E59EA">
        <w:rPr>
          <w:rFonts w:cs="Times New Roman" w:hAnsi="Times New Roman" w:ascii="Times New Roman"/>
          <w:sz w:val="24"/>
        </w:rPr>
        <w:t>2018</w:t>
      </w:r>
      <w:r w:rsidR="0060513C">
        <w:rPr>
          <w:rFonts w:cs="Times New Roman" w:hAnsi="Times New Roman" w:ascii="Times New Roman"/>
          <w:sz w:val="24"/>
        </w:rPr>
        <w:t>.</w:t>
      </w:r>
      <w:r w:rsidR="004E59EA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kao dana </w:t>
      </w:r>
      <w:r>
        <w:rPr>
          <w:rFonts w:cs="Times New Roman" w:hAnsi="Times New Roman" w:ascii="Times New Roman"/>
          <w:color w:val="000000"/>
          <w:sz w:val="24"/>
        </w:rPr>
        <w:t xml:space="preserve">objave navedenog rješenja na mrežnoj stranici e-oglasna ploča ovoga suda, dostava se, u skladu s odredbom čl. 12. st. 1. SZ-a, smatra obavljenom. To u konkretnom slučaju znači da je dostava </w:t>
      </w:r>
      <w:r w:rsidR="00802AA0">
        <w:rPr>
          <w:rFonts w:cs="Times New Roman" w:hAnsi="Times New Roman" w:ascii="Times New Roman"/>
          <w:color w:val="000000"/>
          <w:sz w:val="24"/>
        </w:rPr>
        <w:t xml:space="preserve">pobijanog </w:t>
      </w:r>
      <w:r>
        <w:rPr>
          <w:rFonts w:cs="Times New Roman" w:hAnsi="Times New Roman" w:ascii="Times New Roman"/>
          <w:color w:val="000000"/>
          <w:sz w:val="24"/>
        </w:rPr>
        <w:t xml:space="preserve">rješenja od </w:t>
      </w:r>
      <w:r w:rsidR="00C4386F">
        <w:rPr>
          <w:rFonts w:cs="Times New Roman" w:hAnsi="Times New Roman" w:ascii="Times New Roman"/>
          <w:color w:val="000000"/>
          <w:sz w:val="24"/>
        </w:rPr>
        <w:t>3</w:t>
      </w:r>
      <w:r w:rsidR="00802AA0">
        <w:rPr>
          <w:rFonts w:cs="Times New Roman" w:hAnsi="Times New Roman" w:ascii="Times New Roman"/>
          <w:color w:val="000000"/>
          <w:sz w:val="24"/>
        </w:rPr>
        <w:t xml:space="preserve">. </w:t>
      </w:r>
      <w:r w:rsidR="00C4386F">
        <w:rPr>
          <w:rFonts w:cs="Times New Roman" w:hAnsi="Times New Roman" w:ascii="Times New Roman"/>
          <w:color w:val="000000"/>
          <w:sz w:val="24"/>
        </w:rPr>
        <w:t>prosinca</w:t>
      </w:r>
      <w:r w:rsidR="00802AA0">
        <w:rPr>
          <w:rFonts w:cs="Times New Roman" w:hAnsi="Times New Roman" w:ascii="Times New Roman"/>
          <w:color w:val="000000"/>
          <w:sz w:val="24"/>
        </w:rPr>
        <w:t xml:space="preserve"> </w:t>
      </w:r>
      <w:r w:rsidR="00C4386F">
        <w:rPr>
          <w:rFonts w:cs="Times New Roman" w:hAnsi="Times New Roman" w:ascii="Times New Roman"/>
          <w:color w:val="000000"/>
          <w:sz w:val="24"/>
        </w:rPr>
        <w:t>2018</w:t>
      </w:r>
      <w:r>
        <w:rPr>
          <w:rFonts w:cs="Times New Roman" w:hAnsi="Times New Roman" w:ascii="Times New Roman"/>
          <w:color w:val="000000"/>
          <w:sz w:val="24"/>
        </w:rPr>
        <w:t xml:space="preserve">. svim sudionicima u ovom postupku, uključujući i </w:t>
      </w:r>
      <w:r w:rsidR="00802AA0">
        <w:rPr>
          <w:rFonts w:cs="Times New Roman" w:hAnsi="Times New Roman" w:ascii="Times New Roman"/>
          <w:color w:val="000000"/>
          <w:sz w:val="24"/>
        </w:rPr>
        <w:t xml:space="preserve">dužnika i </w:t>
      </w:r>
      <w:r w:rsidR="00802AA0">
        <w:rPr>
          <w:rFonts w:cs="Times New Roman" w:hAnsi="Times New Roman" w:ascii="Times New Roman"/>
          <w:sz w:val="24"/>
        </w:rPr>
        <w:t>osobu</w:t>
      </w:r>
      <w:r w:rsidR="00802AA0" w:rsidRPr="00802AA0">
        <w:rPr>
          <w:rFonts w:cs="Times New Roman" w:hAnsi="Times New Roman" w:ascii="Times New Roman"/>
          <w:sz w:val="24"/>
        </w:rPr>
        <w:t xml:space="preserve"> ovlašten</w:t>
      </w:r>
      <w:r w:rsidR="00802AA0">
        <w:rPr>
          <w:rFonts w:cs="Times New Roman" w:hAnsi="Times New Roman" w:ascii="Times New Roman"/>
          <w:sz w:val="24"/>
        </w:rPr>
        <w:t>u</w:t>
      </w:r>
      <w:r w:rsidR="00802AA0" w:rsidRPr="00802AA0">
        <w:rPr>
          <w:rFonts w:cs="Times New Roman" w:hAnsi="Times New Roman" w:ascii="Times New Roman"/>
          <w:sz w:val="24"/>
        </w:rPr>
        <w:t xml:space="preserve"> za zastupanje dužnika po zakonu do dana nastupanja pravnih posljedica otv</w:t>
      </w:r>
      <w:r w:rsidR="00C4386F">
        <w:rPr>
          <w:rFonts w:cs="Times New Roman" w:hAnsi="Times New Roman" w:ascii="Times New Roman"/>
          <w:sz w:val="24"/>
        </w:rPr>
        <w:t>aranja stečajnoga postupka Marinka Mikulića</w:t>
      </w:r>
      <w:r w:rsidR="0078647D">
        <w:rPr>
          <w:rFonts w:cs="Times New Roman" w:hAnsi="Times New Roman" w:ascii="Times New Roman"/>
          <w:sz w:val="24"/>
        </w:rPr>
        <w:t xml:space="preserve">, </w:t>
      </w:r>
      <w:r w:rsidR="0080465D">
        <w:rPr>
          <w:rFonts w:cs="Times New Roman" w:hAnsi="Times New Roman" w:ascii="Times New Roman"/>
          <w:sz w:val="24"/>
        </w:rPr>
        <w:t>obavljena 11</w:t>
      </w:r>
      <w:r w:rsidR="00DD00A9">
        <w:rPr>
          <w:rFonts w:cs="Times New Roman" w:hAnsi="Times New Roman" w:ascii="Times New Roman"/>
          <w:sz w:val="24"/>
        </w:rPr>
        <w:t xml:space="preserve">. </w:t>
      </w:r>
      <w:r w:rsidR="00C4386F">
        <w:rPr>
          <w:rFonts w:cs="Times New Roman" w:hAnsi="Times New Roman" w:ascii="Times New Roman"/>
          <w:sz w:val="24"/>
        </w:rPr>
        <w:t>prosinca 2018</w:t>
      </w:r>
      <w:r w:rsidR="00DD00A9">
        <w:rPr>
          <w:rFonts w:cs="Times New Roman" w:hAnsi="Times New Roman" w:ascii="Times New Roman"/>
          <w:sz w:val="24"/>
        </w:rPr>
        <w:t>.</w:t>
      </w:r>
      <w:r w:rsidR="00820BCE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</w:rPr>
        <w:t xml:space="preserve">Zbog toga je </w:t>
      </w:r>
      <w:r>
        <w:rPr>
          <w:rFonts w:cs="Times New Roman" w:hAnsi="Times New Roman" w:ascii="Times New Roman"/>
          <w:sz w:val="24"/>
        </w:rPr>
        <w:t>osmodnevni rok za žalbu iz čl. 19. st. 2. SZ-a, istekao 1</w:t>
      </w:r>
      <w:r w:rsidR="0080465D">
        <w:rPr>
          <w:rFonts w:cs="Times New Roman" w:hAnsi="Times New Roman" w:ascii="Times New Roman"/>
          <w:sz w:val="24"/>
        </w:rPr>
        <w:t>9</w:t>
      </w:r>
      <w:r>
        <w:rPr>
          <w:rFonts w:cs="Times New Roman" w:hAnsi="Times New Roman" w:ascii="Times New Roman"/>
          <w:sz w:val="24"/>
        </w:rPr>
        <w:t xml:space="preserve">. </w:t>
      </w:r>
      <w:r w:rsidR="00C4386F">
        <w:rPr>
          <w:rFonts w:cs="Times New Roman" w:hAnsi="Times New Roman" w:ascii="Times New Roman"/>
          <w:sz w:val="24"/>
        </w:rPr>
        <w:t>prosinca 2018</w:t>
      </w:r>
      <w:r>
        <w:rPr>
          <w:rFonts w:cs="Times New Roman" w:hAnsi="Times New Roman" w:ascii="Times New Roman"/>
          <w:sz w:val="24"/>
        </w:rPr>
        <w:t>.</w:t>
      </w:r>
    </w:p>
    <w:p w:rsidRDefault="00165883" w:rsidP="00394167" w:rsidR="00165883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165883" w:rsidP="00394167" w:rsidR="00165883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Uvidom u p</w:t>
      </w:r>
      <w:r w:rsidR="00C4386F">
        <w:rPr>
          <w:rFonts w:cs="Times New Roman" w:hAnsi="Times New Roman" w:ascii="Times New Roman"/>
          <w:sz w:val="24"/>
        </w:rPr>
        <w:t>rijemni pečat ovoga suda (list 101</w:t>
      </w:r>
      <w:r>
        <w:rPr>
          <w:rFonts w:cs="Times New Roman" w:hAnsi="Times New Roman" w:ascii="Times New Roman"/>
          <w:sz w:val="24"/>
        </w:rPr>
        <w:t>. spisa) i potvrdu pošt</w:t>
      </w:r>
      <w:r w:rsidR="00C4386F">
        <w:rPr>
          <w:rFonts w:cs="Times New Roman" w:hAnsi="Times New Roman" w:ascii="Times New Roman"/>
          <w:sz w:val="24"/>
        </w:rPr>
        <w:t>e na kuverti uz žalbu (uz list 110</w:t>
      </w:r>
      <w:r>
        <w:rPr>
          <w:rFonts w:cs="Times New Roman" w:hAnsi="Times New Roman" w:ascii="Times New Roman"/>
          <w:sz w:val="24"/>
        </w:rPr>
        <w:t xml:space="preserve">. spisa) utvrđeno je kako je </w:t>
      </w:r>
      <w:r w:rsidRPr="00165883">
        <w:rPr>
          <w:rFonts w:cs="Times New Roman" w:hAnsi="Times New Roman" w:ascii="Times New Roman"/>
          <w:sz w:val="24"/>
        </w:rPr>
        <w:t>osoba ovlaštena za zastupanje dužnika po zakonu do dana nastupanja pravnih posljedica otvaranja stečajnoga postupka</w:t>
      </w:r>
      <w:r w:rsidR="00C4386F">
        <w:rPr>
          <w:rFonts w:cs="Times New Roman" w:hAnsi="Times New Roman" w:ascii="Times New Roman"/>
          <w:sz w:val="24"/>
        </w:rPr>
        <w:t xml:space="preserve"> Marinko Mikulić</w:t>
      </w:r>
      <w:r w:rsidRPr="00165883">
        <w:rPr>
          <w:rFonts w:cs="Times New Roman" w:hAnsi="Times New Roman" w:ascii="Times New Roman"/>
          <w:sz w:val="24"/>
        </w:rPr>
        <w:t xml:space="preserve">, </w:t>
      </w:r>
      <w:r>
        <w:rPr>
          <w:rFonts w:cs="Times New Roman" w:hAnsi="Times New Roman" w:ascii="Times New Roman"/>
          <w:sz w:val="24"/>
        </w:rPr>
        <w:t xml:space="preserve">žalbu </w:t>
      </w:r>
      <w:r w:rsidR="00F44EB8">
        <w:rPr>
          <w:rFonts w:cs="Times New Roman" w:hAnsi="Times New Roman" w:ascii="Times New Roman"/>
          <w:sz w:val="24"/>
        </w:rPr>
        <w:t xml:space="preserve">izjavio </w:t>
      </w:r>
      <w:r w:rsidR="00C4386F">
        <w:rPr>
          <w:rFonts w:cs="Times New Roman" w:hAnsi="Times New Roman" w:ascii="Times New Roman"/>
          <w:sz w:val="24"/>
        </w:rPr>
        <w:t>10</w:t>
      </w:r>
      <w:r>
        <w:rPr>
          <w:rFonts w:cs="Times New Roman" w:hAnsi="Times New Roman" w:ascii="Times New Roman"/>
          <w:sz w:val="24"/>
        </w:rPr>
        <w:t xml:space="preserve">. </w:t>
      </w:r>
      <w:r w:rsidR="00C4386F">
        <w:rPr>
          <w:rFonts w:cs="Times New Roman" w:hAnsi="Times New Roman" w:ascii="Times New Roman"/>
          <w:sz w:val="24"/>
        </w:rPr>
        <w:t>siječnja 2019</w:t>
      </w:r>
      <w:r w:rsidR="00394167">
        <w:rPr>
          <w:rFonts w:cs="Times New Roman" w:hAnsi="Times New Roman" w:ascii="Times New Roman"/>
          <w:sz w:val="24"/>
        </w:rPr>
        <w:t>.</w:t>
      </w:r>
    </w:p>
    <w:p w:rsidRDefault="00165883" w:rsidP="00394167" w:rsidR="00165883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165883" w:rsidP="00394167" w:rsidR="00394167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 obzirom na to da je osmodnevni rok za žalbu i</w:t>
      </w:r>
      <w:r w:rsidR="00C4386F">
        <w:rPr>
          <w:rFonts w:cs="Times New Roman" w:hAnsi="Times New Roman" w:ascii="Times New Roman"/>
          <w:sz w:val="24"/>
        </w:rPr>
        <w:t>z čl. 19. st. 2. SZ-a, istekao 19</w:t>
      </w:r>
      <w:r>
        <w:rPr>
          <w:rFonts w:cs="Times New Roman" w:hAnsi="Times New Roman" w:ascii="Times New Roman"/>
          <w:sz w:val="24"/>
        </w:rPr>
        <w:t xml:space="preserve">. </w:t>
      </w:r>
      <w:r w:rsidR="00C4386F">
        <w:rPr>
          <w:rFonts w:cs="Times New Roman" w:hAnsi="Times New Roman" w:ascii="Times New Roman"/>
          <w:sz w:val="24"/>
        </w:rPr>
        <w:t>prosinca 2018</w:t>
      </w:r>
      <w:r>
        <w:rPr>
          <w:rFonts w:cs="Times New Roman" w:hAnsi="Times New Roman" w:ascii="Times New Roman"/>
          <w:sz w:val="24"/>
        </w:rPr>
        <w:t xml:space="preserve">., </w:t>
      </w:r>
      <w:r w:rsidR="00394167">
        <w:rPr>
          <w:rFonts w:cs="Times New Roman" w:hAnsi="Times New Roman" w:ascii="Times New Roman"/>
          <w:sz w:val="24"/>
        </w:rPr>
        <w:t xml:space="preserve">to proizlazi kako je žalba </w:t>
      </w:r>
      <w:r w:rsidRPr="00165883">
        <w:rPr>
          <w:rFonts w:cs="Times New Roman" w:hAnsi="Times New Roman" w:ascii="Times New Roman"/>
          <w:sz w:val="24"/>
        </w:rPr>
        <w:t>osob</w:t>
      </w:r>
      <w:r>
        <w:rPr>
          <w:rFonts w:cs="Times New Roman" w:hAnsi="Times New Roman" w:ascii="Times New Roman"/>
          <w:sz w:val="24"/>
        </w:rPr>
        <w:t>e</w:t>
      </w:r>
      <w:r w:rsidRPr="00165883">
        <w:rPr>
          <w:rFonts w:cs="Times New Roman" w:hAnsi="Times New Roman" w:ascii="Times New Roman"/>
          <w:sz w:val="24"/>
        </w:rPr>
        <w:t xml:space="preserve"> ovlašten</w:t>
      </w:r>
      <w:r>
        <w:rPr>
          <w:rFonts w:cs="Times New Roman" w:hAnsi="Times New Roman" w:ascii="Times New Roman"/>
          <w:sz w:val="24"/>
        </w:rPr>
        <w:t xml:space="preserve">e </w:t>
      </w:r>
      <w:r w:rsidRPr="00165883">
        <w:rPr>
          <w:rFonts w:cs="Times New Roman" w:hAnsi="Times New Roman" w:ascii="Times New Roman"/>
          <w:sz w:val="24"/>
        </w:rPr>
        <w:t xml:space="preserve">za zastupanje dužnika po zakonu do dana nastupanja pravnih posljedica otvaranja stečajnoga postupka </w:t>
      </w:r>
      <w:r w:rsidR="00C4386F">
        <w:rPr>
          <w:rFonts w:cs="Times New Roman" w:hAnsi="Times New Roman" w:ascii="Times New Roman"/>
          <w:sz w:val="24"/>
        </w:rPr>
        <w:t>Marinka Mikulića</w:t>
      </w:r>
      <w:r w:rsidRPr="00165883">
        <w:rPr>
          <w:rFonts w:cs="Times New Roman" w:hAnsi="Times New Roman" w:ascii="Times New Roman"/>
          <w:sz w:val="24"/>
        </w:rPr>
        <w:t xml:space="preserve">, </w:t>
      </w:r>
      <w:r w:rsidR="00457E7C">
        <w:rPr>
          <w:rFonts w:cs="Times New Roman" w:hAnsi="Times New Roman" w:ascii="Times New Roman"/>
          <w:sz w:val="24"/>
        </w:rPr>
        <w:t xml:space="preserve">koja </w:t>
      </w:r>
      <w:r w:rsidR="00C4386F">
        <w:rPr>
          <w:rFonts w:cs="Times New Roman" w:hAnsi="Times New Roman" w:ascii="Times New Roman"/>
          <w:sz w:val="24"/>
        </w:rPr>
        <w:t>je izjavljena 10</w:t>
      </w:r>
      <w:r>
        <w:rPr>
          <w:rFonts w:cs="Times New Roman" w:hAnsi="Times New Roman" w:ascii="Times New Roman"/>
          <w:sz w:val="24"/>
        </w:rPr>
        <w:t xml:space="preserve">. </w:t>
      </w:r>
      <w:r w:rsidR="00C4386F">
        <w:rPr>
          <w:rFonts w:cs="Times New Roman" w:hAnsi="Times New Roman" w:ascii="Times New Roman"/>
          <w:sz w:val="24"/>
        </w:rPr>
        <w:t>siječnja 2019</w:t>
      </w:r>
      <w:r>
        <w:rPr>
          <w:rFonts w:cs="Times New Roman" w:hAnsi="Times New Roman" w:ascii="Times New Roman"/>
          <w:sz w:val="24"/>
        </w:rPr>
        <w:t>., izjavljena na</w:t>
      </w:r>
      <w:r w:rsidR="00394167">
        <w:rPr>
          <w:rFonts w:cs="Times New Roman" w:hAnsi="Times New Roman" w:ascii="Times New Roman"/>
          <w:sz w:val="24"/>
        </w:rPr>
        <w:t>kon proteka zakonskog roka za njezino podnošenje zbog čega je žalba nepravodobna.</w:t>
      </w:r>
    </w:p>
    <w:p w:rsidRDefault="00394167" w:rsidP="00394167" w:rsidR="00394167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394167" w:rsidP="00394167" w:rsidR="00394167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Posljedično, na temelju odredbe čl. 358. st. 1. Zakon o parničnom postupku („Narodne novine“ broj 53/91, 91/92, 112/99, 88/01, 117/03, 88/05, 2/07, 84/08, 123/08, 57/11, 25/13 i 89/14; dalje: ZPP) u vezi s odredbama čl. 381. ZPP-a i čl. 10. SZ-a, odlučeno je kao u izreci ovog rješenja.</w:t>
      </w:r>
    </w:p>
    <w:p w:rsidRDefault="00394167" w:rsidP="00216B71" w:rsidR="00394167">
      <w:pPr>
        <w:ind w:firstLine="708"/>
        <w:jc w:val="both"/>
        <w:rPr>
          <w:rFonts w:eastAsia="BatangChe"/>
          <w:color w:val="000000"/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4386F">
        <w:rPr>
          <w:sz w:val="24"/>
        </w:rPr>
        <w:t>2</w:t>
      </w:r>
      <w:r w:rsidR="0047732E">
        <w:rPr>
          <w:sz w:val="24"/>
        </w:rPr>
        <w:t>4</w:t>
      </w:r>
      <w:r w:rsidR="00730E32">
        <w:rPr>
          <w:sz w:val="24"/>
        </w:rPr>
        <w:t xml:space="preserve">. </w:t>
      </w:r>
      <w:r w:rsidR="00C4386F">
        <w:rPr>
          <w:sz w:val="24"/>
        </w:rPr>
        <w:t>siječnja</w:t>
      </w:r>
      <w:r w:rsidR="00763D4F">
        <w:rPr>
          <w:sz w:val="24"/>
        </w:rPr>
        <w:t xml:space="preserve"> 201</w:t>
      </w:r>
      <w:r w:rsidR="00C4386F">
        <w:rPr>
          <w:sz w:val="24"/>
        </w:rPr>
        <w:t>9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C4386F" w:rsidP="008A0616" w:rsidR="0047732E">
      <w:pPr>
        <w:ind w:firstLine="708" w:left="4956"/>
        <w:rPr>
          <w:sz w:val="24"/>
        </w:rPr>
      </w:pPr>
      <w:r>
        <w:rPr>
          <w:sz w:val="24"/>
        </w:rPr>
        <w:tab/>
      </w:r>
    </w:p>
    <w:p w:rsidRDefault="004D5C6D" w:rsidP="0047732E" w:rsidR="00397B61">
      <w:pPr>
        <w:ind w:firstLine="708" w:left="4956"/>
        <w:jc w:val="right"/>
        <w:rPr>
          <w:sz w:val="24"/>
        </w:rPr>
      </w:pPr>
      <w:r>
        <w:rPr>
          <w:sz w:val="24"/>
        </w:rPr>
        <w:t>Sudac:</w:t>
      </w:r>
    </w:p>
    <w:p w:rsidRDefault="00C4386F" w:rsidP="0047732E" w:rsidR="00B47E98">
      <w:pPr>
        <w:jc w:val="right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C4386F">
        <w:rPr>
          <w:sz w:val="24"/>
        </w:rPr>
        <w:t>Nikolina Dorić Hadžisejdić</w:t>
      </w:r>
      <w:r w:rsidR="009A14A6">
        <w:rPr>
          <w:sz w:val="24"/>
        </w:rPr>
        <w:t>, v.r.</w:t>
      </w:r>
    </w:p>
    <w:p w:rsidRDefault="0047732E" w:rsidP="00715623" w:rsidR="0047732E">
      <w:pPr>
        <w:jc w:val="both"/>
        <w:rPr>
          <w:sz w:val="24"/>
          <w:szCs w:val="24"/>
        </w:rPr>
      </w:pPr>
    </w:p>
    <w:p w:rsidRDefault="00715623" w:rsidP="00715623" w:rsidR="00715623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715623" w:rsidP="00715623" w:rsidR="00715623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</w:t>
      </w:r>
      <w:r>
        <w:rPr>
          <w:sz w:val="24"/>
          <w:szCs w:val="24"/>
        </w:rPr>
        <w:t xml:space="preserve"> (čl. 19. st. 2. SZ)</w:t>
      </w:r>
      <w:r w:rsidRPr="0073650D">
        <w:rPr>
          <w:sz w:val="24"/>
          <w:szCs w:val="24"/>
        </w:rPr>
        <w:t xml:space="preserve">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  <w:r>
        <w:rPr>
          <w:sz w:val="24"/>
          <w:szCs w:val="24"/>
        </w:rPr>
        <w:t xml:space="preserve"> </w:t>
      </w:r>
      <w:r w:rsidRPr="00C54A6A">
        <w:rPr>
          <w:color w:val="000000"/>
          <w:sz w:val="24"/>
          <w:szCs w:val="24"/>
        </w:rPr>
        <w:t>Dostava se smatra obavljenom istekom osmoga dana od dana objave pismena na mrežnoj stranici e-Oglasna ploča sudova</w:t>
      </w:r>
      <w:r>
        <w:rPr>
          <w:color w:val="000000"/>
          <w:sz w:val="24"/>
          <w:szCs w:val="24"/>
        </w:rPr>
        <w:t xml:space="preserve"> (čl. 12. st. 2. SZ).</w:t>
      </w:r>
    </w:p>
    <w:p w:rsidRDefault="009A14A6" w:rsidP="007B64C7" w:rsidR="009A14A6">
      <w:pPr>
        <w:ind w:firstLine="708" w:left="3540"/>
        <w:jc w:val="right"/>
      </w:pPr>
    </w:p>
    <w:p w:rsidRDefault="009A14A6" w:rsidP="007B64C7" w:rsidR="009A14A6">
      <w:pPr>
        <w:ind w:firstLine="708" w:left="3540"/>
        <w:jc w:val="right"/>
      </w:pPr>
      <w:r>
        <w:t>Za točnost otpravka-ovlašteni službenik:</w:t>
      </w:r>
    </w:p>
    <w:p w:rsidRDefault="009A14A6" w:rsidP="007B64C7" w:rsidR="009A14A6">
      <w:pPr>
        <w:ind w:firstLine="708" w:left="3540"/>
        <w:jc w:val="right"/>
      </w:pPr>
      <w:r>
        <w:t xml:space="preserve">                                       Valentina Gabud</w:t>
      </w:r>
    </w:p>
    <w:p w:rsidRDefault="00715623" w:rsidP="00715623" w:rsidR="00715623">
      <w:pPr>
        <w:jc w:val="both"/>
        <w:rPr>
          <w:sz w:val="24"/>
        </w:rPr>
      </w:pPr>
    </w:p>
    <w:sectPr w:rsidSect="0047732E" w:rsidR="00715623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A14A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47732E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47732E">
      <w:rPr>
        <w:sz w:val="24"/>
        <w:szCs w:val="24"/>
      </w:rPr>
      <w:t>8</w:t>
    </w:r>
    <w:r w:rsidR="00D92976" w:rsidRPr="0047732E">
      <w:rPr>
        <w:sz w:val="24"/>
        <w:szCs w:val="24"/>
      </w:rPr>
      <w:t>9</w:t>
    </w:r>
    <w:r w:rsidR="00DA6CA0" w:rsidRPr="0047732E">
      <w:rPr>
        <w:sz w:val="24"/>
        <w:szCs w:val="24"/>
      </w:rPr>
      <w:t>.St-</w:t>
    </w:r>
    <w:r w:rsidR="00D92976" w:rsidRPr="0047732E">
      <w:rPr>
        <w:sz w:val="24"/>
        <w:szCs w:val="24"/>
      </w:rPr>
      <w:t>3674</w:t>
    </w:r>
    <w:r w:rsidR="00DA6CA0" w:rsidRPr="0047732E">
      <w:rPr>
        <w:sz w:val="24"/>
        <w:szCs w:val="24"/>
      </w:rPr>
      <w:t>/1</w:t>
    </w:r>
    <w:r w:rsidR="00D92976" w:rsidRPr="0047732E">
      <w:rPr>
        <w:sz w:val="24"/>
        <w:szCs w:val="24"/>
      </w:rPr>
      <w:t>6-</w:t>
    </w:r>
    <w:r w:rsidR="0047732E" w:rsidRPr="0047732E">
      <w:rPr>
        <w:sz w:val="24"/>
        <w:szCs w:val="24"/>
      </w:rPr>
      <w:t>43</w:t>
    </w:r>
    <w:r w:rsidR="00DA6CA0" w:rsidRPr="0047732E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32E" w:rsidR="0047732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DEA5A6C"/>
    <w:multiLevelType w:val="hybridMultilevel"/>
    <w:tmpl w:val="56A461CA"/>
    <w:lvl w:tplc="C122C6D0" w:ilvl="0">
      <w:start w:val="74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CEB"/>
    <w:rsid w:val="0001423D"/>
    <w:rsid w:val="00023515"/>
    <w:rsid w:val="00027E66"/>
    <w:rsid w:val="00041DA9"/>
    <w:rsid w:val="00043052"/>
    <w:rsid w:val="000508ED"/>
    <w:rsid w:val="00055DD4"/>
    <w:rsid w:val="000646F8"/>
    <w:rsid w:val="00074771"/>
    <w:rsid w:val="00090AA0"/>
    <w:rsid w:val="000921AE"/>
    <w:rsid w:val="00095973"/>
    <w:rsid w:val="000A487A"/>
    <w:rsid w:val="000B46B5"/>
    <w:rsid w:val="000C28B4"/>
    <w:rsid w:val="000C40E3"/>
    <w:rsid w:val="000C439D"/>
    <w:rsid w:val="000F0E1C"/>
    <w:rsid w:val="000F3539"/>
    <w:rsid w:val="001048F4"/>
    <w:rsid w:val="001077A7"/>
    <w:rsid w:val="00114E4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5883"/>
    <w:rsid w:val="00167A54"/>
    <w:rsid w:val="001747B2"/>
    <w:rsid w:val="001766D1"/>
    <w:rsid w:val="00180B86"/>
    <w:rsid w:val="00181F38"/>
    <w:rsid w:val="001B45D8"/>
    <w:rsid w:val="001B5B36"/>
    <w:rsid w:val="001B5F6C"/>
    <w:rsid w:val="001B7669"/>
    <w:rsid w:val="001C17FC"/>
    <w:rsid w:val="001C7805"/>
    <w:rsid w:val="001D62CF"/>
    <w:rsid w:val="001E53FF"/>
    <w:rsid w:val="001F1E1B"/>
    <w:rsid w:val="00202D07"/>
    <w:rsid w:val="0021367A"/>
    <w:rsid w:val="0021423C"/>
    <w:rsid w:val="00216B71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4077"/>
    <w:rsid w:val="00276A24"/>
    <w:rsid w:val="00280112"/>
    <w:rsid w:val="0028141C"/>
    <w:rsid w:val="00282906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06DE"/>
    <w:rsid w:val="00316569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81475"/>
    <w:rsid w:val="00387102"/>
    <w:rsid w:val="00394167"/>
    <w:rsid w:val="00397B61"/>
    <w:rsid w:val="003B0E47"/>
    <w:rsid w:val="003C1D9D"/>
    <w:rsid w:val="003C2D69"/>
    <w:rsid w:val="003D249E"/>
    <w:rsid w:val="003E0069"/>
    <w:rsid w:val="003E44A0"/>
    <w:rsid w:val="003E54FA"/>
    <w:rsid w:val="003E5F6B"/>
    <w:rsid w:val="003F0CCA"/>
    <w:rsid w:val="003F517B"/>
    <w:rsid w:val="00406A3C"/>
    <w:rsid w:val="00426703"/>
    <w:rsid w:val="004501F4"/>
    <w:rsid w:val="00457E7C"/>
    <w:rsid w:val="00465726"/>
    <w:rsid w:val="0046690A"/>
    <w:rsid w:val="004717A3"/>
    <w:rsid w:val="00471AC3"/>
    <w:rsid w:val="0047732E"/>
    <w:rsid w:val="00484650"/>
    <w:rsid w:val="00485449"/>
    <w:rsid w:val="00491147"/>
    <w:rsid w:val="00491CF2"/>
    <w:rsid w:val="00492E03"/>
    <w:rsid w:val="004973C8"/>
    <w:rsid w:val="00497E5D"/>
    <w:rsid w:val="004B05E8"/>
    <w:rsid w:val="004B13ED"/>
    <w:rsid w:val="004C2502"/>
    <w:rsid w:val="004D1605"/>
    <w:rsid w:val="004D5C6D"/>
    <w:rsid w:val="004E1140"/>
    <w:rsid w:val="004E1F91"/>
    <w:rsid w:val="004E59EA"/>
    <w:rsid w:val="004F1C11"/>
    <w:rsid w:val="004F6DA1"/>
    <w:rsid w:val="004F7BEE"/>
    <w:rsid w:val="00500D56"/>
    <w:rsid w:val="00510B72"/>
    <w:rsid w:val="00525878"/>
    <w:rsid w:val="00530BC2"/>
    <w:rsid w:val="00534FDC"/>
    <w:rsid w:val="005372D7"/>
    <w:rsid w:val="005402C0"/>
    <w:rsid w:val="00543245"/>
    <w:rsid w:val="005560EC"/>
    <w:rsid w:val="00557A69"/>
    <w:rsid w:val="0056060C"/>
    <w:rsid w:val="00570C57"/>
    <w:rsid w:val="00577998"/>
    <w:rsid w:val="00594739"/>
    <w:rsid w:val="00595E69"/>
    <w:rsid w:val="005963FC"/>
    <w:rsid w:val="005A4711"/>
    <w:rsid w:val="005A7E76"/>
    <w:rsid w:val="005C1D95"/>
    <w:rsid w:val="005D5220"/>
    <w:rsid w:val="005E3E61"/>
    <w:rsid w:val="005E7C19"/>
    <w:rsid w:val="005F7C51"/>
    <w:rsid w:val="00600B41"/>
    <w:rsid w:val="0060513C"/>
    <w:rsid w:val="00611026"/>
    <w:rsid w:val="00613E69"/>
    <w:rsid w:val="00627C30"/>
    <w:rsid w:val="00633E80"/>
    <w:rsid w:val="00644BF3"/>
    <w:rsid w:val="0065078F"/>
    <w:rsid w:val="006530CF"/>
    <w:rsid w:val="00666931"/>
    <w:rsid w:val="00672BC6"/>
    <w:rsid w:val="00683F41"/>
    <w:rsid w:val="00687EF0"/>
    <w:rsid w:val="006910BD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D7A8D"/>
    <w:rsid w:val="006E0DEA"/>
    <w:rsid w:val="006E495A"/>
    <w:rsid w:val="006E7A4F"/>
    <w:rsid w:val="006F32AC"/>
    <w:rsid w:val="006F4BE8"/>
    <w:rsid w:val="0070211A"/>
    <w:rsid w:val="00713FA8"/>
    <w:rsid w:val="00715623"/>
    <w:rsid w:val="007203D9"/>
    <w:rsid w:val="00730E32"/>
    <w:rsid w:val="00734DB3"/>
    <w:rsid w:val="00737B65"/>
    <w:rsid w:val="0074698C"/>
    <w:rsid w:val="00746F8C"/>
    <w:rsid w:val="007519E8"/>
    <w:rsid w:val="00752674"/>
    <w:rsid w:val="007538C9"/>
    <w:rsid w:val="007540E1"/>
    <w:rsid w:val="007566B0"/>
    <w:rsid w:val="00756DBA"/>
    <w:rsid w:val="00757ADB"/>
    <w:rsid w:val="00763D4F"/>
    <w:rsid w:val="0078279C"/>
    <w:rsid w:val="0078647D"/>
    <w:rsid w:val="00793CFC"/>
    <w:rsid w:val="007955B7"/>
    <w:rsid w:val="007A4312"/>
    <w:rsid w:val="007C06C0"/>
    <w:rsid w:val="007D16D0"/>
    <w:rsid w:val="007E15FF"/>
    <w:rsid w:val="0080172B"/>
    <w:rsid w:val="00802AA0"/>
    <w:rsid w:val="0080465D"/>
    <w:rsid w:val="00820BCE"/>
    <w:rsid w:val="00831448"/>
    <w:rsid w:val="00833DDA"/>
    <w:rsid w:val="008375F1"/>
    <w:rsid w:val="00841524"/>
    <w:rsid w:val="008522AA"/>
    <w:rsid w:val="00852F2B"/>
    <w:rsid w:val="00860494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B5EF8"/>
    <w:rsid w:val="008C1325"/>
    <w:rsid w:val="008C1695"/>
    <w:rsid w:val="008E038D"/>
    <w:rsid w:val="008E09C8"/>
    <w:rsid w:val="008F2517"/>
    <w:rsid w:val="008F512C"/>
    <w:rsid w:val="008F5EAE"/>
    <w:rsid w:val="008F707F"/>
    <w:rsid w:val="00901ACC"/>
    <w:rsid w:val="00902E7D"/>
    <w:rsid w:val="00906A76"/>
    <w:rsid w:val="00912770"/>
    <w:rsid w:val="00916B77"/>
    <w:rsid w:val="009273AD"/>
    <w:rsid w:val="00927A0E"/>
    <w:rsid w:val="009315DF"/>
    <w:rsid w:val="00935DEC"/>
    <w:rsid w:val="00943B53"/>
    <w:rsid w:val="00947634"/>
    <w:rsid w:val="00952CC8"/>
    <w:rsid w:val="00954F82"/>
    <w:rsid w:val="00967901"/>
    <w:rsid w:val="00981FFB"/>
    <w:rsid w:val="00986EBA"/>
    <w:rsid w:val="00990865"/>
    <w:rsid w:val="00990D6B"/>
    <w:rsid w:val="009921CE"/>
    <w:rsid w:val="00993E50"/>
    <w:rsid w:val="00995863"/>
    <w:rsid w:val="009A14A6"/>
    <w:rsid w:val="009A5A5E"/>
    <w:rsid w:val="009D727E"/>
    <w:rsid w:val="009E2E16"/>
    <w:rsid w:val="009E3173"/>
    <w:rsid w:val="009E34A3"/>
    <w:rsid w:val="009F5F0C"/>
    <w:rsid w:val="00A01607"/>
    <w:rsid w:val="00A04802"/>
    <w:rsid w:val="00A118F5"/>
    <w:rsid w:val="00A149F6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6696F"/>
    <w:rsid w:val="00A839C3"/>
    <w:rsid w:val="00A84A3C"/>
    <w:rsid w:val="00A93D80"/>
    <w:rsid w:val="00A9635E"/>
    <w:rsid w:val="00A9669C"/>
    <w:rsid w:val="00A97AAC"/>
    <w:rsid w:val="00AC0A51"/>
    <w:rsid w:val="00AC2EFA"/>
    <w:rsid w:val="00AE0F90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55C"/>
    <w:rsid w:val="00B44D2D"/>
    <w:rsid w:val="00B47E98"/>
    <w:rsid w:val="00B549CB"/>
    <w:rsid w:val="00B62F02"/>
    <w:rsid w:val="00B651CD"/>
    <w:rsid w:val="00B65F4C"/>
    <w:rsid w:val="00B7508E"/>
    <w:rsid w:val="00B83A53"/>
    <w:rsid w:val="00B83B46"/>
    <w:rsid w:val="00B860E8"/>
    <w:rsid w:val="00B91E9B"/>
    <w:rsid w:val="00BA1B70"/>
    <w:rsid w:val="00BA1C77"/>
    <w:rsid w:val="00BB59E2"/>
    <w:rsid w:val="00BB6B92"/>
    <w:rsid w:val="00BB7AD5"/>
    <w:rsid w:val="00BC0BA4"/>
    <w:rsid w:val="00BD2041"/>
    <w:rsid w:val="00BE11FD"/>
    <w:rsid w:val="00BE572C"/>
    <w:rsid w:val="00BF352C"/>
    <w:rsid w:val="00C029A5"/>
    <w:rsid w:val="00C135E1"/>
    <w:rsid w:val="00C1778C"/>
    <w:rsid w:val="00C33923"/>
    <w:rsid w:val="00C40DDD"/>
    <w:rsid w:val="00C42888"/>
    <w:rsid w:val="00C42E26"/>
    <w:rsid w:val="00C4386F"/>
    <w:rsid w:val="00C505B4"/>
    <w:rsid w:val="00C51F09"/>
    <w:rsid w:val="00C61188"/>
    <w:rsid w:val="00C63CC4"/>
    <w:rsid w:val="00C67327"/>
    <w:rsid w:val="00C91564"/>
    <w:rsid w:val="00C95D9C"/>
    <w:rsid w:val="00CA1177"/>
    <w:rsid w:val="00CA61B0"/>
    <w:rsid w:val="00CB0997"/>
    <w:rsid w:val="00CB2673"/>
    <w:rsid w:val="00CB5B4F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13892"/>
    <w:rsid w:val="00D1480C"/>
    <w:rsid w:val="00D23AF0"/>
    <w:rsid w:val="00D301D2"/>
    <w:rsid w:val="00D31553"/>
    <w:rsid w:val="00D37A51"/>
    <w:rsid w:val="00D37D29"/>
    <w:rsid w:val="00D4733F"/>
    <w:rsid w:val="00D522AF"/>
    <w:rsid w:val="00D63ED2"/>
    <w:rsid w:val="00D71FD5"/>
    <w:rsid w:val="00D73BC3"/>
    <w:rsid w:val="00D842CC"/>
    <w:rsid w:val="00D92976"/>
    <w:rsid w:val="00D95B9A"/>
    <w:rsid w:val="00D97A40"/>
    <w:rsid w:val="00DA62E3"/>
    <w:rsid w:val="00DA655B"/>
    <w:rsid w:val="00DA6CA0"/>
    <w:rsid w:val="00DB492B"/>
    <w:rsid w:val="00DB66BC"/>
    <w:rsid w:val="00DC4FF7"/>
    <w:rsid w:val="00DD00A9"/>
    <w:rsid w:val="00DD1B28"/>
    <w:rsid w:val="00DD1C0E"/>
    <w:rsid w:val="00DE0CE1"/>
    <w:rsid w:val="00DE2AF0"/>
    <w:rsid w:val="00DE31DD"/>
    <w:rsid w:val="00DE4983"/>
    <w:rsid w:val="00DE5170"/>
    <w:rsid w:val="00E0342F"/>
    <w:rsid w:val="00E06EF1"/>
    <w:rsid w:val="00E14F12"/>
    <w:rsid w:val="00E15BB5"/>
    <w:rsid w:val="00E22DB9"/>
    <w:rsid w:val="00E23DAA"/>
    <w:rsid w:val="00E24718"/>
    <w:rsid w:val="00E25B65"/>
    <w:rsid w:val="00E35C77"/>
    <w:rsid w:val="00E4014F"/>
    <w:rsid w:val="00E45AD6"/>
    <w:rsid w:val="00E469A1"/>
    <w:rsid w:val="00E52B02"/>
    <w:rsid w:val="00E60A3E"/>
    <w:rsid w:val="00E63F1D"/>
    <w:rsid w:val="00E75D49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3C1C"/>
    <w:rsid w:val="00EE0BD6"/>
    <w:rsid w:val="00EE0EBA"/>
    <w:rsid w:val="00EE21E0"/>
    <w:rsid w:val="00EE2734"/>
    <w:rsid w:val="00EE7DCA"/>
    <w:rsid w:val="00EF00CF"/>
    <w:rsid w:val="00EF0970"/>
    <w:rsid w:val="00F018C6"/>
    <w:rsid w:val="00F13E37"/>
    <w:rsid w:val="00F13FFB"/>
    <w:rsid w:val="00F36F0F"/>
    <w:rsid w:val="00F445D9"/>
    <w:rsid w:val="00F44EB8"/>
    <w:rsid w:val="00F46B71"/>
    <w:rsid w:val="00F5123B"/>
    <w:rsid w:val="00F54044"/>
    <w:rsid w:val="00F632E1"/>
    <w:rsid w:val="00F65CAA"/>
    <w:rsid w:val="00F720CE"/>
    <w:rsid w:val="00F73000"/>
    <w:rsid w:val="00F746B4"/>
    <w:rsid w:val="00F76963"/>
    <w:rsid w:val="00F76D90"/>
    <w:rsid w:val="00F95E65"/>
    <w:rsid w:val="00F9701A"/>
    <w:rsid w:val="00FB25DC"/>
    <w:rsid w:val="00FB65BA"/>
    <w:rsid w:val="00FC0C7E"/>
    <w:rsid w:val="00FC5F00"/>
    <w:rsid w:val="00FC62E0"/>
    <w:rsid w:val="00FD1D9C"/>
    <w:rsid w:val="00FD6BD2"/>
    <w:rsid w:val="00FE2F38"/>
    <w:rsid w:val="00FE7CD8"/>
    <w:rsid w:val="00FF41BB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30E3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4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4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4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4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30E3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4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4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4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4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60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098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3674</izvorni_sadrzaj>
    <derivirana_varijabla naziv="DomainObject.Predmet.Broj_1">3674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St-3674/2016</izvorni_sadrzaj>
    <derivirana_varijabla naziv="DomainObject.Predmet.OznakaBroj_1">St-3674/2016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 - PAN d.o.o. zastupanog po punomoćniku Marinko Mikulić; Marina Tolj</izvorni_sadrzaj>
    <derivirana_varijabla naziv="DomainObject.Predmet.ProtustrankaFormated_1">  TAJ - PAN d.o.o. zastupanog po punomoćniku Marinko Mikulić; Marina Tolj</derivirana_varijabla>
  </DomainObject.Predmet.ProtustrankaFormated>
  <DomainObject.Predmet.ProtustrankaFormatedOIB>
    <izvorni_sadrzaj>  TAJ - PAN d.o.o., OIB 83055693006 zastupanog po punomoćniku Marinko Mikulić; Marina Tolj</izvorni_sadrzaj>
    <derivirana_varijabla naziv="DomainObject.Predmet.ProtustrankaFormatedOIB_1">  TAJ - PAN d.o.o., OIB 83055693006 zastupanog po punomoćniku Marinko Mikulić; Marina Tolj</derivirana_varijabla>
  </DomainObject.Predmet.ProtustrankaFormatedOIB>
  <DomainObject.Predmet.ProtustrankaFormatedWithAdress>
    <izvorni_sadrzaj> TAJ - PAN d.o.o., Radnička cesta 173, 10000 Zagreb zastupanog po punomoćniku Marinko Mikulić; Marina Tolj</izvorni_sadrzaj>
    <derivirana_varijabla naziv="DomainObject.Predmet.ProtustrankaFormatedWithAdress_1"> TAJ - PAN d.o.o., Radnička cesta 173, 10000 Zagreb zastupanog po punomoćniku Marinko Mikulić; Marina Tolj</derivirana_varijabla>
  </DomainObject.Predmet.ProtustrankaFormatedWithAdress>
  <DomainObject.Predmet.ProtustrankaFormatedWithAdressOIB>
    <izvorni_sadrzaj> TAJ - PAN d.o.o., OIB 83055693006, Radnička cesta 173, 10000 Zagreb zastupanog po punomoćniku Marinko Mikulić; Marina Tolj</izvorni_sadrzaj>
    <derivirana_varijabla naziv="DomainObject.Predmet.ProtustrankaFormatedWithAdressOIB_1"> TAJ - PAN d.o.o., OIB 83055693006, Radnička cesta 173, 10000 Zagreb zastupanog po punomoćniku Marinko Mikulić; Marina Tolj</derivirana_varijabla>
  </DomainObject.Predmet.ProtustrankaFormatedWithAdressOIB>
  <DomainObject.Predmet.ProtustrankaWithAdress>
    <izvorni_sadrzaj>TAJ - PAN d.o.o. Radnička cesta 173, 10000 Zagreb</izvorni_sadrzaj>
    <derivirana_varijabla naziv="DomainObject.Predmet.ProtustrankaWithAdress_1">TAJ - PAN d.o.o. Radnička cesta 173, 10000 Zagreb</derivirana_varijabla>
  </DomainObject.Predmet.ProtustrankaWithAdress>
  <DomainObject.Predmet.ProtustrankaWithAdressOIB>
    <izvorni_sadrzaj>TAJ - PAN d.o.o., OIB 83055693006, Radnička cesta 173, 10000 Zagreb</izvorni_sadrzaj>
    <derivirana_varijabla naziv="DomainObject.Predmet.ProtustrankaWithAdressOIB_1">TAJ - PAN d.o.o., OIB 83055693006, Radnička cesta 173, 10000 Zagreb</derivirana_varijabla>
  </DomainObject.Predmet.ProtustrankaWithAdressOIB>
  <DomainObject.Predmet.ProtustrankaNazivFormated>
    <izvorni_sadrzaj>TAJ - PAN d.o.o.</izvorni_sadrzaj>
    <derivirana_varijabla naziv="DomainObject.Predmet.ProtustrankaNazivFormated_1">TAJ - PAN d.o.o.</derivirana_varijabla>
  </DomainObject.Predmet.ProtustrankaNazivFormated>
  <DomainObject.Predmet.ProtustrankaNazivFormatedOIB>
    <izvorni_sadrzaj>TAJ - PAN d.o.o., OIB 83055693006</izvorni_sadrzaj>
    <derivirana_varijabla naziv="DomainObject.Predmet.ProtustrankaNazivFormatedOIB_1">TAJ - PAN d.o.o., OIB 83055693006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Mikulić</izvorni_sadrzaj>
    <derivirana_varijabla naziv="DomainObject.Predmet.StrankaFormated_1">  FINA Regionalni centar Zagreb; Marinko Mikulić</derivirana_varijabla>
  </DomainObject.Predmet.StrankaFormated>
  <DomainObject.Predmet.StrankaFormatedOIB>
    <izvorni_sadrzaj>  FINA Regionalni centar Zagreb, OIB 85821130368; Marinko Mikulić, OIB 57215562399</izvorni_sadrzaj>
    <derivirana_varijabla naziv="DomainObject.Predmet.StrankaFormatedOIB_1">  FINA Regionalni centar Zagreb, OIB 85821130368; Marinko Mikulić, OIB 57215562399</derivirana_varijabla>
  </DomainObject.Predmet.StrankaFormatedOIB>
  <DomainObject.Predmet.StrankaFormatedWithAdress>
    <izvorni_sadrzaj> FINA Regionalni centar Zagreb, Trg svibanjskih žrtava 1995. br. 1, 10000 Zagreb; Marinko Mikulić, Lukšić Gornji 7, 10000 Zagreb</izvorni_sadrzaj>
    <derivirana_varijabla naziv="DomainObject.Predmet.StrankaFormatedWithAdress_1"> FINA Regionalni centar Zagreb, Trg svibanjskih žrtava 1995. br. 1, 10000 Zagreb; Marinko Mikulić, Lukšić Gornji 7, 10000 Zagreb</derivirana_varijabla>
  </DomainObject.Predmet.StrankaFormatedWithAdress>
  <DomainObject.Predmet.StrankaFormatedWithAdressOIB>
    <izvorni_sadrzaj> FINA Regionalni centar Zagreb, OIB 85821130368, Trg svibanjskih žrtava 1995. br. 1, 10000 Zagreb; Marinko Mikulić, OIB 57215562399, Lukšić Gornji 7, 10000 Zagreb</izvorni_sadrzaj>
    <derivirana_varijabla naziv="DomainObject.Predmet.StrankaFormatedWithAdressOIB_1"> FINA Regionalni centar Zagreb, OIB 85821130368, Trg svibanjskih žrtava 1995. br. 1, 10000 Zagreb; Marinko Mikulić, OIB 57215562399, Lukšić Gornji 7, 10000 Zagreb</derivirana_varijabla>
  </DomainObject.Predmet.StrankaFormatedWithAdressOIB>
  <DomainObject.Predmet.StrankaWithAdress>
    <izvorni_sadrzaj>FINA Regionalni centar Zagreb Trg svibanjskih žrtava 1995. br. 1,10000 Zagreb,Marinko Mikulić Lukšić Gornji 7,10000 Zagreb</izvorni_sadrzaj>
    <derivirana_varijabla naziv="DomainObject.Predmet.StrankaWithAdress_1">FINA Regionalni centar Zagreb Trg svibanjskih žrtava 1995. br. 1,10000 Zagreb,Marinko Mikulić Lukšić Gornji 7,10000 Zagreb</derivirana_varijabla>
  </DomainObject.Predmet.StrankaWithAdress>
  <DomainObject.Predmet.StrankaWithAdressOIB>
    <izvorni_sadrzaj>FINA Regionalni centar Zagreb, OIB 85821130368, Trg svibanjskih žrtava 1995. br. 1,10000 Zagreb,Marinko Mikulić, OIB 57215562399, Lukšić Gornji 7,10000 Zagreb</izvorni_sadrzaj>
    <derivirana_varijabla naziv="DomainObject.Predmet.StrankaWithAdressOIB_1">FINA Regionalni centar Zagreb, OIB 85821130368, Trg svibanjskih žrtava 1995. br. 1,10000 Zagreb,Marinko Mikulić, OIB 57215562399, Lukšić Gornji 7,10000 Zagreb</derivirana_varijabla>
  </DomainObject.Predmet.StrankaWithAdressOIB>
  <DomainObject.Predmet.StrankaNazivFormated>
    <izvorni_sadrzaj>FINA Regionalni centar Zagreb,Marinko Mikulić</izvorni_sadrzaj>
    <derivirana_varijabla naziv="DomainObject.Predmet.StrankaNazivFormated_1">FINA Regionalni centar Zagreb,Marinko Mikulić</derivirana_varijabla>
  </DomainObject.Predmet.StrankaNazivFormated>
  <DomainObject.Predmet.StrankaNazivFormatedOIB>
    <izvorni_sadrzaj>FINA Regionalni centar Zagreb, OIB 85821130368,Marinko Mikulić, OIB 57215562399</izvorni_sadrzaj>
    <derivirana_varijabla naziv="DomainObject.Predmet.StrankaNazivFormatedOIB_1">FINA Regionalni centar Zagreb, OIB 85821130368,Marinko Mikulić, OIB 57215562399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Marinko Mikulić</item>
    </izvorni_sadrzaj>
    <derivirana_varijabla naziv="DomainObject.Predmet.StrankaListFormated_1">
      <item>FINA Regionalni centar Zagreb</item>
      <item>Marinko Mikulić</item>
    </derivirana_varijabla>
  </DomainObject.Predmet.StrankaListFormated>
  <DomainObject.Predmet.StrankaListFormatedOIB>
    <izvorni_sadrzaj>
      <item>FINA Regionalni centar Zagreb, OIB 85821130368</item>
      <item>Marinko Mikulić, OIB 57215562399</item>
    </izvorni_sadrzaj>
    <derivirana_varijabla naziv="DomainObject.Predmet.StrankaListFormatedOIB_1">
      <item>FINA Regionalni centar Zagreb, OIB 85821130368</item>
      <item>Marinko Mikulić, OIB 57215562399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Mikulić, Lukšić Gornji 7, 10000 Zagreb</item>
    </izvorni_sadrzaj>
    <derivirana_varijabla naziv="DomainObject.Predmet.StrankaListFormatedWithAdress_1">
      <item>FINA Regionalni centar Zagreb, Trg svibanjskih žrtava 1995. br. 1, 10000 Zagreb</item>
      <item>Marinko Mikulić, Lukšić Gornji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Mikulić, OIB 57215562399, Lukšić Gornji 7, 10000 Zagreb</item>
    </izvorni_sadrzaj>
    <derivirana_varijabla naziv="DomainObject.Predmet.StrankaListFormatedWithAdressOIB_1">
      <item>FINA Regionalni centar Zagreb, OIB 85821130368, Trg svibanjskih žrtava 1995. br. 1, 10000 Zagreb</item>
      <item>Marinko Mikulić, OIB 57215562399, Lukšić Gornji 7, 10000 Zagreb</item>
    </derivirana_varijabla>
  </DomainObject.Predmet.StrankaListFormatedWithAdressOIB>
  <DomainObject.Predmet.StrankaListNazivFormated>
    <izvorni_sadrzaj>
      <item>FINA Regionalni centar Zagreb</item>
      <item>Marinko Mikulić</item>
    </izvorni_sadrzaj>
    <derivirana_varijabla naziv="DomainObject.Predmet.StrankaListNazivFormated_1">
      <item>FINA Regionalni centar Zagreb</item>
      <item>Marinko Mikulić</item>
    </derivirana_varijabla>
  </DomainObject.Predmet.StrankaListNazivFormated>
  <DomainObject.Predmet.StrankaListNazivFormatedOIB>
    <izvorni_sadrzaj>
      <item>FINA Regionalni centar Zagreb, OIB 85821130368</item>
      <item>Marinko Mikulić, OIB 57215562399</item>
    </izvorni_sadrzaj>
    <derivirana_varijabla naziv="DomainObject.Predmet.StrankaListNazivFormatedOIB_1">
      <item>FINA Regionalni centar Zagreb, OIB 85821130368</item>
      <item>Marinko Mikulić, OIB 57215562399</item>
    </derivirana_varijabla>
  </DomainObject.Predmet.StrankaListNazivFormatedOIB>
  <DomainObject.Predmet.ProtuStrankaListFormated>
    <izvorni_sadrzaj>
      <item>TAJ - PAN d.o.o. zastupanog po punomoćniku Marinko Mikulić; Marina Tolj</item>
    </izvorni_sadrzaj>
    <derivirana_varijabla naziv="DomainObject.Predmet.ProtuStrankaListFormated_1">
      <item>TAJ - PAN d.o.o. zastupanog po punomoćniku Marinko Mikulić; Marina Tolj</item>
    </derivirana_varijabla>
  </DomainObject.Predmet.ProtuStrankaListFormated>
  <DomainObject.Predmet.ProtuStrankaListFormatedOIB>
    <izvorni_sadrzaj>
      <item>TAJ - PAN d.o.o., OIB 83055693006 zastupanog po punomoćniku Marinko Mikulić; Marina Tolj</item>
    </izvorni_sadrzaj>
    <derivirana_varijabla naziv="DomainObject.Predmet.ProtuStrankaListFormatedOIB_1">
      <item>TAJ - PAN d.o.o., OIB 83055693006 zastupanog po punomoćniku Marinko Mikulić; Marina Tolj</item>
    </derivirana_varijabla>
  </DomainObject.Predmet.ProtuStrankaListFormatedOIB>
  <DomainObject.Predmet.ProtuStrankaListFormatedWithAdress>
    <izvorni_sadrzaj>
      <item>TAJ - PAN d.o.o., Radnička cesta 173, 10000 Zagreb zastupanog po punomoćniku Marinko Mikulić; Marina Tolj</item>
    </izvorni_sadrzaj>
    <derivirana_varijabla naziv="DomainObject.Predmet.ProtuStrankaListFormatedWithAdress_1">
      <item>TAJ - PAN d.o.o., Radnička cesta 173, 10000 Zagreb zastupanog po punomoćniku Marinko Mikulić; Marina Tolj</item>
    </derivirana_varijabla>
  </DomainObject.Predmet.ProtuStrankaListFormatedWithAdress>
  <DomainObject.Predmet.ProtuStrankaListFormatedWithAdressOIB>
    <izvorni_sadrzaj>
      <item>TAJ - PAN d.o.o., OIB 83055693006, Radnička cesta 173, 10000 Zagreb zastupanog po punomoćniku Marinko Mikulić; Marina Tolj</item>
    </izvorni_sadrzaj>
    <derivirana_varijabla naziv="DomainObject.Predmet.ProtuStrankaListFormatedWithAdressOIB_1">
      <item>TAJ - PAN d.o.o., OIB 83055693006, Radnička cesta 173, 10000 Zagreb zastupanog po punomoćniku Marinko Mikulić; Marina Tolj</item>
    </derivirana_varijabla>
  </DomainObject.Predmet.ProtuStrankaListFormatedWithAdressOIB>
  <DomainObject.Predmet.ProtuStrankaListNazivFormated>
    <izvorni_sadrzaj>
      <item>TAJ - PAN d.o.o.</item>
    </izvorni_sadrzaj>
    <derivirana_varijabla naziv="DomainObject.Predmet.ProtuStrankaListNazivFormated_1">
      <item>TAJ - PAN d.o.o.</item>
    </derivirana_varijabla>
  </DomainObject.Predmet.ProtuStrankaListNazivFormated>
  <DomainObject.Predmet.ProtuStrankaListNazivFormatedOIB>
    <izvorni_sadrzaj>
      <item>TAJ - PAN d.o.o., OIB 83055693006</item>
    </izvorni_sadrzaj>
    <derivirana_varijabla naziv="DomainObject.Predmet.ProtuStrankaListNazivFormatedOIB_1">
      <item>TAJ - PAN d.o.o., OIB 83055693006</item>
    </derivirana_varijabla>
  </DomainObject.Predmet.ProtuStrankaListNazivFormatedOIB>
  <DomainObject.Predmet.OstaliListFormated>
    <izvorni_sadrzaj>
      <item>Marinko Mikulić punomoćnik sudionika u postupku TAJ - PAN d.o.o.</item>
      <item>Addiko Bank dioničko društvo</item>
      <item>Marina Tolj punomoćnik sudionika u postupku TAJ - PAN d.o.o.</item>
    </izvorni_sadrzaj>
    <derivirana_varijabla naziv="DomainObject.Predmet.OstaliListFormated_1">
      <item>Marinko Mikulić punomoćnik sudionika u postupku TAJ - PAN d.o.o.</item>
      <item>Addiko Bank dioničko društvo</item>
      <item>Marina Tolj punomoćnik sudionika u postupku TAJ - PAN d.o.o.</item>
    </derivirana_varijabla>
  </DomainObject.Predmet.OstaliListFormated>
  <DomainObject.Predmet.OstaliListFormatedOIB>
    <izvorni_sadrzaj>
      <item>Marinko Mikulić, OIB 57215562399 punomoćnik sudionika u postupku TAJ - PAN d.o.o.</item>
      <item>Addiko Bank dioničko društvo, OIB 14036333877</item>
      <item>Marina Tolj punomoćnik sudionika u postupku TAJ - PAN d.o.o.</item>
    </izvorni_sadrzaj>
    <derivirana_varijabla naziv="DomainObject.Predmet.OstaliListFormatedOIB_1">
      <item>Marinko Mikulić, OIB 57215562399 punomoćnik sudionika u postupku TAJ - PAN d.o.o.</item>
      <item>Addiko Bank dioničko društvo, OIB 14036333877</item>
      <item>Marina Tolj punomoćnik sudionika u postupku TAJ - PAN d.o.o.</item>
    </derivirana_varijabla>
  </DomainObject.Predmet.OstaliListFormatedOIB>
  <DomainObject.Predmet.OstaliListFormatedWithAdress>
    <izvorni_sadrzaj>
      <item>Marinko Mikulić, Lukšić Gornji 7, 10000 Zagreb punomoćnik sudionika u postupku TAJ - PAN d.o.o.</item>
      <item>Addiko Bank dioničko društvo, Slavonska avenija 6, 10000 Zagreb</item>
      <item>Marina Tolj, Jurjevska 20, 10000 Zagreb punomoćnik sudionika u postupku TAJ - PAN d.o.o.</item>
    </izvorni_sadrzaj>
    <derivirana_varijabla naziv="DomainObject.Predmet.OstaliListFormatedWithAdress_1">
      <item>Marinko Mikulić, Lukšić Gornji 7, 10000 Zagreb punomoćnik sudionika u postupku TAJ - PAN d.o.o.</item>
      <item>Addiko Bank dioničko društvo, Slavonska avenija 6, 10000 Zagreb</item>
      <item>Marina Tolj, Jurjevska 20, 10000 Zagreb punomoćnik sudionika u postupku TAJ - PAN d.o.o.</item>
    </derivirana_varijabla>
  </DomainObject.Predmet.OstaliListFormatedWithAdress>
  <DomainObject.Predmet.OstaliListFormatedWithAdressOIB>
    <izvorni_sadrzaj>
      <item>Marinko Mikulić, OIB 57215562399, Lukšić Gornji 7, 10000 Zagreb punomoćnik sudionika u postupku TAJ - PAN d.o.o.</item>
      <item>Addiko Bank dioničko društvo, OIB 14036333877, Slavonska avenija 6, 10000 Zagreb</item>
      <item>Marina Tolj, Jurjevska 20, 10000 Zagreb punomoćnik sudionika u postupku TAJ - PAN d.o.o.</item>
    </izvorni_sadrzaj>
    <derivirana_varijabla naziv="DomainObject.Predmet.OstaliListFormatedWithAdressOIB_1">
      <item>Marinko Mikulić, OIB 57215562399, Lukšić Gornji 7, 10000 Zagreb punomoćnik sudionika u postupku TAJ - PAN d.o.o.</item>
      <item>Addiko Bank dioničko društvo, OIB 14036333877, Slavonska avenija 6, 10000 Zagreb</item>
      <item>Marina Tolj, Jurjevska 20, 10000 Zagreb punomoćnik sudionika u postupku TAJ - PAN d.o.o.</item>
    </derivirana_varijabla>
  </DomainObject.Predmet.OstaliListFormatedWithAdressOIB>
  <DomainObject.Predmet.OstaliListNazivFormated>
    <izvorni_sadrzaj>
      <item>Marinko Mikulić</item>
      <item>Addiko Bank dioničko društvo</item>
      <item>Marina Tolj</item>
    </izvorni_sadrzaj>
    <derivirana_varijabla naziv="DomainObject.Predmet.OstaliListNazivFormated_1">
      <item>Marinko Mikulić</item>
      <item>Addiko Bank dioničko društvo</item>
      <item>Marina Tolj</item>
    </derivirana_varijabla>
  </DomainObject.Predmet.OstaliListNazivFormated>
  <DomainObject.Predmet.OstaliListNazivFormatedOIB>
    <izvorni_sadrzaj>
      <item>Marinko Mikulić, OIB 57215562399</item>
      <item>Addiko Bank dioničko društvo, OIB 14036333877</item>
      <item>Marina Tolj</item>
    </izvorni_sadrzaj>
    <derivirana_varijabla naziv="DomainObject.Predmet.OstaliListNazivFormatedOIB_1">
      <item>Marinko Mikulić, OIB 57215562399</item>
      <item>Addiko Bank dioničko društvo, OIB 14036333877</item>
      <item>Marina Tolj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TAJ - PAN d.o.o.</izvorni_sadrzaj>
    <derivirana_varijabla naziv="DomainObject.Predmet.ProtustrankaIDrugi_1">TAJ - PAN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TAJ - PAN d.o.o., OIB 83055693006, Radnička cesta 173, 10000 Zagreb</izvorni_sadrzaj>
    <derivirana_varijabla naziv="DomainObject.Predmet.ProtustrankaIDrugiAdressOIB_1">TAJ - PAN d.o.o., OIB 83055693006,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 - PAN d.o.o.</item>
      <item>Marinko Mikulić</item>
      <item>Addiko Bank dioničko društvo</item>
      <item>Marinko Mikulić</item>
      <item>Marina Tolj</item>
    </izvorni_sadrzaj>
    <derivirana_varijabla naziv="DomainObject.Predmet.SudioniciListNaziv_1">
      <item>FINA Regionalni centar Zagreb</item>
      <item>TAJ - PAN d.o.o.</item>
      <item>Marinko Mikulić</item>
      <item>Addiko Bank dioničko društvo</item>
      <item>Marinko Mikulić</item>
      <item>Marina Tolj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Addiko Bank dioničko društvo, OIB 14036333877, Slavonska avenija 6,10000 Zagreb</item>
      <item>Marinko Mikulić, OIB 57215562399, Lukšić Gornji 7,10000 Zagreb</item>
      <item>Marina Tolj, Jurjevska 20,10000 Zagreb</item>
    </izvorni_sadrzaj>
    <derivirana_varijabla naziv="DomainObject.Predmet.SudioniciListAdressOIB_1"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Addiko Bank dioničko društvo, OIB 14036333877, Slavonska avenija 6,10000 Zagreb</item>
      <item>Marinko Mikulić, OIB 57215562399, Lukšić Gornji 7,10000 Zagreb</item>
      <item>Marina Tolj, Jurjevska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83055693006</item>
      <item>, OIB 57215562399</item>
      <item>, OIB 14036333877</item>
      <item>, OIB 57215562399</item>
      <item>, OIB null</item>
    </izvorni_sadrzaj>
    <derivirana_varijabla naziv="DomainObject.Predmet.SudioniciListNazivOIB_1">
      <item>, OIB 85821130368</item>
      <item>, OIB 83055693006</item>
      <item>, OIB 57215562399</item>
      <item>, OIB 14036333877</item>
      <item>, OIB 57215562399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St-3674/2016-38</izvorni_sadrzaj>
    <derivirana_varijabla naziv="DomainObject.PredzadnjaOdlukaIzPredmeta.Oznaka_1">St-3674/2016-38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765</properties:Words>
  <properties:Characters>4221</properties:Characters>
  <properties:Lines>96</properties:Lines>
  <properties:Paragraphs>26</properties:Paragraphs>
  <properties:TotalTime>203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2017-03-20T07:22:00Z</dcterms:created>
  <dc:creator>ilukac</dc:creator>
  <cp:lastModifiedBy>Valentina Gabud</cp:lastModifiedBy>
  <cp:lastPrinted>2019-01-24T10:32:00Z</cp:lastPrinted>
  <dcterms:modified xmlns:xsi="http://www.w3.org/2001/XMLSchema-instance" xsi:type="dcterms:W3CDTF">2019-01-24T10:32:00Z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(16. rješenje-odbačaj  žalbe_nepravodobna.docx)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