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b779" w14:paraId="b96b77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B51749">
        <w:t>15</w:t>
      </w:r>
      <w:r w:rsidR="00CC0C18">
        <w:t>1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CC0C18">
        <w:t>VALLE NERA j.</w:t>
      </w:r>
      <w:r w:rsidR="00CC0C18" w:rsidRPr="005D3532">
        <w:t>d.o.o.</w:t>
      </w:r>
      <w:r w:rsidR="00CC0C18">
        <w:t xml:space="preserve"> za ugostiteljstvo i turizam</w:t>
      </w:r>
      <w:r w:rsidR="00CC0C18" w:rsidRPr="005D3532">
        <w:t xml:space="preserve">, </w:t>
      </w:r>
      <w:r w:rsidR="00CC0C18">
        <w:t>Crno</w:t>
      </w:r>
      <w:r w:rsidR="00CC0C18" w:rsidRPr="005D3532">
        <w:t xml:space="preserve">, </w:t>
      </w:r>
      <w:r w:rsidR="00CC0C18">
        <w:t>Crno 33</w:t>
      </w:r>
      <w:r w:rsidR="00CC0C18" w:rsidRPr="005D3532">
        <w:t xml:space="preserve">, OIB: </w:t>
      </w:r>
      <w:r w:rsidR="00CC0C18">
        <w:t>47696480271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01517B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CC0C18">
        <w:t>VALLE NERA j.</w:t>
      </w:r>
      <w:r w:rsidR="00CC0C18" w:rsidRPr="005D3532">
        <w:t>d.o.o.</w:t>
      </w:r>
      <w:r w:rsidR="00CC0C18">
        <w:t xml:space="preserve"> za ugostiteljstvo i turizam</w:t>
      </w:r>
      <w:r w:rsidR="00CC0C18" w:rsidRPr="005D3532">
        <w:t xml:space="preserve">, </w:t>
      </w:r>
      <w:r w:rsidR="00CC0C18">
        <w:t>Crno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B51749">
        <w:t>3</w:t>
      </w:r>
      <w:r w:rsidR="00CC0C18">
        <w:t>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23B50">
        <w:t>Ane Grgurević iz Crnog</w:t>
      </w:r>
      <w:r w:rsidR="00723B50" w:rsidRPr="005D3532">
        <w:t xml:space="preserve">, </w:t>
      </w:r>
      <w:r w:rsidR="00723B50">
        <w:t>Crno 128</w:t>
      </w:r>
      <w:r w:rsidR="00723B50" w:rsidRPr="005D3532">
        <w:t xml:space="preserve">, OIB: </w:t>
      </w:r>
      <w:r w:rsidR="00723B50">
        <w:t>12975254516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CC0C18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CC0C18">
        <w:t>VALLE NERA j.</w:t>
      </w:r>
      <w:r w:rsidR="00CC0C18" w:rsidRPr="005D3532">
        <w:t>d.o.o.</w:t>
      </w:r>
      <w:r w:rsidR="00CC0C18">
        <w:t xml:space="preserve"> za ugostiteljstvo i turizam</w:t>
      </w:r>
      <w:r w:rsidR="00CC0C18" w:rsidRPr="005D3532">
        <w:t xml:space="preserve">, </w:t>
      </w:r>
      <w:r w:rsidR="00CC0C18">
        <w:t>Crno</w:t>
      </w:r>
      <w:r w:rsidR="00CC0C18" w:rsidRPr="00071F11">
        <w:t xml:space="preserve"> </w:t>
      </w:r>
      <w:r w:rsidRPr="00071F11">
        <w:t xml:space="preserve">čiji </w:t>
      </w:r>
      <w:r>
        <w:t>je zastupnik</w:t>
      </w:r>
      <w:r w:rsidRPr="00071F11">
        <w:t xml:space="preserve"> po zakonu </w:t>
      </w:r>
      <w:r w:rsidR="00723B50">
        <w:t>Ana Grgurević iz Crnog</w:t>
      </w:r>
      <w:r w:rsidR="00723B50" w:rsidRPr="005D3532">
        <w:t xml:space="preserve">, </w:t>
      </w:r>
      <w:r w:rsidR="00723B50">
        <w:t>Crno 128</w:t>
      </w:r>
      <w:r w:rsidR="00723B50" w:rsidRPr="005D3532">
        <w:t xml:space="preserve">, OIB: </w:t>
      </w:r>
      <w:r w:rsidR="00723B50">
        <w:t>12975254516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723B50">
        <w:t>Ane Grgurević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8F2C48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723B50">
        <w:t>Ane Grgurević</w:t>
      </w:r>
      <w:r w:rsidR="00723B50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8F2C48">
        <w:t>a</w:t>
      </w:r>
      <w:r w:rsidRPr="00653A23">
        <w:t xml:space="preserve"> već prethodno rješenjem ovog suda broj </w:t>
      </w:r>
      <w:r>
        <w:t>St-</w:t>
      </w:r>
      <w:r w:rsidR="00723B50">
        <w:t>151</w:t>
      </w:r>
      <w:r w:rsidR="006927F0">
        <w:t>/2018</w:t>
      </w:r>
      <w:r w:rsidR="008F2C48">
        <w:t>-2</w:t>
      </w:r>
      <w:r w:rsidRPr="00653A23">
        <w:t xml:space="preserve"> od </w:t>
      </w:r>
      <w:r w:rsidR="008F2C48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>. upozoren</w:t>
      </w:r>
      <w:r w:rsidR="008F2C48">
        <w:t>a</w:t>
      </w:r>
      <w:r w:rsidRPr="00653A23">
        <w:t xml:space="preserve"> da će se u slučaju neodazivanja odrediti </w:t>
      </w:r>
      <w:r w:rsidR="008F2C48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723B50">
        <w:t>Ane Grgurević</w:t>
      </w:r>
      <w:r w:rsidR="00723B50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01517B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091509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091509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723B50" w:rsidP="00C969E8" w:rsidR="00723B50">
      <w:pPr>
        <w:numPr>
          <w:ilvl w:val="0"/>
          <w:numId w:val="2"/>
        </w:numPr>
      </w:pPr>
      <w:r>
        <w:t>Ana Grgurević iz Crnog</w:t>
      </w:r>
      <w:r w:rsidRPr="005D3532">
        <w:t xml:space="preserve">, </w:t>
      </w:r>
      <w:r>
        <w:t>Crno 128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1517B"/>
    <w:rsid w:val="00063833"/>
    <w:rsid w:val="00071388"/>
    <w:rsid w:val="00071F11"/>
    <w:rsid w:val="00091509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23B50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969E8"/>
    <w:rsid w:val="00CA1393"/>
    <w:rsid w:val="00CC0C18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>
      <item>Ana Grgurević</item>
    </izvorni_sadrzaj>
    <derivirana_varijabla naziv="DomainObject.Predmet.OstaliListFormated_1">
      <item>Ana Grgurević</item>
    </derivirana_varijabla>
  </DomainObject.Predmet.OstaliListFormated>
  <DomainObject.Predmet.OstaliListFormatedOIB>
    <izvorni_sadrzaj>
      <item>Ana Grgurević, OIB 12975254516</item>
    </izvorni_sadrzaj>
    <derivirana_varijabla naziv="DomainObject.Predmet.OstaliListFormatedOIB_1">
      <item>Ana Grgurević, OIB 12975254516</item>
    </derivirana_varijabla>
  </DomainObject.Predmet.OstaliListFormatedOIB>
  <DomainObject.Predmet.OstaliListFormatedWithAdress>
    <izvorni_sadrzaj>
      <item>Ana Grgurević, Crno 128, 23000 Crno</item>
    </izvorni_sadrzaj>
    <derivirana_varijabla naziv="DomainObject.Predmet.OstaliListFormatedWithAdress_1">
      <item>Ana Grgurević, Crno 128, 23000 Crno</item>
    </derivirana_varijabla>
  </DomainObject.Predmet.OstaliListFormatedWithAdress>
  <DomainObject.Predmet.OstaliListFormatedWithAdressOIB>
    <izvorni_sadrzaj>
      <item>Ana Grgurević, OIB 12975254516, Crno 128, 23000 Crno</item>
    </izvorni_sadrzaj>
    <derivirana_varijabla naziv="DomainObject.Predmet.OstaliListFormatedWithAdressOIB_1">
      <item>Ana Grgurević, OIB 12975254516, Crno 128, 23000 Crno</item>
    </derivirana_varijabla>
  </DomainObject.Predmet.OstaliListFormatedWithAdressOIB>
  <DomainObject.Predmet.OstaliListNazivFormated>
    <izvorni_sadrzaj>
      <item>Ana Grgurević</item>
    </izvorni_sadrzaj>
    <derivirana_varijabla naziv="DomainObject.Predmet.OstaliListNazivFormated_1">
      <item>Ana Grgurević</item>
    </derivirana_varijabla>
  </DomainObject.Predmet.OstaliListNazivFormated>
  <DomainObject.Predmet.OstaliListNazivFormatedOIB>
    <izvorni_sadrzaj>
      <item>Ana Grgurević, OIB 12975254516</item>
    </izvorni_sadrzaj>
    <derivirana_varijabla naziv="DomainObject.Predmet.OstaliListNazivFormatedOIB_1">
      <item>Ana Grgurević, OIB 12975254516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 NERA j.d.o.o. za ugostiteljstvo i turizam</item>
      <item>FINA</item>
      <item>Ana Grgurević</item>
    </izvorni_sadrzaj>
    <derivirana_varijabla naziv="DomainObject.Predmet.SudioniciListNaziv_1">
      <item>VALLE NERA j.d.o.o. za ugostiteljstvo i turizam</item>
      <item>FINA</item>
      <item>Ana Grgurević</item>
    </derivirana_varijabla>
  </DomainObject.Predmet.SudioniciListNaziv>
  <DomainObject.Predmet.SudioniciListAdressOIB>
    <izvorni_sadrzaj>
      <item>VALLE NERA j.d.o.o. za ugostiteljstvo i turizam, OIB 47696480271, Crno 33,23000 Crno</item>
      <item>FINA, OIB 85821130368</item>
      <item>Ana Grgurević, OIB 12975254516, Crno 128,23000 Crno</item>
    </izvorni_sadrzaj>
    <derivirana_varijabla naziv="DomainObject.Predmet.SudioniciListAdressOIB_1">
      <item>VALLE NERA j.d.o.o. za ugostiteljstvo i turizam, OIB 47696480271, Crno 33,23000 Crno</item>
      <item>FINA, OIB 85821130368</item>
      <item>Ana Grgurević, OIB 12975254516, Crno 128,23000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47696480271</item>
      <item>, OIB 85821130368</item>
      <item>, OIB 12975254516</item>
    </izvorni_sadrzaj>
    <derivirana_varijabla naziv="DomainObject.Predmet.SudioniciListNazivOIB_1">
      <item>, OIB 47696480271</item>
      <item>, OIB 85821130368</item>
      <item>, OIB 12975254516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2037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2018-06-12T12:29:00Z</dcterms:created>
  <dc:creator>Administrator</dc:creator>
  <cp:lastModifiedBy>Ante Rubelj</cp:lastModifiedBy>
  <cp:lastPrinted>2018-06-14T05:25:00Z</cp:lastPrinted>
  <dcterms:modified xmlns:xsi="http://www.w3.org/2001/XMLSchema-instance" xsi:type="dcterms:W3CDTF">2018-06-14T05:25:00Z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POLICIJA- 151-18- Ana Grgurević.docx)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