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dd74" w14:paraId="cdcdd7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01639">
        <w:t>1</w:t>
      </w:r>
      <w:r w:rsidR="00E246B5">
        <w:t>701</w:t>
      </w:r>
      <w:r w:rsidRPr="00151FF0">
        <w:t>/1</w:t>
      </w:r>
      <w:r w:rsidR="00414684">
        <w:t>6</w:t>
      </w:r>
      <w:r w:rsidRPr="00151FF0">
        <w:t>-</w:t>
      </w:r>
      <w:r w:rsidR="00393577">
        <w:t>2</w:t>
      </w:r>
      <w:r w:rsidR="00E246B5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F508D6">
        <w:t xml:space="preserve"> nad dužnikom </w:t>
      </w:r>
      <w:r w:rsidR="00E246B5" w:rsidRPr="00E246B5">
        <w:t>KAPIVIT d.o.o. za trgovinu, proizvodnju i usluge, Beli Manastir, Valpovačka bb, MBS 030138858, OIB 47866939142</w:t>
      </w:r>
      <w:r w:rsidR="00A577B6" w:rsidRPr="000B1DB2">
        <w:t xml:space="preserve">, dana </w:t>
      </w:r>
      <w:r w:rsidR="00F508D6">
        <w:t>31</w:t>
      </w:r>
      <w:r w:rsidR="00A577B6">
        <w:t>.</w:t>
      </w:r>
      <w:r w:rsidR="00A577B6" w:rsidRPr="000B1DB2">
        <w:t xml:space="preserve"> </w:t>
      </w:r>
      <w:r w:rsidR="00F508D6">
        <w:t>listopad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E246B5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35A57" w:rsidRPr="00D35A57">
        <w:t>Marko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E246B5" w:rsidRPr="00E246B5">
        <w:t>KAPIVIT d.o.o. za trgovinu, proizvodnju i usluge, Beli Manastir, Valpovačka bb, MBS 030138858, OIB 47866939142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4E714C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02572">
        <w:t>1</w:t>
      </w:r>
      <w:r w:rsidR="00E246B5">
        <w:t>701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393577">
        <w:t>12</w:t>
      </w:r>
      <w:r w:rsidR="009B0F1B">
        <w:t xml:space="preserve"> od </w:t>
      </w:r>
      <w:r w:rsidR="00501639">
        <w:t>2</w:t>
      </w:r>
      <w:r w:rsidR="00E246B5">
        <w:t>0</w:t>
      </w:r>
      <w:r w:rsidR="009B0F1B">
        <w:t>.</w:t>
      </w:r>
      <w:r w:rsidR="005D46B1">
        <w:t>0</w:t>
      </w:r>
      <w:r w:rsidR="00E246B5">
        <w:t>6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166F5">
        <w:t>Marko Tominac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t>3</w:t>
      </w:r>
      <w:r w:rsidR="006166F5">
        <w:t>0</w:t>
      </w:r>
      <w:r w:rsidR="00D23353">
        <w:t>.</w:t>
      </w:r>
      <w:r w:rsidR="006166F5">
        <w:t>1</w:t>
      </w:r>
      <w:r w:rsidR="005D46B1">
        <w:t>0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 xml:space="preserve">te je slijedom navedenoga, </w:t>
      </w:r>
      <w:r>
        <w:lastRenderedPageBreak/>
        <w:t>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166F5" w:rsidRPr="006166F5">
        <w:t xml:space="preserve">31. listopada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D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58A1" w:rsidRPr="00FD58A1">
      <w:t>14 St-</w:t>
    </w:r>
    <w:r w:rsidR="00E246B5" w:rsidRPr="00E246B5">
      <w:t>1701/16-26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410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93577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14C"/>
    <w:rsid w:val="004F225F"/>
    <w:rsid w:val="004F5FD3"/>
    <w:rsid w:val="00500F4A"/>
    <w:rsid w:val="00501639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166F5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0D7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02572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35A57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46B5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08D6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D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D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D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D7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D7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D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D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D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D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D7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1701</izvorni_sadrzaj>
    <derivirana_varijabla naziv="DomainObject.Predmet.Broj_1">1701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2017.</izvorni_sadrzaj>
    <derivirana_varijabla naziv="DomainObject.Predmet.DatumArhiviranja_1">27.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2016.</izvorni_sadrzaj>
    <derivirana_varijabla naziv="DomainObject.Predmet.DatumRjesavanja_1">19. listopada 2016.</derivirana_varijabla>
  </DomainObject.Predmet.DatumRjesavanja>
  <DomainObject.Predmet.DatumRokaCuvanja>
    <izvorni_sadrzaj>27. veljače 2027.</izvorni_sadrzaj>
    <derivirana_varijabla naziv="DomainObject.Predmet.DatumRokaCuvanja_1">27.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2017.</izvorni_sadrzaj>
    <derivirana_varijabla naziv="DomainObject.Predmet.DatumZatvaranja_1">27.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hr.ibm.icms.common.model.sluzbeneosobe.Referada@6b806b80[id=5784, dbStatus=null, naziv=14. Referada, oznaka=null, sudac=null] &lt;-hr.ibm.icms.common.model.sluzbeneosobe.Referada@6b806b80[status dodjele: =false]</izvorni_sadrzaj>
    <derivirana_varijabla naziv="DomainObject.Predmet.MjestoCuvanja_1">hr.ibm.icms.common.model.sluzbeneosobe.Referada@6b806b80[id=5784, dbStatus=null, naziv=14. Referada, oznaka=null, sudac=null] &lt;-hr.ibm.icms.common.model.sluzbeneosobe.Referada@6b806b80[status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St-1701/2016</izvorni_sadrzaj>
    <derivirana_varijabla naziv="DomainObject.Predmet.OznakaBroj_1">St-1701/2016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postoji St-1704/16
SUBJEKT  BRISAN RJEŠENJEM
Tt-17/439</izvorni_sadrzaj>
    <derivirana_varijabla naziv="DomainObject.Predmet.PrimjedbaSuca_1">postoji St-1704/16
SUBJEKT  BRISAN RJEŠENJEM
Tt-17/439</derivirana_varijabla>
  </DomainObject.Predmet.PrimjedbaSuca>
  <DomainObject.Predmet.ProtustrankaFormated>
    <izvorni_sadrzaj>  KAPIVIT d.o.o. za trgovinu, proizvodnju i usluge</izvorni_sadrzaj>
    <derivirana_varijabla naziv="DomainObject.Predmet.ProtustrankaFormated_1">  KAPIVIT d.o.o. za trgovinu, proizvodnju i usluge</derivirana_varijabla>
  </DomainObject.Predmet.ProtustrankaFormated>
  <DomainObject.Predmet.ProtustrankaFormatedOIB>
    <izvorni_sadrzaj>  KAPIVIT d.o.o. za trgovinu, proizvodnju i usluge, OIB 47866939142</izvorni_sadrzaj>
    <derivirana_varijabla naziv="DomainObject.Predmet.ProtustrankaFormatedOIB_1">  KAPIVIT d.o.o. za trgovinu, proizvodnju i usluge, OIB 47866939142</derivirana_varijabla>
  </DomainObject.Predmet.ProtustrankaFormatedOIB>
  <DomainObject.Predmet.ProtustrankaFormatedWithAdress>
    <izvorni_sadrzaj> KAPIVIT d.o.o. za trgovinu, proizvodnju i usluge, Valpovačka bb, 31300 Beli Manastir</izvorni_sadrzaj>
    <derivirana_varijabla naziv="DomainObject.Predmet.ProtustrankaFormatedWithAdress_1"> KAPIVIT d.o.o. za trgovinu, proizvodnju i usluge, Valpovačka bb, 31300 Beli Manastir</derivirana_varijabla>
  </DomainObject.Predmet.ProtustrankaFormatedWithAdress>
  <DomainObject.Predmet.ProtustrankaFormatedWithAdressOIB>
    <izvorni_sadrzaj> KAPIVIT d.o.o. za trgovinu, proizvodnju i usluge, OIB 47866939142, Valpovačka bb, 31300 Beli Manastir</izvorni_sadrzaj>
    <derivirana_varijabla naziv="DomainObject.Predmet.ProtustrankaFormatedWithAdressOIB_1"> KAPIVIT d.o.o. za trgovinu, proizvodnju i usluge, OIB 47866939142, Valpovačka bb, 31300 Beli Manastir</derivirana_varijabla>
  </DomainObject.Predmet.ProtustrankaFormatedWithAdressOIB>
  <DomainObject.Predmet.ProtustrankaWithAdress>
    <izvorni_sadrzaj>KAPIVIT d.o.o. za trgovinu, proizvodnju i usluge Valpovačka bb, 31300 Beli Manastir</izvorni_sadrzaj>
    <derivirana_varijabla naziv="DomainObject.Predmet.ProtustrankaWithAdress_1">KAPIVIT d.o.o. za trgovinu, proizvodnju i usluge Valpovačka bb, 31300 Beli Manastir</derivirana_varijabla>
  </DomainObject.Predmet.ProtustrankaWithAdress>
  <DomainObject.Predmet.ProtustrankaWithAdressOIB>
    <izvorni_sadrzaj>KAPIVIT d.o.o. za trgovinu, proizvodnju i usluge, OIB 47866939142, Valpovačka bb, 31300 Beli Manastir</izvorni_sadrzaj>
    <derivirana_varijabla naziv="DomainObject.Predmet.ProtustrankaWithAdressOIB_1">KAPIVIT d.o.o. za trgovinu, proizvodnju i usluge, OIB 47866939142, Valpovačka bb, 31300 Beli Manastir</derivirana_varijabla>
  </DomainObject.Predmet.ProtustrankaWithAdressOIB>
  <DomainObject.Predmet.ProtustrankaNazivFormated>
    <izvorni_sadrzaj>KAPIVIT d.o.o. za trgovinu, proizvodnju i usluge</izvorni_sadrzaj>
    <derivirana_varijabla naziv="DomainObject.Predmet.ProtustrankaNazivFormated_1">KAPIVIT d.o.o. za trgovinu, proizvodnju i usluge</derivirana_varijabla>
  </DomainObject.Predmet.ProtustrankaNazivFormated>
  <DomainObject.Predmet.ProtustrankaNazivFormatedOIB>
    <izvorni_sadrzaj>KAPIVIT d.o.o. za trgovinu, proizvodnju i usluge, OIB 47866939142</izvorni_sadrzaj>
    <derivirana_varijabla naziv="DomainObject.Predmet.ProtustrankaNazivFormatedOIB_1">KAPIVIT d.o.o. za trgovinu, proizvodnju i usluge, OIB 47866939142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KAPIVIT d.o.o. za trgovinu, proizvodnju i usluge</item>
    </izvorni_sadrzaj>
    <derivirana_varijabla naziv="DomainObject.Predmet.ProtuStrankaListFormated_1">
      <item>KAPIVIT d.o.o. za trgovinu, proizvodnju i usluge</item>
    </derivirana_varijabla>
  </DomainObject.Predmet.ProtuStrankaListFormated>
  <DomainObject.Predmet.ProtuStrankaListFormatedOIB>
    <izvorni_sadrzaj>
      <item>KAPIVIT d.o.o. za trgovinu, proizvodnju i usluge, OIB 47866939142</item>
    </izvorni_sadrzaj>
    <derivirana_varijabla naziv="DomainObject.Predmet.ProtuStrankaListFormatedOIB_1">
      <item>KAPIVIT d.o.o. za trgovinu, proizvodnju i usluge, OIB 47866939142</item>
    </derivirana_varijabla>
  </DomainObject.Predmet.ProtuStrankaListFormatedOIB>
  <DomainObject.Predmet.ProtuStrankaListFormatedWithAdress>
    <izvorni_sadrzaj>
      <item>KAPIVIT d.o.o. za trgovinu, proizvodnju i usluge, Valpovačka bb, 31300 Beli Manastir</item>
    </izvorni_sadrzaj>
    <derivirana_varijabla naziv="DomainObject.Predmet.ProtuStrankaListFormatedWithAdress_1">
      <item>KAPIVIT d.o.o. za trgovinu, proizvodnju i usluge, Valpovačka bb, 31300 Beli Manastir</item>
    </derivirana_varijabla>
  </DomainObject.Predmet.ProtuStrankaListFormatedWithAdress>
  <DomainObject.Predmet.ProtuStrankaListFormatedWithAdressOIB>
    <izvorni_sadrzaj>
      <item>KAPIVIT d.o.o. za trgovinu, proizvodnju i usluge, OIB 47866939142, Valpovačka bb, 31300 Beli Manastir</item>
    </izvorni_sadrzaj>
    <derivirana_varijabla naziv="DomainObject.Predmet.ProtuStrankaListFormatedWithAdressOIB_1">
      <item>KAPIVIT d.o.o. za trgovinu, proizvodnju i usluge, OIB 47866939142, Valpovačka bb, 31300 Beli Manastir</item>
    </derivirana_varijabla>
  </DomainObject.Predmet.ProtuStrankaListFormatedWithAdressOIB>
  <DomainObject.Predmet.ProtuStrankaListNazivFormated>
    <izvorni_sadrzaj>
      <item>KAPIVIT d.o.o. za trgovinu, proizvodnju i usluge</item>
    </izvorni_sadrzaj>
    <derivirana_varijabla naziv="DomainObject.Predmet.ProtuStrankaListNazivFormated_1">
      <item>KAPIVIT d.o.o. za trgovinu, proizvodnju i usluge</item>
    </derivirana_varijabla>
  </DomainObject.Predmet.ProtuStrankaListNazivFormated>
  <DomainObject.Predmet.ProtuStrankaListNazivFormatedOIB>
    <izvorni_sadrzaj>
      <item>KAPIVIT d.o.o. za trgovinu, proizvodnju i usluge, OIB 47866939142</item>
    </izvorni_sadrzaj>
    <derivirana_varijabla naziv="DomainObject.Predmet.ProtuStrankaListNazivFormatedOIB_1">
      <item>KAPIVIT d.o.o. za trgovinu, proizvodnju i usluge, OIB 47866939142</item>
    </derivirana_varijabla>
  </DomainObject.Predmet.ProtuStrankaListNazivFormatedOIB>
  <DomainObject.Predmet.OstaliListFormated>
    <izvorni_sadrzaj>
      <item>Marko Tominac</item>
      <item>ŽDO GUO Osijek</item>
      <item>Josip Zelić</item>
    </izvorni_sadrzaj>
    <derivirana_varijabla naziv="DomainObject.Predmet.OstaliListFormated_1">
      <item>Marko Tominac</item>
      <item>ŽDO GUO Osijek</item>
      <item>Josip Zelić</item>
    </derivirana_varijabla>
  </DomainObject.Predmet.OstaliListFormated>
  <DomainObject.Predmet.OstaliListFormatedOIB>
    <izvorni_sadrzaj>
      <item>Marko Tominac, OIB 98361792494</item>
      <item>ŽDO GUO Osijek</item>
      <item>Josip Zelić, OIB 10508633490</item>
    </izvorni_sadrzaj>
    <derivirana_varijabla naziv="DomainObject.Predmet.OstaliListFormatedOIB_1">
      <item>Marko Tominac, OIB 98361792494</item>
      <item>ŽDO GUO Osijek</item>
      <item>Josip Zelić, OIB 10508633490</item>
    </derivirana_varijabla>
  </DomainObject.Predmet.OstaliListFormatedOIB>
  <DomainObject.Predmet.OstaliListFormatedWithAdress>
    <izvorni_sadrzaj>
      <item>Marko Tominac, V. Nazora 3, 32100 Vinkovci</item>
      <item>ŽDO GUO Osijek</item>
      <item>Josip Zelić, Republike 101/A, 31208 Petrijevci</item>
    </izvorni_sadrzaj>
    <derivirana_varijabla naziv="DomainObject.Predmet.OstaliListFormatedWithAdress_1">
      <item>Marko Tominac, V. Nazora 3, 32100 Vinkovci</item>
      <item>ŽDO GUO Osijek</item>
      <item>Josip Zelić, Republike 101/A, 31208 Petrijevci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Josip Zelić, OIB 10508633490, Republike 101/A, 31208 Petrijevci</item>
    </izvorni_sadrzaj>
    <derivirana_varijabla naziv="DomainObject.Predmet.OstaliListFormatedWithAdressOIB_1">
      <item>Marko Tominac, OIB 98361792494, V. Nazora 3, 32100 Vinkovci</item>
      <item>ŽDO GUO Osijek</item>
      <item>Josip Zelić, OIB 10508633490, Republike 101/A, 31208 Petrijevci</item>
    </derivirana_varijabla>
  </DomainObject.Predmet.OstaliListFormatedWithAdressOIB>
  <DomainObject.Predmet.OstaliListNazivFormated>
    <izvorni_sadrzaj>
      <item>Marko Tominac</item>
      <item>ŽDO GUO Osijek</item>
      <item>Josip Zelić</item>
    </izvorni_sadrzaj>
    <derivirana_varijabla naziv="DomainObject.Predmet.OstaliListNazivFormated_1">
      <item>Marko Tominac</item>
      <item>ŽDO GUO Osijek</item>
      <item>Josip Zelić</item>
    </derivirana_varijabla>
  </DomainObject.Predmet.OstaliListNazivFormated>
  <DomainObject.Predmet.OstaliListNazivFormatedOIB>
    <izvorni_sadrzaj>
      <item>Marko Tominac, OIB 98361792494</item>
      <item>ŽDO GUO Osijek</item>
      <item>Josip Zelić, OIB 10508633490</item>
    </izvorni_sadrzaj>
    <derivirana_varijabla naziv="DomainObject.Predmet.OstaliListNazivFormatedOIB_1">
      <item>Marko Tominac, OIB 98361792494</item>
      <item>ŽDO GUO Osijek</item>
      <item>Josip Zelić, OIB 10508633490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KAPIVIT d.o.o. za trgovinu, proizvodnju i usluge</izvorni_sadrzaj>
    <derivirana_varijabla naziv="DomainObject.Predmet.ProtustrankaIDrugi_1">KAPIVIT d.o.o.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KAPIVIT d.o.o. za trgovinu, proizvodnju i usluge, OIB 47866939142, Valpovačka bb, 31300 Beli Manastir</izvorni_sadrzaj>
    <derivirana_varijabla naziv="DomainObject.Predmet.ProtustrankaIDrugiAdressOIB_1">KAPIVIT d.o.o. za trgovinu, proizvodnju i usluge, OIB 47866939142, Valpovačka bb,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2016.</izvorni_sadrzaj>
    <derivirana_varijabla naziv="DomainObject.Predmet.OdlukaRjesenje.DatumDonosenjaOdluke_1">19. listopada 2016.</derivirana_varijabla>
  </DomainObject.Predmet.OdlukaRjesenje.DatumDonosenjaOdluke>
  <DomainObject.Predmet.OdlukaRjesenje.DatumPravomocnosti>
    <izvorni_sadrzaj>16. prosinca 2016.</izvorni_sadrzaj>
    <derivirana_varijabla naziv="DomainObject.Predmet.OdlukaRjesenje.DatumPravomocnosti_1">16. prosinca 2016.</derivirana_varijabla>
  </DomainObject.Predmet.OdlukaRjesenje.DatumPravomocnosti>
  <DomainObject.Predmet.OdlukaRjesenje.Oznaka>
    <izvorni_sadrzaj>St-1701/2016-19</izvorni_sadrzaj>
    <derivirana_varijabla naziv="DomainObject.Predmet.OdlukaRjesenje.Oznaka_1">St-1701/2016-19</derivirana_varijabla>
  </DomainObject.Predmet.OdlukaRjesenje.Oznaka>
  <DomainObject.Predmet.SudioniciListNaziv>
    <izvorni_sadrzaj>
      <item>FINA RC OSIJEK</item>
      <item>KAPIVIT d.o.o. za trgovinu, proizvodnju i usluge</item>
      <item>Marko Tominac</item>
      <item>ŽDO GUO Osijek</item>
      <item>Josip Zelić</item>
    </izvorni_sadrzaj>
    <derivirana_varijabla naziv="DomainObject.Predmet.SudioniciListNaziv_1">
      <item>FINA RC OSIJEK</item>
      <item>KAPIVIT d.o.o. za trgovinu, proizvodnju i usluge</item>
      <item>Marko Tominac</item>
      <item>ŽDO GUO Osijek</item>
      <item>Josip Zelić</item>
    </derivirana_varijabla>
  </DomainObject.Predmet.SudioniciListNaziv>
  <DomainObject.Predmet.SudioniciListAdressOIB>
    <izvorni_sadrzaj>
      <item>FINA RC OSIJEK, OIB 85821130368</item>
      <item>KAPIVIT d.o.o. za trgovinu, proizvodnju i usluge, OIB 47866939142, Valpovačka bb,31300 Beli Manastir</item>
      <item>Marko Tominac, OIB 98361792494, V. Nazora 3,32100 Vinkovci</item>
      <item>ŽDO GUO Osijek</item>
      <item>Josip Zelić, OIB 10508633490, Republike 101/A,31208 Petrijevci</item>
    </izvorni_sadrzaj>
    <derivirana_varijabla naziv="DomainObject.Predmet.SudioniciListAdressOIB_1">
      <item>FINA RC OSIJEK, OIB 85821130368</item>
      <item>KAPIVIT d.o.o. za trgovinu, proizvodnju i usluge, OIB 47866939142, Valpovačka bb,31300 Beli Manastir</item>
      <item>Marko Tominac, OIB 98361792494, V. Nazora 3,32100 Vinkovci</item>
      <item>ŽDO GUO Osijek</item>
      <item>Josip Zelić, OIB 10508633490, Republike 101/A,31208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47866939142</item>
      <item>, OIB 98361792494</item>
      <item>, OIB null</item>
      <item>, OIB 10508633490</item>
    </izvorni_sadrzaj>
    <derivirana_varijabla naziv="DomainObject.Predmet.SudioniciListNazivOIB_1">
      <item>, OIB 85821130368</item>
      <item>, OIB 47866939142</item>
      <item>, OIB 98361792494</item>
      <item>, OIB null</item>
      <item>, OIB 10508633490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404</properties:Words>
  <properties:Characters>2220</properties:Characters>
  <properties:Lines>68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2017-10-31T11:02:00Z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