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B168F5" w:rsidR="00B168F5">
        <w:tc>
          <w:tcPr>
            <w:tcW w:type="dxa" w:w="2985"/>
            <w:hideMark/>
          </w:tcPr>
          <w:p w:rsidRDefault="00B168F5" w:rsidP="00B168F5" w:rsidR="00B168F5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168F5" w:rsidP="00B168F5" w:rsidR="00B168F5">
            <w:pPr>
              <w:spacing w:after="0"/>
              <w:jc w:val="center"/>
            </w:pPr>
            <w:r>
              <w:t>Republika Hrvatska</w:t>
            </w:r>
          </w:p>
          <w:p w:rsidRDefault="00B168F5" w:rsidP="00B168F5" w:rsidR="00B168F5">
            <w:pPr>
              <w:spacing w:after="0"/>
              <w:jc w:val="center"/>
            </w:pPr>
            <w:r>
              <w:t>Trgovački sud u Varaždinu</w:t>
            </w:r>
          </w:p>
          <w:p w:rsidRDefault="00B168F5" w:rsidP="00B168F5" w:rsidR="00B168F5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a1f1fd0" w14:paraId="a1f1fd0" w:rsidRDefault="00B168F5" w:rsidP="00B168F5" w:rsidR="00B168F5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B168F5" w:rsidP="00B168F5" w:rsidR="00B168F5">
      <w:pPr>
        <w:spacing w:after="0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Poslovni broj: 3 St-112/2015-316</w:t>
      </w:r>
    </w:p>
    <w:p w:rsidRDefault="00B168F5" w:rsidP="00B168F5" w:rsidR="00B168F5">
      <w:pPr>
        <w:spacing w:after="0"/>
        <w:jc w:val="both"/>
      </w:pPr>
    </w:p>
    <w:p w:rsidRDefault="00B168F5" w:rsidP="00B168F5" w:rsidR="00B168F5">
      <w:pPr>
        <w:spacing w:after="0"/>
        <w:jc w:val="both"/>
      </w:pPr>
    </w:p>
    <w:p w:rsidRDefault="00B168F5" w:rsidP="00B168F5" w:rsidR="00B168F5">
      <w:pPr>
        <w:spacing w:after="0"/>
        <w:jc w:val="both"/>
      </w:pPr>
    </w:p>
    <w:p w:rsidRDefault="00B168F5" w:rsidP="00B168F5" w:rsidR="00B168F5">
      <w:pPr>
        <w:spacing w:after="0"/>
        <w:ind w:firstLine="708"/>
        <w:jc w:val="both"/>
      </w:pPr>
      <w:r>
        <w:t>Trgovački sud u Varaždinu, po sucu toga suda Jasni Lekić, u stečajnom postupku nad stečajnim dužnikom PPI VARAŽDINKA d.o.o. "u stečaju", Varaždin, Optujska 184, MBS: 070009251, OIB: 32603561404, dana 07. veljače 2019. godine donio je slijedeći</w:t>
      </w:r>
    </w:p>
    <w:p w:rsidRDefault="00B168F5" w:rsidP="00B168F5" w:rsidR="00B168F5">
      <w:pPr>
        <w:spacing w:after="0"/>
        <w:ind w:firstLine="708"/>
        <w:jc w:val="both"/>
      </w:pPr>
    </w:p>
    <w:p w:rsidRDefault="00B168F5" w:rsidP="00B168F5" w:rsidR="00B168F5">
      <w:pPr>
        <w:spacing w:after="0"/>
        <w:jc w:val="both"/>
      </w:pPr>
    </w:p>
    <w:p w:rsidRDefault="00B168F5" w:rsidP="00B168F5" w:rsidR="00B168F5">
      <w:pPr>
        <w:spacing w:after="0"/>
        <w:jc w:val="center"/>
      </w:pPr>
      <w:r>
        <w:t>Z A K LJ U Č A K</w:t>
      </w:r>
    </w:p>
    <w:p w:rsidRDefault="00B168F5" w:rsidP="00B168F5" w:rsidR="00B168F5">
      <w:pPr>
        <w:spacing w:after="0"/>
        <w:jc w:val="center"/>
        <w:rPr>
          <w:b/>
        </w:rPr>
      </w:pPr>
    </w:p>
    <w:p w:rsidRDefault="00B168F5" w:rsidP="00B168F5" w:rsidR="00B168F5">
      <w:pPr>
        <w:spacing w:after="0"/>
        <w:ind w:firstLine="708"/>
        <w:jc w:val="both"/>
      </w:pPr>
      <w:r>
        <w:t>Nalaže se Financijskoj agenciji vraćanje novčanih sredstava uplaćenih s osnova jamčevine za elektroničke javne dražbe koje su se provodile vezano na prodaju nekretnina stečajnog dužnika PPI VARAŽDINKA d.o.o. "u stečaju", Varaždin, Optujska 184, OIB: 32603561404, kako slijedi:</w:t>
      </w:r>
    </w:p>
    <w:p w:rsidRDefault="00B168F5" w:rsidP="00B168F5" w:rsidR="00B168F5">
      <w:pPr>
        <w:spacing w:after="0"/>
        <w:ind w:firstLine="708"/>
        <w:jc w:val="both"/>
      </w:pPr>
    </w:p>
    <w:p w:rsidRDefault="00B168F5" w:rsidP="00B168F5" w:rsidR="00B168F5">
      <w:pPr>
        <w:pStyle w:val="Odlomakpopisa"/>
        <w:spacing w:after="0"/>
        <w:ind w:firstLine="708"/>
        <w:rPr>
          <w:rFonts w:cs="Times New Roman"/>
        </w:rPr>
      </w:pPr>
      <w:r>
        <w:rPr>
          <w:rFonts w:cs="Times New Roman"/>
        </w:rPr>
        <w:t>Uplatitelju jamčevine Oculus d.o.o. Hrašćica, Petra Zrinskog 1, OIB: 41963706283, za ID nadmetanja 8839, u iznosu od 407.500,00 kn uplaćenih 12. lipnja 2018., sa računa Financijske agencije-jamčevine broj IBAN: HR3323900011300028779 na račun uplatitelja jamčevine IBAN: HR6523900011101038426.</w:t>
      </w:r>
    </w:p>
    <w:p w:rsidRDefault="00B168F5" w:rsidP="00B168F5" w:rsidR="00B168F5">
      <w:pPr>
        <w:spacing w:after="0"/>
        <w:jc w:val="both"/>
        <w:rPr>
          <w:rFonts w:cs="Times New Roman"/>
        </w:rPr>
      </w:pPr>
    </w:p>
    <w:p w:rsidRDefault="00B168F5" w:rsidP="00B168F5" w:rsidR="00B168F5">
      <w:pPr>
        <w:spacing w:after="0"/>
        <w:jc w:val="center"/>
      </w:pPr>
      <w:r>
        <w:t xml:space="preserve">Varaždin, 7. veljače 2019. </w:t>
      </w:r>
    </w:p>
    <w:p w:rsidRDefault="00B168F5" w:rsidP="00B168F5" w:rsidR="00B168F5">
      <w:pPr>
        <w:spacing w:after="0"/>
        <w:jc w:val="center"/>
      </w:pPr>
    </w:p>
    <w:p w:rsidRDefault="00B168F5" w:rsidP="00B168F5" w:rsidR="00B168F5">
      <w:pPr>
        <w:spacing w:after="0"/>
        <w:jc w:val="center"/>
      </w:pPr>
    </w:p>
    <w:p w:rsidRDefault="00B168F5" w:rsidP="00B168F5" w:rsidR="00B168F5">
      <w:pPr>
        <w:spacing w:after="0"/>
        <w:ind w:firstLine="720" w:left="5040"/>
        <w:jc w:val="both"/>
      </w:pPr>
      <w:r>
        <w:t xml:space="preserve">                Sudac:</w:t>
      </w:r>
    </w:p>
    <w:p w:rsidRDefault="00B168F5" w:rsidP="00B168F5" w:rsidR="00B168F5">
      <w:pPr>
        <w:spacing w:after="0"/>
        <w:ind w:firstLine="720" w:left="5040"/>
        <w:jc w:val="both"/>
      </w:pPr>
    </w:p>
    <w:p w:rsidRDefault="00B168F5" w:rsidP="00B168F5" w:rsidR="00B168F5">
      <w:pPr>
        <w:spacing w:after="0"/>
        <w:ind w:firstLine="720" w:left="5040"/>
        <w:jc w:val="both"/>
      </w:pPr>
      <w:r>
        <w:t xml:space="preserve">        Jasna Lekić, v. r.</w:t>
      </w:r>
    </w:p>
    <w:p w:rsidRDefault="00B168F5" w:rsidP="00B168F5" w:rsidR="00B168F5">
      <w:pPr>
        <w:spacing w:after="0"/>
        <w:ind w:firstLine="720" w:left="5040"/>
        <w:jc w:val="both"/>
      </w:pPr>
    </w:p>
    <w:p w:rsidRDefault="00B168F5" w:rsidP="00B168F5" w:rsidR="00B168F5">
      <w:pPr>
        <w:spacing w:after="0"/>
        <w:jc w:val="both"/>
      </w:pPr>
    </w:p>
    <w:p w:rsidRDefault="00B168F5" w:rsidP="00B168F5" w:rsidR="00B168F5">
      <w:pPr>
        <w:spacing w:after="0"/>
        <w:ind w:left="2832"/>
      </w:pPr>
      <w:r>
        <w:t xml:space="preserve">                                       Za točnost otpravka-ovlašteni službenik:</w:t>
      </w:r>
    </w:p>
    <w:p w:rsidRDefault="00B168F5" w:rsidP="00B168F5" w:rsidR="00B168F5">
      <w:pPr>
        <w:spacing w:after="0"/>
        <w:ind w:left="2832"/>
      </w:pPr>
    </w:p>
    <w:p w:rsidRDefault="00B168F5" w:rsidP="00B168F5" w:rsidR="00B168F5">
      <w:pPr>
        <w:spacing w:after="0"/>
        <w:ind w:left="2832"/>
      </w:pPr>
    </w:p>
    <w:p w:rsidRDefault="00B168F5" w:rsidP="00B168F5" w:rsidR="00B168F5">
      <w:pPr>
        <w:spacing w:after="0"/>
      </w:pPr>
    </w:p>
    <w:p w:rsidRDefault="00B168F5" w:rsidP="00B168F5" w:rsidR="00B168F5">
      <w:pPr>
        <w:spacing w:after="0"/>
      </w:pPr>
      <w:r>
        <w:tab/>
        <w:t>POUKA O PRAVNOM LIJEKU:</w:t>
      </w:r>
    </w:p>
    <w:p w:rsidRDefault="00B168F5" w:rsidP="00B168F5" w:rsidR="00B168F5">
      <w:pPr>
        <w:spacing w:after="0"/>
        <w:jc w:val="both"/>
        <w:rPr>
          <w:b/>
          <w:u w:val="single"/>
        </w:rPr>
      </w:pPr>
    </w:p>
    <w:p w:rsidRDefault="00B168F5" w:rsidP="00B168F5" w:rsidR="00B168F5">
      <w:pPr>
        <w:spacing w:after="0"/>
        <w:ind w:firstLine="708"/>
        <w:jc w:val="both"/>
      </w:pPr>
      <w:r>
        <w:t xml:space="preserve">Protiv ovog zaključka nije dopuštena žalba (čl.11.st.9. Stečajnog zakona). </w:t>
      </w:r>
    </w:p>
    <w:p w:rsidRDefault="00B168F5" w:rsidP="00B168F5" w:rsidR="00B168F5">
      <w:pPr>
        <w:spacing w:after="0"/>
        <w:ind w:firstLine="708"/>
        <w:jc w:val="both"/>
      </w:pPr>
    </w:p>
    <w:p w:rsidRDefault="00B168F5" w:rsidP="00B168F5" w:rsidR="00B168F5">
      <w:pPr>
        <w:spacing w:after="0"/>
        <w:ind w:firstLine="708"/>
        <w:jc w:val="both"/>
      </w:pPr>
    </w:p>
    <w:p w:rsidRDefault="00B168F5" w:rsidP="00B168F5" w:rsidR="00B168F5">
      <w:pPr>
        <w:spacing w:after="0"/>
        <w:jc w:val="both"/>
      </w:pPr>
    </w:p>
    <w:p w:rsidRDefault="00B168F5" w:rsidP="00B168F5" w:rsidR="00B168F5">
      <w:pPr>
        <w:pStyle w:val="Odlomakpopisa"/>
        <w:spacing w:after="0"/>
        <w:ind w:firstLine="708"/>
        <w:rPr>
          <w:rFonts w:cs="Times New Roman"/>
        </w:rPr>
      </w:pPr>
      <w:r>
        <w:rPr>
          <w:rFonts w:cs="Times New Roman"/>
        </w:rPr>
        <w:t>DNA : 1.</w:t>
      </w:r>
      <w:r>
        <w:t xml:space="preserve"> </w:t>
      </w:r>
      <w:r>
        <w:rPr>
          <w:rFonts w:cs="Times New Roman"/>
        </w:rPr>
        <w:t>Financijska agencija Zagreb, Ulica grada Vukovara 70</w:t>
      </w:r>
    </w:p>
    <w:p w:rsidRDefault="00B168F5" w:rsidP="00B168F5" w:rsidR="00AE649C" w:rsidRPr="00B168F5">
      <w:pPr>
        <w:pStyle w:val="Odlomakpopisa"/>
        <w:spacing w:after="0"/>
        <w:ind w:firstLine="708"/>
        <w:rPr>
          <w:rFonts w:cs="Times New Roman"/>
        </w:rPr>
      </w:pPr>
      <w:r>
        <w:rPr>
          <w:rFonts w:cs="Times New Roman"/>
        </w:rPr>
        <w:t xml:space="preserve">            2. Oculus d.o.o. Hrašćica, putem e-Oglasne ploča suda  </w:t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168F5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0BF4" w:rsidP="00537B78" w:rsidR="00C70BF4">
      <w:r>
        <w:separator/>
      </w:r>
    </w:p>
  </w:endnote>
  <w:endnote w:id="0" w:type="continuationSeparator">
    <w:p w:rsidRDefault="00C70BF4" w:rsidP="00537B78" w:rsidR="00C70B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0BF4" w:rsidP="00537B78" w:rsidR="00C70BF4">
      <w:r>
        <w:separator/>
      </w:r>
    </w:p>
  </w:footnote>
  <w:footnote w:id="0" w:type="continuationSeparator">
    <w:p w:rsidRDefault="00C70BF4" w:rsidP="00537B78" w:rsidR="00C70B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4C86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68F5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BF4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426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St-112/2015-316</izvorni_sadrzaj>
    <derivirana_varijabla naziv="DomainObject.Oznaka_1">St-112/2015-316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2015.</izvorni_sadrzaj>
    <derivirana_varijabla naziv="DomainObject.Predmet.DatumOsnivanja_1">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ISPLATA PLAĆA</izvorni_sadrzaj>
    <derivirana_varijabla naziv="DomainObject.Predmet.Opis_1">ISPLATA PLAĆA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St-112/2015</izvorni_sadrzaj>
    <derivirana_varijabla naziv="DomainObject.Predmet.OznakaBroj_1">St-112/2015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Ovr-24/18 od 17.10.2018.
ŽALBE 21.03.2017; 23.3.2017
ŽALBA 24.8.2018, 30.8.2018, ŽALBA 3.1.2019</izvorni_sadrzaj>
    <derivirana_varijabla naziv="DomainObject.Predmet.PrimjedbaSuca_1">Prileži Ovr-24/18 od 17.10.2018.
ŽALBE 21.03.2017; 23.3.2017
ŽALBA 24.8.2018, 30.8.2018, ŽALBA 3.1.2019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Poljoprivreda i prehrambena industrija VARAŽDINKA društvo s ograničenom odgovornošću</izvorni_sadrzaj>
    <derivirana_varijabla naziv="DomainObject.Predmet.ProtustrankaFormated_1">  Poljoprivreda i prehrambena industrija VARAŽDINKA društvo s ograničenom odgovornošću</derivirana_varijabla>
  </DomainObject.Predmet.ProtustrankaFormated>
  <DomainObject.Predmet.ProtustrankaFormatedOIB>
    <izvorni_sadrzaj>  Poljoprivreda i prehrambena industrija VARAŽDINKA društvo s ograničenom odgovornošću, OIB 32603561404</izvorni_sadrzaj>
    <derivirana_varijabla naziv="DomainObject.Predmet.ProtustrankaFormatedOIB_1">  Poljoprivreda i prehrambena industrija VARAŽDINKA društvo s ograničenom odgovornošću, OIB 32603561404</derivirana_varijabla>
  </DomainObject.Predmet.ProtustrankaFormatedOIB>
  <DomainObject.Predmet.ProtustrankaFormatedWithAdress>
    <izvorni_sadrzaj> Poljoprivreda i prehrambena industrija VARAŽDINKA društvo s ograničenom odgovornošću, Optujska 184, 42000 Varaždin</izvorni_sadrzaj>
    <derivirana_varijabla naziv="DomainObject.Predmet.ProtustrankaFormatedWithAdress_1"> Poljoprivreda i prehrambena industrija VARAŽDINKA društvo s ograničenom odgovornošću, Optujska 184, 42000 Varaždin</derivirana_varijabla>
  </DomainObject.Predmet.ProtustrankaFormatedWithAdress>
  <DomainObject.Predmet.ProtustrankaFormatedWithAdressOIB>
    <izvorni_sadrzaj> Poljoprivreda i prehrambena industrija VARAŽDINKA društvo s ograničenom odgovornošću, OIB 32603561404, Optujska 184, 42000 Varaždin</izvorni_sadrzaj>
    <derivirana_varijabla naziv="DomainObject.Predmet.ProtustrankaFormatedWithAdressOIB_1"> Poljoprivreda i prehrambena industrija VARAŽDINKA društvo s ograničenom odgovornošću, OIB 32603561404, Optujska 184, 42000 Varaždin</derivirana_varijabla>
  </DomainObject.Predmet.ProtustrankaFormatedWithAdressOIB>
  <DomainObject.Predmet.ProtustrankaWithAdress>
    <izvorni_sadrzaj>Poljoprivreda i prehrambena industrija VARAŽDINKA društvo s ograničenom odgovornošću Optujska 184, 42000 Varaždin</izvorni_sadrzaj>
    <derivirana_varijabla naziv="DomainObject.Predmet.ProtustrankaWithAdress_1">Poljoprivreda i prehrambena industrija VARAŽDINKA društvo s ograničenom odgovornošću Optujska 184, 42000 Varaždin</derivirana_varijabla>
  </DomainObject.Predmet.ProtustrankaWithAdress>
  <DomainObject.Predmet.ProtustrankaWithAdressOIB>
    <izvorni_sadrzaj>Poljoprivreda i prehrambena industrija VARAŽDINKA društvo s ograničenom odgovornošću, OIB 32603561404, Optujska 184, 42000 Varaždin</izvorni_sadrzaj>
    <derivirana_varijabla naziv="DomainObject.Predmet.ProtustrankaWithAdressOIB_1">Poljoprivreda i prehrambena industrija VARAŽDINKA društvo s ograničenom odgovornošću, OIB 32603561404, Optujska 184, 42000 Varaždin</derivirana_varijabla>
  </DomainObject.Predmet.ProtustrankaWithAdressOIB>
  <DomainObject.Predmet.ProtustrankaNazivFormated>
    <izvorni_sadrzaj>Poljoprivreda i prehrambena industrija VARAŽDINKA društvo s ograničenom odgovornošću</izvorni_sadrzaj>
    <derivirana_varijabla naziv="DomainObject.Predmet.ProtustrankaNazivFormated_1">Poljoprivreda i prehrambena industrija VARAŽDINKA društvo s ograničenom odgovornošću</derivirana_varijabla>
  </DomainObject.Predmet.ProtustrankaNazivFormated>
  <DomainObject.Predmet.ProtustrankaNazivFormatedOIB>
    <izvorni_sadrzaj>Poljoprivreda i prehrambena industrija VARAŽDINKA društvo s ograničenom odgovornošću, OIB 32603561404</izvorni_sadrzaj>
    <derivirana_varijabla naziv="DomainObject.Predmet.ProtustrankaNazivFormatedOIB_1">Poljoprivreda i prehrambena industrija VARAŽDINKA društvo s ograničenom odgovornošću, OIB 32603561404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6. veljače 2019.</izvorni_sadrzaj>
    <derivirana_varijabla naziv="DomainObject.Predmet.SpisIzvanSuda.DatumIzlazaSpisa_1">6. veljače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Goran Sodar; Suzana Zrinjski Sodar</izvorni_sadrzaj>
    <derivirana_varijabla naziv="DomainObject.Predmet.StrankaFormated_1">  Goran Sodar; Suzana Zrinjski Sodar</derivirana_varijabla>
  </DomainObject.Predmet.StrankaFormated>
  <DomainObject.Predmet.StrankaFormatedOIB>
    <izvorni_sadrzaj>  Goran Sodar, OIB 25947241101; Suzana Zrinjski Sodar, OIB 17906857361</izvorni_sadrzaj>
    <derivirana_varijabla naziv="DomainObject.Predmet.StrankaFormatedOIB_1">  Goran Sodar, OIB 25947241101; Suzana Zrinjski Sodar, OIB 17906857361</derivirana_varijabla>
  </DomainObject.Predmet.StrankaFormatedOIB>
  <DomainObject.Predmet.StrankaFormatedWithAdress>
    <izvorni_sadrzaj> Goran Sodar, Ulica Zagrebačka 25, 42204 Križanec; Suzana Zrinjski Sodar, Ulica Zagrebačka 25, 42204 Križanec</izvorni_sadrzaj>
    <derivirana_varijabla naziv="DomainObject.Predmet.StrankaFormatedWithAdress_1"> Goran Sodar, Ulica Zagrebačka 25, 42204 Križanec; Suzana Zrinjski Sodar, Ulica Zagrebačka 25, 42204 Križanec</derivirana_varijabla>
  </DomainObject.Predmet.StrankaFormatedWithAdress>
  <DomainObject.Predmet.StrankaFormatedWithAdressOIB>
    <izvorni_sadrzaj> Goran Sodar, OIB 25947241101, Ulica Zagrebačka 25, 42204 Križanec; Suzana Zrinjski Sodar, OIB 17906857361, Ulica Zagrebačka 25, 42204 Križanec</izvorni_sadrzaj>
    <derivirana_varijabla naziv="DomainObject.Predmet.StrankaFormatedWithAdressOIB_1"> Goran Sodar, OIB 25947241101, Ulica Zagrebačka 25, 42204 Križanec; Suzana Zrinjski Sodar, OIB 17906857361, Ulica Zagrebačka 25, 42204 Križanec</derivirana_varijabla>
  </DomainObject.Predmet.StrankaFormatedWithAdressOIB>
  <DomainObject.Predmet.StrankaWithAdress>
    <izvorni_sadrzaj>Goran Sodar Ulica Zagrebačka 25,42204 Križanec,Suzana Zrinjski Sodar Ulica Zagrebačka 25,42204 Križanec</izvorni_sadrzaj>
    <derivirana_varijabla naziv="DomainObject.Predmet.StrankaWithAdress_1">Goran Sodar Ulica Zagrebačka 25,42204 Križanec,Suzana Zrinjski Sodar Ulica Zagrebačka 25,42204 Križanec</derivirana_varijabla>
  </DomainObject.Predmet.StrankaWithAdress>
  <DomainObject.Predmet.StrankaWithAdressOIB>
    <izvorni_sadrzaj>Goran Sodar, OIB 25947241101, Ulica Zagrebačka 25,42204 Križanec,Suzana Zrinjski Sodar, OIB 17906857361, Ulica Zagrebačka 25,42204 Križanec</izvorni_sadrzaj>
    <derivirana_varijabla naziv="DomainObject.Predmet.StrankaWithAdressOIB_1">Goran Sodar, OIB 25947241101, Ulica Zagrebačka 25,42204 Križanec,Suzana Zrinjski Sodar, OIB 17906857361, Ulica Zagrebačka 25,42204 Križanec</derivirana_varijabla>
  </DomainObject.Predmet.StrankaWithAdressOIB>
  <DomainObject.Predmet.StrankaNazivFormated>
    <izvorni_sadrzaj>Goran Sodar,Suzana Zrinjski Sodar</izvorni_sadrzaj>
    <derivirana_varijabla naziv="DomainObject.Predmet.StrankaNazivFormated_1">Goran Sodar,Suzana Zrinjski Sodar</derivirana_varijabla>
  </DomainObject.Predmet.StrankaNazivFormated>
  <DomainObject.Predmet.StrankaNazivFormatedOIB>
    <izvorni_sadrzaj>Goran Sodar, OIB 25947241101,Suzana Zrinjski Sodar, OIB 17906857361</izvorni_sadrzaj>
    <derivirana_varijabla naziv="DomainObject.Predmet.StrankaNazivFormatedOIB_1">Goran Sodar, OIB 25947241101,Suzana Zrinjski Sodar, OIB 17906857361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Goran Sodar</item>
      <item>Suzana Zrinjski Sodar</item>
    </izvorni_sadrzaj>
    <derivirana_varijabla naziv="DomainObject.Predmet.StrankaListFormated_1">
      <item>Goran Sodar</item>
      <item>Suzana Zrinjski Sodar</item>
    </derivirana_varijabla>
  </DomainObject.Predmet.StrankaListFormated>
  <DomainObject.Predmet.StrankaListFormatedOIB>
    <izvorni_sadrzaj>
      <item>Goran Sodar, OIB 25947241101</item>
      <item>Suzana Zrinjski Sodar, OIB 17906857361</item>
    </izvorni_sadrzaj>
    <derivirana_varijabla naziv="DomainObject.Predmet.StrankaListFormatedOIB_1">
      <item>Goran Sodar, OIB 25947241101</item>
      <item>Suzana Zrinjski Sodar, OIB 17906857361</item>
    </derivirana_varijabla>
  </DomainObject.Predmet.StrankaListFormatedOIB>
  <DomainObject.Predmet.StrankaListFormatedWithAdress>
    <izvorni_sadrzaj>
      <item>Goran Sodar, Ulica Zagrebačka 25, 42204 Križanec</item>
      <item>Suzana Zrinjski Sodar, Ulica Zagrebačka 25, 42204 Križanec</item>
    </izvorni_sadrzaj>
    <derivirana_varijabla naziv="DomainObject.Predmet.StrankaListFormatedWithAdress_1">
      <item>Goran Sodar, Ulica Zagrebačka 25, 42204 Križanec</item>
      <item>Suzana Zrinjski Sodar, Ulica Zagrebačka 25, 42204 Križanec</item>
    </derivirana_varijabla>
  </DomainObject.Predmet.StrankaListFormatedWithAdress>
  <DomainObject.Predmet.StrankaListFormatedWithAdressOIB>
    <izvorni_sadrzaj>
      <item>Goran Sodar, OIB 25947241101, Ulica Zagrebačka 25, 42204 Križanec</item>
      <item>Suzana Zrinjski Sodar, OIB 17906857361, Ulica Zagrebačka 25, 42204 Križanec</item>
    </izvorni_sadrzaj>
    <derivirana_varijabla naziv="DomainObject.Predmet.StrankaListFormatedWithAdressOIB_1">
      <item>Goran Sodar, OIB 25947241101, Ulica Zagrebačka 25, 42204 Križanec</item>
      <item>Suzana Zrinjski Sodar, OIB 17906857361, Ulica Zagrebačka 25, 42204 Križanec</item>
    </derivirana_varijabla>
  </DomainObject.Predmet.StrankaListFormatedWithAdressOIB>
  <DomainObject.Predmet.StrankaListNazivFormated>
    <izvorni_sadrzaj>
      <item>Goran Sodar</item>
      <item>Suzana Zrinjski Sodar</item>
    </izvorni_sadrzaj>
    <derivirana_varijabla naziv="DomainObject.Predmet.StrankaListNazivFormated_1">
      <item>Goran Sodar</item>
      <item>Suzana Zrinjski Sodar</item>
    </derivirana_varijabla>
  </DomainObject.Predmet.StrankaListNazivFormated>
  <DomainObject.Predmet.StrankaListNazivFormatedOIB>
    <izvorni_sadrzaj>
      <item>Goran Sodar, OIB 25947241101</item>
      <item>Suzana Zrinjski Sodar, OIB 17906857361</item>
    </izvorni_sadrzaj>
    <derivirana_varijabla naziv="DomainObject.Predmet.StrankaListNazivFormatedOIB_1">
      <item>Goran Sodar, OIB 25947241101</item>
      <item>Suzana Zrinjski Sodar, OIB 17906857361</item>
    </derivirana_varijabla>
  </DomainObject.Predmet.StrankaListNazivFormatedOIB>
  <DomainObject.Predmet.ProtuStrankaListFormated>
    <izvorni_sadrzaj>
      <item>Poljoprivreda i prehrambena industrija VARAŽDINKA društvo s ograničenom odgovornošću</item>
    </izvorni_sadrzaj>
    <derivirana_varijabla naziv="DomainObject.Predmet.ProtuStrankaListFormated_1">
      <item>Poljoprivreda i prehrambena industrija VARAŽDINKA društvo s ograničenom odgovornošću</item>
    </derivirana_varijabla>
  </DomainObject.Predmet.ProtuStrankaListFormated>
  <DomainObject.Predmet.ProtuStrankaListFormatedOIB>
    <izvorni_sadrzaj>
      <item>Poljoprivreda i prehrambena industrija VARAŽDINKA društvo s ograničenom odgovornošću, OIB 32603561404</item>
    </izvorni_sadrzaj>
    <derivirana_varijabla naziv="DomainObject.Predmet.ProtuStrankaListFormatedOIB_1">
      <item>Poljoprivreda i prehrambena industrija VARAŽDINKA društvo s ograničenom odgovornošću, OIB 32603561404</item>
    </derivirana_varijabla>
  </DomainObject.Predmet.ProtuStrankaListFormatedOIB>
  <DomainObject.Predmet.ProtuStrankaListFormatedWithAdress>
    <izvorni_sadrzaj>
      <item>Poljoprivreda i prehrambena industrija VARAŽDINKA društvo s ograničenom odgovornošću, Optujska 184, 42000 Varaždin</item>
    </izvorni_sadrzaj>
    <derivirana_varijabla naziv="DomainObject.Predmet.ProtuStrankaListFormatedWithAdress_1">
      <item>Poljoprivreda i prehrambena industrija VARAŽDINKA društvo s ograničenom odgovornošću, Optujska 184, 42000 Varaždin</item>
    </derivirana_varijabla>
  </DomainObject.Predmet.ProtuStrankaListFormatedWithAdress>
  <DomainObject.Predmet.ProtuStrankaListFormatedWithAdressOIB>
    <izvorni_sadrzaj>
      <item>Poljoprivreda i prehrambena industrija VARAŽDINKA društvo s ograničenom odgovornošću, OIB 32603561404, Optujska 184, 42000 Varaždin</item>
    </izvorni_sadrzaj>
    <derivirana_varijabla naziv="DomainObject.Predmet.ProtuStrankaListFormatedWithAdressOIB_1">
      <item>Poljoprivreda i prehrambena industrija VARAŽDINKA društvo s ograničenom odgovornošću, OIB 32603561404, Optujska 184, 42000 Varaždin</item>
    </derivirana_varijabla>
  </DomainObject.Predmet.ProtuStrankaListFormatedWithAdressOIB>
  <DomainObject.Predmet.ProtuStrankaListNazivFormated>
    <izvorni_sadrzaj>
      <item>Poljoprivreda i prehrambena industrija VARAŽDINKA društvo s ograničenom odgovornošću</item>
    </izvorni_sadrzaj>
    <derivirana_varijabla naziv="DomainObject.Predmet.ProtuStrankaListNazivFormated_1">
      <item>Poljoprivreda i prehrambena industrija VARAŽDINKA društvo s ograničenom odgovornošću</item>
    </derivirana_varijabla>
  </DomainObject.Predmet.ProtuStrankaListNazivFormated>
  <DomainObject.Predmet.ProtuStrankaListNazivFormatedOIB>
    <izvorni_sadrzaj>
      <item>Poljoprivreda i prehrambena industrija VARAŽDINKA društvo s ograničenom odgovornošću, OIB 32603561404</item>
    </izvorni_sadrzaj>
    <derivirana_varijabla naziv="DomainObject.Predmet.ProtuStrankaListNazivFormatedOIB_1">
      <item>Poljoprivreda i prehrambena industrija VARAŽDINKA društvo s ograničenom odgovornošću, OIB 32603561404</item>
    </derivirana_varijabla>
  </DomainObject.Predmet.ProtuStrankaListNazivFormatedOIB>
  <DomainObject.Predmet.OstaliListFormated>
    <izvorni_sadrzaj>
      <item>Državna geodetska uprava, Ured za katastar</item>
      <item>Financijska agencija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Grubeša i partneri</item>
      <item>Mirjana Sajko</item>
      <item>Ljubomir Valković</item>
      <item>Agencija za osiguranje radničkih potraživanja u slučaju stečaja poslodavca</item>
      <item>OPĆINA CESTICA</item>
      <item>Ivan Majhen</item>
      <item>Željko Notersberg</item>
      <item>Domagoj Krpina,odvjetnik</item>
      <item>Odvjetničko društvo BRLEČIĆ &amp; partneri, javno trgovačko društvo za obavljanje odvjetničkih poslova</item>
      <item>Ivan Hudoletnjak</item>
      <item>RH Varaždinska županija - Župan</item>
      <item>RH Varaždinska županija</item>
      <item>Mirko Ramušćak, odvjetnik</item>
      <item>Kristijan Horvat, odvjetnik</item>
      <item>Tihomir Zebec,odvjetnik</item>
      <item>Kristina Bajsić Bogović,odvjetnica</item>
      <item>AKTIVA KAPITAL društvo s ograničenom odgovornošću za trgovinu i usluge i turistička agencija</item>
      <item>prof. dr. sc. Miroslav Bača</item>
      <item>MAĐARIĆ &amp; LUI - odvjetničko društvo d.o.o.</item>
      <item>Vesna Ožinger</item>
      <item>BERNARDA društvo s ograničenom odgovornošću za proizvodnju namještaja, trgovinu i posredovanje u trgovini</item>
      <item>KorBox d.o.o. za trgovinu i usluge</item>
      <item>ALBA - MONT društvo s ograničenom odgovornošću za proizvodnju, usluge i trgovinu</item>
      <item>Financijska agencija</item>
      <item>Željka Brlečić</item>
      <item>OCULUS društvo s ograničenom odgovornoću za elektroinstalacije i montažu</item>
    </izvorni_sadrzaj>
    <derivirana_varijabla naziv="DomainObject.Predmet.OstaliListFormated_1">
      <item>Državna geodetska uprava, Ured za katastar</item>
      <item>Financijska agencija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Grubeša i partneri</item>
      <item>Mirjana Sajko</item>
      <item>Ljubomir Valković</item>
      <item>Agencija za osiguranje radničkih potraživanja u slučaju stečaja poslodavca</item>
      <item>OPĆINA CESTICA</item>
      <item>Ivan Majhen</item>
      <item>Željko Notersberg</item>
      <item>Domagoj Krpina,odvjetnik</item>
      <item>Odvjetničko društvo BRLEČIĆ &amp; partneri, javno trgovačko društvo za obavljanje odvjetničkih poslova</item>
      <item>Ivan Hudoletnjak</item>
      <item>RH Varaždinska županija - Župan</item>
      <item>RH Varaždinska županija</item>
      <item>Mirko Ramušćak, odvjetnik</item>
      <item>Kristijan Horvat, odvjetnik</item>
      <item>Tihomir Zebec,odvjetnik</item>
      <item>Kristina Bajsić Bogović,odvjetnica</item>
      <item>AKTIVA KAPITAL društvo s ograničenom odgovornošću za trgovinu i usluge i turistička agencija</item>
      <item>prof. dr. sc. Miroslav Bača</item>
      <item>MAĐARIĆ &amp; LUI - odvjetničko društvo d.o.o.</item>
      <item>Vesna Ožinger</item>
      <item>BERNARDA društvo s ograničenom odgovornošću za proizvodnju namještaja, trgovinu i posredovanje u trgovini</item>
      <item>KorBox d.o.o. za trgovinu i usluge</item>
      <item>ALBA - MONT društvo s ograničenom odgovornošću za proizvodnju, usluge i trgovinu</item>
      <item>Financijska agencija</item>
      <item>Željka Brlečić</item>
      <item>OCULUS društvo s ograničenom odgovornoću za elektroinstalacije i montažu</item>
    </derivirana_varijabla>
  </DomainObject.Predmet.OstaliListFormated>
  <DomainObject.Predmet.OstaliListFormatedOIB>
    <izvorni_sadrzaj>
      <item>Državna geodetska uprava, Ured za katastar</item>
      <item>Financijska agencija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Makar, OIB 49218337993</item>
      <item>Neven Cmrečki</item>
      <item>Županijsko državno odvjetništvo u Varaždinu</item>
      <item>OD Grubeša i partneri</item>
      <item>Mirjana Sajko, OIB 81279096708</item>
      <item>Ljubomir Valković</item>
      <item>Agencija za osiguranje radničkih potraživanja u slučaju stečaja poslodavca</item>
      <item>OPĆINA CESTICA, OIB 92031563169</item>
      <item>Ivan Majhen, OIB 86534455118</item>
      <item>Željko Notersberg, OIB 10269856523</item>
      <item>Domagoj Krpina,odvjetnik, OIB 82326941303</item>
      <item>Odvjetničko društvo BRLEČIĆ &amp; partneri, javno trgovačko društvo za obavljanje odvjetničkih poslova, OIB 75277763692</item>
      <item>Ivan Hudoletnjak, OIB 29908358361</item>
      <item>RH Varaždinska županija - Župan</item>
      <item>RH Varaždinska županija, OIB 15877210917</item>
      <item>Mirko Ramušćak, odvjetnik, OIB 14383492310</item>
      <item>Kristijan Horvat, odvjetnik</item>
      <item>Tihomir Zebec,odvjetnik</item>
      <item>Kristina Bajsić Bogović,odvjetnica, OIB 80538607135</item>
      <item>AKTIVA KAPITAL društvo s ograničenom odgovornošću za trgovinu i usluge i turistička agencija, OIB 60869680078</item>
      <item>prof. dr. sc. Miroslav Bača</item>
      <item>MAĐARIĆ &amp; LUI - odvjetničko društvo d.o.o., OIB 27355904472</item>
      <item>Vesna Ožinger, OIB 43483820395</item>
      <item>BERNARDA društvo s ograničenom odgovornošću za proizvodnju namještaja, trgovinu i posredovanje u trgovini, OIB 24476216342</item>
      <item>KorBox d.o.o. za trgovinu i usluge, OIB 54253942164</item>
      <item>ALBA - MONT društvo s ograničenom odgovornošću za proizvodnju, usluge i trgovinu, OIB 15750721820</item>
      <item>Financijska agencija, OIB 85821130368</item>
      <item>Željka Brlečić, OIB 72410036068</item>
      <item>OCULUS društvo s ograničenom odgovornoću za elektroinstalacije i montažu, OIB 41963706283</item>
    </izvorni_sadrzaj>
    <derivirana_varijabla naziv="DomainObject.Predmet.OstaliListFormatedOIB_1">
      <item>Državna geodetska uprava, Ured za katastar</item>
      <item>Financijska agencija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Makar, OIB 49218337993</item>
      <item>Neven Cmrečki</item>
      <item>Županijsko državno odvjetništvo u Varaždinu</item>
      <item>OD Grubeša i partneri</item>
      <item>Mirjana Sajko, OIB 81279096708</item>
      <item>Ljubomir Valković</item>
      <item>Agencija za osiguranje radničkih potraživanja u slučaju stečaja poslodavca</item>
      <item>OPĆINA CESTICA, OIB 92031563169</item>
      <item>Ivan Majhen, OIB 86534455118</item>
      <item>Željko Notersberg, OIB 10269856523</item>
      <item>Domagoj Krpina,odvjetnik, OIB 82326941303</item>
      <item>Odvjetničko društvo BRLEČIĆ &amp; partneri, javno trgovačko društvo za obavljanje odvjetničkih poslova, OIB 75277763692</item>
      <item>Ivan Hudoletnjak, OIB 29908358361</item>
      <item>RH Varaždinska županija - Župan</item>
      <item>RH Varaždinska županija, OIB 15877210917</item>
      <item>Mirko Ramušćak, odvjetnik, OIB 14383492310</item>
      <item>Kristijan Horvat, odvjetnik</item>
      <item>Tihomir Zebec,odvjetnik</item>
      <item>Kristina Bajsić Bogović,odvjetnica, OIB 80538607135</item>
      <item>AKTIVA KAPITAL društvo s ograničenom odgovornošću za trgovinu i usluge i turistička agencija, OIB 60869680078</item>
      <item>prof. dr. sc. Miroslav Bača</item>
      <item>MAĐARIĆ &amp; LUI - odvjetničko društvo d.o.o., OIB 27355904472</item>
      <item>Vesna Ožinger, OIB 43483820395</item>
      <item>BERNARDA društvo s ograničenom odgovornošću za proizvodnju namještaja, trgovinu i posredovanje u trgovini, OIB 24476216342</item>
      <item>KorBox d.o.o. za trgovinu i usluge, OIB 54253942164</item>
      <item>ALBA - MONT društvo s ograničenom odgovornošću za proizvodnju, usluge i trgovinu, OIB 15750721820</item>
      <item>Financijska agencija, OIB 85821130368</item>
      <item>Željka Brlečić, OIB 72410036068</item>
      <item>OCULUS društvo s ograničenom odgovornoću za elektroinstalacije i montažu, OIB 41963706283</item>
    </derivirana_varijabla>
  </DomainObject.Predmet.OstaliListFormatedOIB>
  <DomainObject.Predmet.OstaliListFormatedWithAdress>
    <izvorni_sadrzaj>
      <item>Državna geodetska uprava, Ured za katastar, Stanka Vraza 4, 42000 Varaždin</item>
      <item>Financijska agencija</item>
      <item>RH Ministarstvo unutarnjih poslova, Policijska uprava Varaždinska</item>
      <item>RH Općinski sud u Varaždinu, Zemljišno-knjižni odjel</item>
      <item>Porezna uprava Područni ured sjeverna Hrvatska Ispostava Varaždin, Graberje 1, 42000 Varaždin</item>
      <item>Stanko Makar, Petra Zrinskog 3, 42230 Ludbreg</item>
      <item>Neven Cmrečki</item>
      <item>Županijsko državno odvjetništvo u Varaždinu</item>
      <item>OD Grubeša i partneri, Iblerov trg 10/V, 10000 Zagreb</item>
      <item>Mirjana Sajko, Gupčeva Zvijezda 3, 10000 Zagreb</item>
      <item>Ljubomir Valković</item>
      <item>Agencija za osiguranje radničkih potraživanja u slučaju stečaja poslodavca, Frankopanska 11, 10000 Zagreb</item>
      <item>OPĆINA CESTICA, Dravska 1, 42208 Cestica</item>
      <item>Ivan Majhen, Križovljangrad 4, 42208 Cestica</item>
      <item>Željko Notersberg, Križovljangrad 6, 42208 Cestica</item>
      <item>Domagoj Krpina,odvjetnik, Petra Preradovića 17/III, 42000 Varaždin</item>
      <item>Odvjetničko društvo BRLEČIĆ &amp; partneri, javno trgovačko društvo za obavljanje odvjetničkih poslova, Optujska ulica 25/1, 42000 Varaždin</item>
      <item>Ivan Hudoletnjak, Ulica Katarine Zrinski 18, 48000 Koprivnica</item>
      <item>RH Varaždinska županija - Župan, p.p. 165, 42000 Varaždin</item>
      <item>RH Varaždinska županija, Franjevački trg 7, 42000 Varaždin</item>
      <item>Mirko Ramušćak, odvjetnik</item>
      <item>Kristijan Horvat, odvjetnik, Supilova 7/B, 42000 Varaždin</item>
      <item>Tihomir Zebec,odvjetnik, Supilova 7/B, 42000 Varaždin</item>
      <item>Kristina Bajsić Bogović,odvjetnica, Ulica Tina Ujevića 39, 42000 Varaždin</item>
      <item>AKTIVA KAPITAL društvo s ograničenom odgovornošću za trgovinu i usluge i turistička agencija, Marcani 131/c, 52403 Gračišće</item>
      <item>prof. dr. sc. Miroslav Bača, Bana Josipa Jelačića 13, 35400 Nova Gradiška</item>
      <item>MAĐARIĆ &amp; LUI - odvjetničko društvo d.o.o., Zelinska 4, 10000 Zagreb</item>
      <item>Vesna Ožinger, Zagrebačka Ulica 229, 42000 Varaždin</item>
      <item>BERNARDA društvo s ograničenom odgovornošću za proizvodnju namještaja, trgovinu i posredovanje u trgovini, Čakovečka 136/A, 40000 Pušćine</item>
      <item>KorBox d.o.o. za trgovinu i usluge, Trgovačka 6, 10000 Zagreb</item>
      <item>ALBA - MONT društvo s ograničenom odgovornošću za proizvodnju, usluge i trgovinu, Varaždinska ulica 197, 42208 Gornje Vratno</item>
      <item>Financijska agencija, Ulica grada Vukovara 70, 10000 Zagreb</item>
      <item>Željka Brlečić, Optujska ulica 25/I, 42000 Varaždin</item>
      <item>OCULUS društvo s ograničenom odgovornoću za elektroinstalacije i montažu, Petra Zrinskog 1, 42000 Hrašćica</item>
    </izvorni_sadrzaj>
    <derivirana_varijabla naziv="DomainObject.Predmet.OstaliListFormatedWithAdress_1">
      <item>Državna geodetska uprava, Ured za katastar, Stanka Vraza 4, 42000 Varaždin</item>
      <item>Financijska agencija</item>
      <item>RH Ministarstvo unutarnjih poslova, Policijska uprava Varaždinska</item>
      <item>RH Općinski sud u Varaždinu, Zemljišno-knjižni odjel</item>
      <item>Porezna uprava Područni ured sjeverna Hrvatska Ispostava Varaždin, Graberje 1, 42000 Varaždin</item>
      <item>Stanko Makar, Petra Zrinskog 3, 42230 Ludbreg</item>
      <item>Neven Cmrečki</item>
      <item>Županijsko državno odvjetništvo u Varaždinu</item>
      <item>OD Grubeša i partneri, Iblerov trg 10/V, 10000 Zagreb</item>
      <item>Mirjana Sajko, Gupčeva Zvijezda 3, 10000 Zagreb</item>
      <item>Ljubomir Valković</item>
      <item>Agencija za osiguranje radničkih potraživanja u slučaju stečaja poslodavca, Frankopanska 11, 10000 Zagreb</item>
      <item>OPĆINA CESTICA, Dravska 1, 42208 Cestica</item>
      <item>Ivan Majhen, Križovljangrad 4, 42208 Cestica</item>
      <item>Željko Notersberg, Križovljangrad 6, 42208 Cestica</item>
      <item>Domagoj Krpina,odvjetnik, Petra Preradovića 17/III, 42000 Varaždin</item>
      <item>Odvjetničko društvo BRLEČIĆ &amp; partneri, javno trgovačko društvo za obavljanje odvjetničkih poslova, Optujska ulica 25/1, 42000 Varaždin</item>
      <item>Ivan Hudoletnjak, Ulica Katarine Zrinski 18, 48000 Koprivnica</item>
      <item>RH Varaždinska županija - Župan, p.p. 165, 42000 Varaždin</item>
      <item>RH Varaždinska županija, Franjevački trg 7, 42000 Varaždin</item>
      <item>Mirko Ramušćak, odvjetnik</item>
      <item>Kristijan Horvat, odvjetnik, Supilova 7/B, 42000 Varaždin</item>
      <item>Tihomir Zebec,odvjetnik, Supilova 7/B, 42000 Varaždin</item>
      <item>Kristina Bajsić Bogović,odvjetnica, Ulica Tina Ujevića 39, 42000 Varaždin</item>
      <item>AKTIVA KAPITAL društvo s ograničenom odgovornošću za trgovinu i usluge i turistička agencija, Marcani 131/c, 52403 Gračišće</item>
      <item>prof. dr. sc. Miroslav Bača, Bana Josipa Jelačića 13, 35400 Nova Gradiška</item>
      <item>MAĐARIĆ &amp; LUI - odvjetničko društvo d.o.o., Zelinska 4, 10000 Zagreb</item>
      <item>Vesna Ožinger, Zagrebačka Ulica 229, 42000 Varaždin</item>
      <item>BERNARDA društvo s ograničenom odgovornošću za proizvodnju namještaja, trgovinu i posredovanje u trgovini, Čakovečka 136/A, 40000 Pušćine</item>
      <item>KorBox d.o.o. za trgovinu i usluge, Trgovačka 6, 10000 Zagreb</item>
      <item>ALBA - MONT društvo s ograničenom odgovornošću za proizvodnju, usluge i trgovinu, Varaždinska ulica 197, 42208 Gornje Vratno</item>
      <item>Financijska agencija, Ulica grada Vukovara 70, 10000 Zagreb</item>
      <item>Željka Brlečić, Optujska ulica 25/I, 42000 Varaždin</item>
      <item>OCULUS društvo s ograničenom odgovornoću za elektroinstalacije i montažu, Petra Zrinskog 1, 42000 Hrašćica</item>
    </derivirana_varijabla>
  </DomainObject.Predmet.OstaliListFormatedWithAdress>
  <DomainObject.Predmet.OstaliListFormatedWithAdressOIB>
    <izvorni_sadrzaj>
      <item>Državna geodetska uprava, Ured za katastar, Stanka Vraza 4, 42000 Varaždin</item>
      <item>Financijska agencija</item>
      <item>RH Ministarstvo unutarnjih poslova, Policijska uprava Varaždinska</item>
      <item>RH Općinski sud u Varaždinu, Zemljišno-knjižni odjel</item>
      <item>Porezna uprava Područni ured sjeverna Hrvatska Ispostava Varaždin, Graberje 1, 42000 Varaždin</item>
      <item>Stanko Makar, OIB 49218337993, Petra Zrinskog 3, 42230 Ludbreg</item>
      <item>Neven Cmrečki</item>
      <item>Županijsko državno odvjetništvo u Varaždinu</item>
      <item>OD Grubeša i partneri, Iblerov trg 10/V, 10000 Zagreb</item>
      <item>Mirjana Sajko, OIB 81279096708, Gupčeva Zvijezda 3, 10000 Zagreb</item>
      <item>Ljubomir Valković</item>
      <item>Agencija za osiguranje radničkih potraživanja u slučaju stečaja poslodavca, Frankopanska 11, 10000 Zagreb</item>
      <item>OPĆINA CESTICA, OIB 92031563169, Dravska 1, 42208 Cestica</item>
      <item>Ivan Majhen, OIB 86534455118, Križovljangrad 4, 42208 Cestica</item>
      <item>Željko Notersberg, OIB 10269856523, Križovljangrad 6, 42208 Cestica</item>
      <item>Domagoj Krpina,odvjetnik, OIB 82326941303, Petra Preradovića 17/III, 42000 Varaždin</item>
      <item>Odvjetničko društvo BRLEČIĆ &amp; partneri, javno trgovačko društvo za obavljanje odvjetničkih poslova, OIB 75277763692, Optujska ulica 25/1, 42000 Varaždin</item>
      <item>Ivan Hudoletnjak, OIB 29908358361, Ulica Katarine Zrinski 18, 48000 Koprivnica</item>
      <item>RH Varaždinska županija - Župan, p.p. 165, 42000 Varaždin</item>
      <item>RH Varaždinska županija, OIB 15877210917, Franjevački trg 7, 42000 Varaždin</item>
      <item>Mirko Ramušćak, odvjetnik, OIB 14383492310</item>
      <item>Kristijan Horvat, odvjetnik, Supilova 7/B, 42000 Varaždin</item>
      <item>Tihomir Zebec,odvjetnik, Supilova 7/B, 42000 Varaždin</item>
      <item>Kristina Bajsić Bogović,odvjetnica, OIB 80538607135, Ulica Tina Ujevića 39, 42000 Varaždin</item>
      <item>AKTIVA KAPITAL društvo s ograničenom odgovornošću za trgovinu i usluge i turistička agencija, OIB 60869680078, Marcani 131/c, 52403 Gračišće</item>
      <item>prof. dr. sc. Miroslav Bača, Bana Josipa Jelačića 13, 35400 Nova Gradiška</item>
      <item>MAĐARIĆ &amp; LUI - odvjetničko društvo d.o.o., OIB 27355904472, Zelinska 4, 10000 Zagreb</item>
      <item>Vesna Ožinger, OIB 43483820395, Zagrebačka Ulica 229, 42000 Varaždin</item>
      <item>BERNARDA društvo s ograničenom odgovornošću za proizvodnju namještaja, trgovinu i posredovanje u trgovini, OIB 24476216342, Čakovečka 136/A, 40000 Pušćine</item>
      <item>KorBox d.o.o. za trgovinu i usluge, OIB 54253942164, Trgovačka 6, 10000 Zagreb</item>
      <item>ALBA - MONT društvo s ograničenom odgovornošću za proizvodnju, usluge i trgovinu, OIB 15750721820, Varaždinska ulica 197, 42208 Gornje Vratno</item>
      <item>Financijska agencija, OIB 85821130368, Ulica grada Vukovara 70, 10000 Zagreb</item>
      <item>Željka Brlečić, OIB 72410036068, Optujska ulica 25/I, 42000 Varaždin</item>
      <item>OCULUS društvo s ograničenom odgovornoću za elektroinstalacije i montažu, OIB 41963706283, Petra Zrinskog 1, 42000 Hrašćica</item>
    </izvorni_sadrzaj>
    <derivirana_varijabla naziv="DomainObject.Predmet.OstaliListFormatedWithAdressOIB_1">
      <item>Državna geodetska uprava, Ured za katastar, Stanka Vraza 4, 42000 Varaždin</item>
      <item>Financijska agencija</item>
      <item>RH Ministarstvo unutarnjih poslova, Policijska uprava Varaždinska</item>
      <item>RH Općinski sud u Varaždinu, Zemljišno-knjižni odjel</item>
      <item>Porezna uprava Područni ured sjeverna Hrvatska Ispostava Varaždin, Graberje 1, 42000 Varaždin</item>
      <item>Stanko Makar, OIB 49218337993, Petra Zrinskog 3, 42230 Ludbreg</item>
      <item>Neven Cmrečki</item>
      <item>Županijsko državno odvjetništvo u Varaždinu</item>
      <item>OD Grubeša i partneri, Iblerov trg 10/V, 10000 Zagreb</item>
      <item>Mirjana Sajko, OIB 81279096708, Gupčeva Zvijezda 3, 10000 Zagreb</item>
      <item>Ljubomir Valković</item>
      <item>Agencija za osiguranje radničkih potraživanja u slučaju stečaja poslodavca, Frankopanska 11, 10000 Zagreb</item>
      <item>OPĆINA CESTICA, OIB 92031563169, Dravska 1, 42208 Cestica</item>
      <item>Ivan Majhen, OIB 86534455118, Križovljangrad 4, 42208 Cestica</item>
      <item>Željko Notersberg, OIB 10269856523, Križovljangrad 6, 42208 Cestica</item>
      <item>Domagoj Krpina,odvjetnik, OIB 82326941303, Petra Preradovića 17/III, 42000 Varaždin</item>
      <item>Odvjetničko društvo BRLEČIĆ &amp; partneri, javno trgovačko društvo za obavljanje odvjetničkih poslova, OIB 75277763692, Optujska ulica 25/1, 42000 Varaždin</item>
      <item>Ivan Hudoletnjak, OIB 29908358361, Ulica Katarine Zrinski 18, 48000 Koprivnica</item>
      <item>RH Varaždinska županija - Župan, p.p. 165, 42000 Varaždin</item>
      <item>RH Varaždinska županija, OIB 15877210917, Franjevački trg 7, 42000 Varaždin</item>
      <item>Mirko Ramušćak, odvjetnik, OIB 14383492310</item>
      <item>Kristijan Horvat, odvjetnik, Supilova 7/B, 42000 Varaždin</item>
      <item>Tihomir Zebec,odvjetnik, Supilova 7/B, 42000 Varaždin</item>
      <item>Kristina Bajsić Bogović,odvjetnica, OIB 80538607135, Ulica Tina Ujevića 39, 42000 Varaždin</item>
      <item>AKTIVA KAPITAL društvo s ograničenom odgovornošću za trgovinu i usluge i turistička agencija, OIB 60869680078, Marcani 131/c, 52403 Gračišće</item>
      <item>prof. dr. sc. Miroslav Bača, Bana Josipa Jelačića 13, 35400 Nova Gradiška</item>
      <item>MAĐARIĆ &amp; LUI - odvjetničko društvo d.o.o., OIB 27355904472, Zelinska 4, 10000 Zagreb</item>
      <item>Vesna Ožinger, OIB 43483820395, Zagrebačka Ulica 229, 42000 Varaždin</item>
      <item>BERNARDA društvo s ograničenom odgovornošću za proizvodnju namještaja, trgovinu i posredovanje u trgovini, OIB 24476216342, Čakovečka 136/A, 40000 Pušćine</item>
      <item>KorBox d.o.o. za trgovinu i usluge, OIB 54253942164, Trgovačka 6, 10000 Zagreb</item>
      <item>ALBA - MONT društvo s ograničenom odgovornošću za proizvodnju, usluge i trgovinu, OIB 15750721820, Varaždinska ulica 197, 42208 Gornje Vratno</item>
      <item>Financijska agencija, OIB 85821130368, Ulica grada Vukovara 70, 10000 Zagreb</item>
      <item>Željka Brlečić, OIB 72410036068, Optujska ulica 25/I, 42000 Varaždin</item>
      <item>OCULUS društvo s ograničenom odgovornoću za elektroinstalacije i montažu, OIB 41963706283, Petra Zrinskog 1, 42000 Hrašćica</item>
    </derivirana_varijabla>
  </DomainObject.Predmet.OstaliListFormatedWithAdressOIB>
  <DomainObject.Predmet.OstaliListNazivFormated>
    <izvorni_sadrzaj>
      <item>Državna geodetska uprava, Ured za katastar</item>
      <item>Financijska agencija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Grubeša i partneri</item>
      <item>Mirjana Sajko</item>
      <item>Ljubomir Valković</item>
      <item>Agencija za osiguranje radničkih potraživanja u slučaju stečaja poslodavca</item>
      <item>OPĆINA CESTICA</item>
      <item>Ivan Majhen</item>
      <item>Željko Notersberg</item>
      <item>Domagoj Krpina,odvjetnik</item>
      <item>Odvjetničko društvo BRLEČIĆ &amp; partneri, javno trgovačko društvo za obavljanje odvjetničkih poslova</item>
      <item>Ivan Hudoletnjak</item>
      <item>RH Varaždinska županija - Župan</item>
      <item>RH Varaždinska županija</item>
      <item>Mirko Ramušćak, odvjetnik</item>
      <item>Kristijan Horvat, odvjetnik</item>
      <item>Tihomir Zebec,odvjetnik</item>
      <item>Kristina Bajsić Bogović,odvjetnica</item>
      <item>AKTIVA KAPITAL društvo s ograničenom odgovornošću za trgovinu i usluge i turistička agencija</item>
      <item>prof. dr. sc. Miroslav Bača</item>
      <item>MAĐARIĆ &amp; LUI - odvjetničko društvo d.o.o.</item>
      <item>Vesna Ožinger</item>
      <item>BERNARDA društvo s ograničenom odgovornošću za proizvodnju namještaja, trgovinu i posredovanje u trgovini</item>
      <item>KorBox d.o.o. za trgovinu i usluge</item>
      <item>ALBA - MONT društvo s ograničenom odgovornošću za proizvodnju, usluge i trgovinu</item>
      <item>Financijska agencija</item>
      <item>Željka Brlečić</item>
      <item>OCULUS društvo s ograničenom odgovornoću za elektroinstalacije i montažu</item>
    </izvorni_sadrzaj>
    <derivirana_varijabla naziv="DomainObject.Predmet.OstaliListNazivFormated_1">
      <item>Državna geodetska uprava, Ured za katastar</item>
      <item>Financijska agencija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Grubeša i partneri</item>
      <item>Mirjana Sajko</item>
      <item>Ljubomir Valković</item>
      <item>Agencija za osiguranje radničkih potraživanja u slučaju stečaja poslodavca</item>
      <item>OPĆINA CESTICA</item>
      <item>Ivan Majhen</item>
      <item>Željko Notersberg</item>
      <item>Domagoj Krpina,odvjetnik</item>
      <item>Odvjetničko društvo BRLEČIĆ &amp; partneri, javno trgovačko društvo za obavljanje odvjetničkih poslova</item>
      <item>Ivan Hudoletnjak</item>
      <item>RH Varaždinska županija - Župan</item>
      <item>RH Varaždinska županija</item>
      <item>Mirko Ramušćak, odvjetnik</item>
      <item>Kristijan Horvat, odvjetnik</item>
      <item>Tihomir Zebec,odvjetnik</item>
      <item>Kristina Bajsić Bogović,odvjetnica</item>
      <item>AKTIVA KAPITAL društvo s ograničenom odgovornošću za trgovinu i usluge i turistička agencija</item>
      <item>prof. dr. sc. Miroslav Bača</item>
      <item>MAĐARIĆ &amp; LUI - odvjetničko društvo d.o.o.</item>
      <item>Vesna Ožinger</item>
      <item>BERNARDA društvo s ograničenom odgovornošću za proizvodnju namještaja, trgovinu i posredovanje u trgovini</item>
      <item>KorBox d.o.o. za trgovinu i usluge</item>
      <item>ALBA - MONT društvo s ograničenom odgovornošću za proizvodnju, usluge i trgovinu</item>
      <item>Financijska agencija</item>
      <item>Željka Brlečić</item>
      <item>OCULUS društvo s ograničenom odgovornoću za elektroinstalacije i montažu</item>
    </derivirana_varijabla>
  </DomainObject.Predmet.OstaliListNazivFormated>
  <DomainObject.Predmet.OstaliListNazivFormatedOIB>
    <izvorni_sadrzaj>
      <item>Državna geodetska uprava, Ured za katastar</item>
      <item>Financijska agencija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Makar, OIB 49218337993</item>
      <item>Neven Cmrečki</item>
      <item>Županijsko državno odvjetništvo u Varaždinu</item>
      <item>OD Grubeša i partneri</item>
      <item>Mirjana Sajko, OIB 81279096708</item>
      <item>Ljubomir Valković</item>
      <item>Agencija za osiguranje radničkih potraživanja u slučaju stečaja poslodavca</item>
      <item>OPĆINA CESTICA, OIB 92031563169</item>
      <item>Ivan Majhen, OIB 86534455118</item>
      <item>Željko Notersberg, OIB 10269856523</item>
      <item>Domagoj Krpina,odvjetnik, OIB 82326941303</item>
      <item>Odvjetničko društvo BRLEČIĆ &amp; partneri, javno trgovačko društvo za obavljanje odvjetničkih poslova, OIB 75277763692</item>
      <item>Ivan Hudoletnjak, OIB 29908358361</item>
      <item>RH Varaždinska županija - Župan</item>
      <item>RH Varaždinska županija, OIB 15877210917</item>
      <item>Mirko Ramušćak, odvjetnik, OIB 14383492310</item>
      <item>Kristijan Horvat, odvjetnik</item>
      <item>Tihomir Zebec,odvjetnik</item>
      <item>Kristina Bajsić Bogović,odvjetnica, OIB 80538607135</item>
      <item>AKTIVA KAPITAL društvo s ograničenom odgovornošću za trgovinu i usluge i turistička agencija, OIB 60869680078</item>
      <item>prof. dr. sc. Miroslav Bača</item>
      <item>MAĐARIĆ &amp; LUI - odvjetničko društvo d.o.o., OIB 27355904472</item>
      <item>Vesna Ožinger, OIB 43483820395</item>
      <item>BERNARDA društvo s ograničenom odgovornošću za proizvodnju namještaja, trgovinu i posredovanje u trgovini, OIB 24476216342</item>
      <item>KorBox d.o.o. za trgovinu i usluge, OIB 54253942164</item>
      <item>ALBA - MONT društvo s ograničenom odgovornošću za proizvodnju, usluge i trgovinu, OIB 15750721820</item>
      <item>Financijska agencija, OIB 85821130368</item>
      <item>Željka Brlečić, OIB 72410036068</item>
      <item>OCULUS društvo s ograničenom odgovornoću za elektroinstalacije i montažu, OIB 41963706283</item>
    </izvorni_sadrzaj>
    <derivirana_varijabla naziv="DomainObject.Predmet.OstaliListNazivFormatedOIB_1">
      <item>Državna geodetska uprava, Ured za katastar</item>
      <item>Financijska agencija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Makar, OIB 49218337993</item>
      <item>Neven Cmrečki</item>
      <item>Županijsko državno odvjetništvo u Varaždinu</item>
      <item>OD Grubeša i partneri</item>
      <item>Mirjana Sajko, OIB 81279096708</item>
      <item>Ljubomir Valković</item>
      <item>Agencija za osiguranje radničkih potraživanja u slučaju stečaja poslodavca</item>
      <item>OPĆINA CESTICA, OIB 92031563169</item>
      <item>Ivan Majhen, OIB 86534455118</item>
      <item>Željko Notersberg, OIB 10269856523</item>
      <item>Domagoj Krpina,odvjetnik, OIB 82326941303</item>
      <item>Odvjetničko društvo BRLEČIĆ &amp; partneri, javno trgovačko društvo za obavljanje odvjetničkih poslova, OIB 75277763692</item>
      <item>Ivan Hudoletnjak, OIB 29908358361</item>
      <item>RH Varaždinska županija - Župan</item>
      <item>RH Varaždinska županija, OIB 15877210917</item>
      <item>Mirko Ramušćak, odvjetnik, OIB 14383492310</item>
      <item>Kristijan Horvat, odvjetnik</item>
      <item>Tihomir Zebec,odvjetnik</item>
      <item>Kristina Bajsić Bogović,odvjetnica, OIB 80538607135</item>
      <item>AKTIVA KAPITAL društvo s ograničenom odgovornošću za trgovinu i usluge i turistička agencija, OIB 60869680078</item>
      <item>prof. dr. sc. Miroslav Bača</item>
      <item>MAĐARIĆ &amp; LUI - odvjetničko društvo d.o.o., OIB 27355904472</item>
      <item>Vesna Ožinger, OIB 43483820395</item>
      <item>BERNARDA društvo s ograničenom odgovornošću za proizvodnju namještaja, trgovinu i posredovanje u trgovini, OIB 24476216342</item>
      <item>KorBox d.o.o. za trgovinu i usluge, OIB 54253942164</item>
      <item>ALBA - MONT društvo s ograničenom odgovornošću za proizvodnju, usluge i trgovinu, OIB 15750721820</item>
      <item>Financijska agencija, OIB 85821130368</item>
      <item>Željka Brlečić, OIB 72410036068</item>
      <item>OCULUS društvo s ograničenom odgovornoću za elektroinstalacije i montažu, OIB 41963706283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>St-112/2015-316</izvorni_sadrzaj>
    <derivirana_varijabla naziv="DomainObject.PoslovniBrojDokumenta_1">St-112/2015-316</derivirana_varijabla>
  </DomainObject.PoslovniBrojDokumenta>
  <DomainObject.Predmet.StrankaIDrugi>
    <izvorni_sadrzaj>Goran Sodar i dr.</izvorni_sadrzaj>
    <derivirana_varijabla naziv="DomainObject.Predmet.StrankaIDrugi_1">Goran Sodar i dr.</derivirana_varijabla>
  </DomainObject.Predmet.StrankaIDrugi>
  <DomainObject.Predmet.ProtustrankaIDrugi>
    <izvorni_sadrzaj>Poljoprivreda i prehrambena industrija VARAŽDINKA društvo s ograničenom odgovornošću</izvorni_sadrzaj>
    <derivirana_varijabla naziv="DomainObject.Predmet.ProtustrankaIDrugi_1">Poljoprivreda i prehrambena industrija VARAŽDINKA društvo s ograničenom odgovornošću</derivirana_varijabla>
  </DomainObject.Predmet.ProtustrankaIDrugi>
  <DomainObject.Predmet.StrankaIDrugiAdressOIB>
    <izvorni_sadrzaj>Goran Sodar, OIB 25947241101, Ulica Zagrebačka 25, 42204 Križanec i dr.</izvorni_sadrzaj>
    <derivirana_varijabla naziv="DomainObject.Predmet.StrankaIDrugiAdressOIB_1">Goran Sodar, OIB 25947241101, Ulica Zagrebačka 25, 42204 Križanec i dr.</derivirana_varijabla>
  </DomainObject.Predmet.StrankaIDrugiAdressOIB>
  <DomainObject.Predmet.ProtustrankaIDrugiAdressOIB>
    <izvorni_sadrzaj>Poljoprivreda i prehrambena industrija VARAŽDINKA društvo s ograničenom odgovornošću, OIB 32603561404, Optujska 184, 42000 Varaždin</izvorni_sadrzaj>
    <derivirana_varijabla naziv="DomainObject.Predmet.ProtustrankaIDrugiAdressOIB_1">Poljoprivreda i prehrambena industrija VARAŽDINKA društvo s ograničenom odgovornošću, OIB 32603561404, Optujska 184,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Goran Sodar</item>
      <item>Suzana Zrinjski Sodar</item>
      <item>Poljoprivreda i prehrambena industrija VARAŽDINKA društvo s ograničenom odgovornošću</item>
      <item>Državna geodetska uprava, Ured za katastar</item>
      <item>Financijska agencija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Grubeša i partneri</item>
      <item>Mirjana Sajko</item>
      <item>Ljubomir Valković</item>
      <item>Agencija za osiguranje radničkih potraživanja u slučaju stečaja poslodavca</item>
      <item>OPĆINA CESTICA</item>
      <item>Ivan Majhen</item>
      <item>Željko Notersberg</item>
      <item>Domagoj Krpina,odvjetnik</item>
      <item>Odvjetničko društvo BRLEČIĆ &amp; partneri, javno trgovačko društvo za obavljanje odvjetničkih poslova</item>
      <item>Ivan Hudoletnjak</item>
      <item>RH Varaždinska županija - Župan</item>
      <item>RH Varaždinska županija</item>
      <item>Mirko Ramušćak, odvjetnik</item>
      <item>Kristijan Horvat, odvjetnik</item>
      <item>Tihomir Zebec,odvjetnik</item>
      <item>Kristina Bajsić Bogović,odvjetnica</item>
      <item>AKTIVA KAPITAL društvo s ograničenom odgovornošću za trgovinu i usluge i turistička agencija</item>
      <item>prof. dr. sc. Miroslav Bača</item>
      <item>MAĐARIĆ &amp; LUI - odvjetničko društvo d.o.o.</item>
      <item>Vesna Ožinger</item>
      <item>BERNARDA društvo s ograničenom odgovornošću za proizvodnju namještaja, trgovinu i posredovanje u trgovini</item>
      <item>KorBox d.o.o. za trgovinu i usluge</item>
      <item>ALBA - MONT društvo s ograničenom odgovornošću za proizvodnju, usluge i trgovinu</item>
      <item>Financijska agencija</item>
      <item>Željka Brlečić</item>
      <item>OCULUS društvo s ograničenom odgovornoću za elektroinstalacije i montažu</item>
    </izvorni_sadrzaj>
    <derivirana_varijabla naziv="DomainObject.Predmet.SudioniciListNaziv_1">
      <item>Goran Sodar</item>
      <item>Suzana Zrinjski Sodar</item>
      <item>Poljoprivreda i prehrambena industrija VARAŽDINKA društvo s ograničenom odgovornošću</item>
      <item>Državna geodetska uprava, Ured za katastar</item>
      <item>Financijska agencija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Grubeša i partneri</item>
      <item>Mirjana Sajko</item>
      <item>Ljubomir Valković</item>
      <item>Agencija za osiguranje radničkih potraživanja u slučaju stečaja poslodavca</item>
      <item>OPĆINA CESTICA</item>
      <item>Ivan Majhen</item>
      <item>Željko Notersberg</item>
      <item>Domagoj Krpina,odvjetnik</item>
      <item>Odvjetničko društvo BRLEČIĆ &amp; partneri, javno trgovačko društvo za obavljanje odvjetničkih poslova</item>
      <item>Ivan Hudoletnjak</item>
      <item>RH Varaždinska županija - Župan</item>
      <item>RH Varaždinska županija</item>
      <item>Mirko Ramušćak, odvjetnik</item>
      <item>Kristijan Horvat, odvjetnik</item>
      <item>Tihomir Zebec,odvjetnik</item>
      <item>Kristina Bajsić Bogović,odvjetnica</item>
      <item>AKTIVA KAPITAL društvo s ograničenom odgovornošću za trgovinu i usluge i turistička agencija</item>
      <item>prof. dr. sc. Miroslav Bača</item>
      <item>MAĐARIĆ &amp; LUI - odvjetničko društvo d.o.o.</item>
      <item>Vesna Ožinger</item>
      <item>BERNARDA društvo s ograničenom odgovornošću za proizvodnju namještaja, trgovinu i posredovanje u trgovini</item>
      <item>KorBox d.o.o. za trgovinu i usluge</item>
      <item>ALBA - MONT društvo s ograničenom odgovornošću za proizvodnju, usluge i trgovinu</item>
      <item>Financijska agencija</item>
      <item>Željka Brlečić</item>
      <item>OCULUS društvo s ograničenom odgovornoću za elektroinstalacije i montažu</item>
    </derivirana_varijabla>
  </DomainObject.Predmet.SudioniciListNaziv>
  <DomainObject.Predmet.SudioniciListAdressOIB>
    <izvorni_sadrzaj>
      <item>Goran Sodar, OIB 25947241101, Ulica Zagrebačka 25,42204 Križanec</item>
      <item>Suzana Zrinjski Sodar, OIB 17906857361, Ulica Zagrebačka 25,42204 Križanec</item>
      <item>Poljoprivreda i prehrambena industrija VARAŽDINKA društvo s ograničenom odgovornošću, OIB 32603561404, Optujska 184,42000 Varaždin</item>
      <item>Državna geodetska uprava, Ured za katastar, Stanka Vraza 4,42000 Varaždin</item>
      <item>Financijska agencija</item>
      <item>RH Ministarstvo unutarnjih poslova, Policijska uprava Varaždinska</item>
      <item>RH Općinski sud u Varaždinu, Zemljišno-knjižni odjel</item>
      <item>Porezna uprava Područni ured sjeverna Hrvatska Ispostava Varaždin, Graberje 1,42000 Varaždin</item>
      <item>Stanko Makar, OIB 49218337993, Petra Zrinskog 3,42230 Ludbreg</item>
      <item>Neven Cmrečki</item>
      <item>Županijsko državno odvjetništvo u Varaždinu</item>
      <item>OD Grubeša i partneri, Iblerov trg 10/V,10000 Zagreb</item>
      <item>Mirjana Sajko, OIB 81279096708, Gupčeva Zvijezda 3,10000 Zagreb</item>
      <item>Ljubomir Valković</item>
      <item>Agencija za osiguranje radničkih potraživanja u slučaju stečaja poslodavca, Frankopanska 11,10000 Zagreb</item>
      <item>OPĆINA CESTICA, OIB 92031563169, Dravska 1,42208 Cestica</item>
      <item>Ivan Majhen, OIB 86534455118, Križovljangrad 4,42208 Cestica</item>
      <item>Željko Notersberg, OIB 10269856523, Križovljangrad 6,42208 Cestica</item>
      <item>Domagoj Krpina,odvjetnik, OIB 82326941303, Petra Preradovića 17/III,42000 Varaždin</item>
      <item>Odvjetničko društvo BRLEČIĆ &amp; partneri, javno trgovačko društvo za obavljanje odvjetničkih poslova, OIB 75277763692, Optujska ulica 25/1,42000 Varaždin</item>
      <item>Ivan Hudoletnjak, OIB 29908358361, Ulica Katarine Zrinski 18,48000 Koprivnica</item>
      <item>RH Varaždinska županija - Župan, p.p. 165,42000 Varaždin</item>
      <item>RH Varaždinska županija, OIB 15877210917, Franjevački trg 7,42000 Varaždin</item>
      <item>Mirko Ramušćak, odvjetnik, OIB 14383492310</item>
      <item>Kristijan Horvat, odvjetnik, Supilova 7/B,42000 Varaždin</item>
      <item>Tihomir Zebec,odvjetnik, Supilova 7/B,42000 Varaždin</item>
      <item>Kristina Bajsić Bogović,odvjetnica, OIB 80538607135, Ulica Tina Ujevića 39,42000 Varaždin</item>
      <item>AKTIVA KAPITAL društvo s ograničenom odgovornošću za trgovinu i usluge i turistička agencija, OIB 60869680078, Marcani 131/c,52403 Gračišće</item>
      <item>prof. dr. sc. Miroslav Bača, Bana Josipa Jelačića 13,35400 Nova Gradiška</item>
      <item>MAĐARIĆ &amp; LUI - odvjetničko društvo d.o.o., OIB 27355904472, Zelinska 4,10000 Zagreb</item>
      <item>Vesna Ožinger, OIB 43483820395, Zagrebačka Ulica 229,42000 Varaždin</item>
      <item>BERNARDA društvo s ograničenom odgovornošću za proizvodnju namještaja, trgovinu i posredovanje u trgovini, OIB 24476216342, Čakovečka 136/A,40000 Pušćine</item>
      <item>KorBox d.o.o. za trgovinu i usluge, OIB 54253942164, Trgovačka 6,10000 Zagreb</item>
      <item>ALBA - MONT društvo s ograničenom odgovornošću za proizvodnju, usluge i trgovinu, OIB 15750721820, Varaždinska ulica 197,42208 Gornje Vratno</item>
      <item>Financijska agencija, OIB 85821130368, Ulica grada Vukovara 70,10000 Zagreb</item>
      <item>Željka Brlečić, OIB 72410036068, Optujska ulica 25/I,42000 Varaždin</item>
      <item>OCULUS društvo s ograničenom odgovornoću za elektroinstalacije i montažu, OIB 41963706283, Petra Zrinskog 1,42000 Hrašćica</item>
    </izvorni_sadrzaj>
    <derivirana_varijabla naziv="DomainObject.Predmet.SudioniciListAdressOIB_1">
      <item>Goran Sodar, OIB 25947241101, Ulica Zagrebačka 25,42204 Križanec</item>
      <item>Suzana Zrinjski Sodar, OIB 17906857361, Ulica Zagrebačka 25,42204 Križanec</item>
      <item>Poljoprivreda i prehrambena industrija VARAŽDINKA društvo s ograničenom odgovornošću, OIB 32603561404, Optujska 184,42000 Varaždin</item>
      <item>Državna geodetska uprava, Ured za katastar, Stanka Vraza 4,42000 Varaždin</item>
      <item>Financijska agencija</item>
      <item>RH Ministarstvo unutarnjih poslova, Policijska uprava Varaždinska</item>
      <item>RH Općinski sud u Varaždinu, Zemljišno-knjižni odjel</item>
      <item>Porezna uprava Područni ured sjeverna Hrvatska Ispostava Varaždin, Graberje 1,42000 Varaždin</item>
      <item>Stanko Makar, OIB 49218337993, Petra Zrinskog 3,42230 Ludbreg</item>
      <item>Neven Cmrečki</item>
      <item>Županijsko državno odvjetništvo u Varaždinu</item>
      <item>OD Grubeša i partneri, Iblerov trg 10/V,10000 Zagreb</item>
      <item>Mirjana Sajko, OIB 81279096708, Gupčeva Zvijezda 3,10000 Zagreb</item>
      <item>Ljubomir Valković</item>
      <item>Agencija za osiguranje radničkih potraživanja u slučaju stečaja poslodavca, Frankopanska 11,10000 Zagreb</item>
      <item>OPĆINA CESTICA, OIB 92031563169, Dravska 1,42208 Cestica</item>
      <item>Ivan Majhen, OIB 86534455118, Križovljangrad 4,42208 Cestica</item>
      <item>Željko Notersberg, OIB 10269856523, Križovljangrad 6,42208 Cestica</item>
      <item>Domagoj Krpina,odvjetnik, OIB 82326941303, Petra Preradovića 17/III,42000 Varaždin</item>
      <item>Odvjetničko društvo BRLEČIĆ &amp; partneri, javno trgovačko društvo za obavljanje odvjetničkih poslova, OIB 75277763692, Optujska ulica 25/1,42000 Varaždin</item>
      <item>Ivan Hudoletnjak, OIB 29908358361, Ulica Katarine Zrinski 18,48000 Koprivnica</item>
      <item>RH Varaždinska županija - Župan, p.p. 165,42000 Varaždin</item>
      <item>RH Varaždinska županija, OIB 15877210917, Franjevački trg 7,42000 Varaždin</item>
      <item>Mirko Ramušćak, odvjetnik, OIB 14383492310</item>
      <item>Kristijan Horvat, odvjetnik, Supilova 7/B,42000 Varaždin</item>
      <item>Tihomir Zebec,odvjetnik, Supilova 7/B,42000 Varaždin</item>
      <item>Kristina Bajsić Bogović,odvjetnica, OIB 80538607135, Ulica Tina Ujevića 39,42000 Varaždin</item>
      <item>AKTIVA KAPITAL društvo s ograničenom odgovornošću za trgovinu i usluge i turistička agencija, OIB 60869680078, Marcani 131/c,52403 Gračišće</item>
      <item>prof. dr. sc. Miroslav Bača, Bana Josipa Jelačića 13,35400 Nova Gradiška</item>
      <item>MAĐARIĆ &amp; LUI - odvjetničko društvo d.o.o., OIB 27355904472, Zelinska 4,10000 Zagreb</item>
      <item>Vesna Ožinger, OIB 43483820395, Zagrebačka Ulica 229,42000 Varaždin</item>
      <item>BERNARDA društvo s ograničenom odgovornošću za proizvodnju namještaja, trgovinu i posredovanje u trgovini, OIB 24476216342, Čakovečka 136/A,40000 Pušćine</item>
      <item>KorBox d.o.o. za trgovinu i usluge, OIB 54253942164, Trgovačka 6,10000 Zagreb</item>
      <item>ALBA - MONT društvo s ograničenom odgovornošću za proizvodnju, usluge i trgovinu, OIB 15750721820, Varaždinska ulica 197,42208 Gornje Vratno</item>
      <item>Financijska agencija, OIB 85821130368, Ulica grada Vukovara 70,10000 Zagreb</item>
      <item>Željka Brlečić, OIB 72410036068, Optujska ulica 25/I,42000 Varaždin</item>
      <item>OCULUS društvo s ograničenom odgovornoću za elektroinstalacije i montažu, OIB 41963706283, Petra Zrinskog 1,42000 Hrašćica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F034EA-1039-4D97-98A2-0E470FDAD8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175</properties:Words>
  <properties:Characters>1067</properties:Characters>
  <properties:Lines>46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2019-02-07T09:14:00Z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St-112/2015-316 / Odluka - Zaključak (odluka_St-112_2015-316.docx)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