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8f4c5" w14:paraId="4b8f4c5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9831B7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307284">
        <w:t>2322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9831B7" w:rsidP="00C40A44" w:rsidR="009831B7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AE1ED1">
        <w:rPr>
          <w:lang w:val="pt-BR"/>
        </w:rPr>
        <w:t xml:space="preserve">TGP ZLATAR d.o.o., Zlatar, Sajmišna 5, OIB: </w:t>
      </w:r>
      <w:r w:rsidR="00AE1ED1" w:rsidRPr="00A4082B">
        <w:t>22592074291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307284">
        <w:rPr>
          <w:lang w:val="pt-BR"/>
        </w:rPr>
        <w:t>22. studenoga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43090">
        <w:rPr>
          <w:lang w:val="pt-BR"/>
        </w:rPr>
        <w:t xml:space="preserve">TGP ZLATAR d.o.o., Zlatar, Sajmišna 5, OIB: </w:t>
      </w:r>
      <w:r w:rsidR="00E43090" w:rsidRPr="00A4082B">
        <w:t>22592074291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E7239C">
        <w:rPr>
          <w:lang w:val="pt-BR"/>
        </w:rPr>
        <w:t xml:space="preserve">u roku 15 dana 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B26D8">
        <w:t>2322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31443B">
        <w:rPr>
          <w:lang w:val="pt-BR"/>
        </w:rPr>
        <w:t xml:space="preserve">TGP ZLATAR d.o.o., Zlatar, Sajmišna 5, OIB: </w:t>
      </w:r>
      <w:r w:rsidR="0031443B" w:rsidRPr="00A4082B">
        <w:t>22592074291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4005AE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4F2694">
        <w:rPr>
          <w:lang w:val="pt-BR"/>
        </w:rPr>
        <w:t xml:space="preserve">TGP ZLATAR d.o.o., Zlatar, Sajmišna 5, OIB: </w:t>
      </w:r>
      <w:r w:rsidR="004F2694" w:rsidRPr="00A4082B">
        <w:t>22592074291</w:t>
      </w:r>
      <w:r w:rsidR="004F2694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4F2694">
        <w:t>444. st. 2</w:t>
      </w:r>
      <w:r w:rsidRPr="00082C15">
        <w:t>. Stečajnog zakona („Narodne novine“ broj 71/15, dalje: SZ).</w:t>
      </w:r>
      <w:r w:rsidR="00232D76">
        <w:t xml:space="preserve"> U</w:t>
      </w:r>
      <w:r w:rsidR="00232D76" w:rsidRPr="00E974B3">
        <w:t xml:space="preserve"> prijedlogu za otvaranje stečajnog postupka </w:t>
      </w:r>
      <w:r w:rsidR="00232D76">
        <w:t xml:space="preserve">se u bitnome navodi </w:t>
      </w:r>
      <w:r w:rsidR="00232D76" w:rsidRPr="00E974B3">
        <w:t>kako</w:t>
      </w:r>
      <w:r w:rsidR="005415B8">
        <w:t xml:space="preserve"> je</w:t>
      </w:r>
      <w:r w:rsidR="00232D76" w:rsidRPr="00E974B3">
        <w:t xml:space="preserve"> </w:t>
      </w:r>
      <w:r w:rsidR="00232D76">
        <w:t xml:space="preserve">na dan 1. rujna 2015. </w:t>
      </w:r>
      <w:r w:rsidR="00232D76" w:rsidRPr="00E974B3">
        <w:t>dužnik u Očevidniku redoslijeda osnova za plaćanje ima</w:t>
      </w:r>
      <w:r w:rsidR="005415B8">
        <w:t>o</w:t>
      </w:r>
      <w:r w:rsidR="00232D76" w:rsidRPr="00E974B3">
        <w:t xml:space="preserve"> evidentirane neizvršene osnove za plaćanje</w:t>
      </w:r>
      <w:r w:rsidR="00232D76">
        <w:t xml:space="preserve"> u neprekinutom razdoblju od 1071 </w:t>
      </w:r>
      <w:r w:rsidR="00232D76" w:rsidRPr="00E974B3">
        <w:t xml:space="preserve">dana, u ukupnom iznosu od </w:t>
      </w:r>
      <w:r w:rsidR="00232D76">
        <w:t xml:space="preserve">1.728.418,20 </w:t>
      </w:r>
      <w:r w:rsidR="00232D76" w:rsidRPr="00E974B3">
        <w:t xml:space="preserve">kn, </w:t>
      </w:r>
      <w:r w:rsidR="005415B8">
        <w:t xml:space="preserve">te je imao </w:t>
      </w:r>
      <w:r w:rsidR="00232D76">
        <w:t>1</w:t>
      </w:r>
      <w:r w:rsidR="00232D76" w:rsidRPr="00E974B3">
        <w:t xml:space="preserve"> zaposlen</w:t>
      </w:r>
      <w:r w:rsidR="00232D76">
        <w:t>og.</w:t>
      </w:r>
    </w:p>
    <w:p w:rsidRDefault="00803391" w:rsidP="00250A6E" w:rsidR="00803391">
      <w:pPr>
        <w:pStyle w:val="Tijeloteksta"/>
        <w:ind w:firstLine="708"/>
      </w:pPr>
    </w:p>
    <w:p w:rsidRDefault="00225613" w:rsidP="00250A6E" w:rsidR="00225613">
      <w:pPr>
        <w:pStyle w:val="Tijeloteksta"/>
        <w:ind w:firstLine="708"/>
      </w:pPr>
      <w:r>
        <w:t xml:space="preserve">Rješenjem ovoga suda od </w:t>
      </w:r>
      <w:r w:rsidR="00B00D21">
        <w:t>24. ožujka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E520EE">
        <w:t>4. 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E328A6">
        <w:t xml:space="preserve">a </w:t>
      </w:r>
      <w:r w:rsidR="00A67EC7">
        <w:t>9. studenoga</w:t>
      </w:r>
      <w:r w:rsidR="00E328A6">
        <w:t xml:space="preserve"> 2017. </w:t>
      </w:r>
      <w:r>
        <w:t>ročište radi rasprave o pretpostavkama za otvaranje stečajnoga postupka</w:t>
      </w:r>
      <w:r w:rsidR="00873CCE">
        <w:t xml:space="preserve"> na koje nije pristupio dužnik, niti uredno pozvana osoba ovlaštena za zastupanje dužnika Ivan Martinuš</w:t>
      </w:r>
      <w:r>
        <w:t xml:space="preserve">. </w:t>
      </w:r>
    </w:p>
    <w:p w:rsidRDefault="00803391" w:rsidP="0083257E" w:rsidR="00803391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lastRenderedPageBreak/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803391" w:rsidP="008019C2" w:rsidR="00803391">
      <w:pPr>
        <w:ind w:firstLine="709"/>
        <w:jc w:val="both"/>
      </w:pP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A9414C">
        <w:t>29</w:t>
      </w:r>
      <w:r w:rsidR="00E757C5" w:rsidRPr="00E757C5">
        <w:t xml:space="preserve">. spisa) proizlazi </w:t>
      </w:r>
      <w:r w:rsidR="00A9414C">
        <w:t xml:space="preserve">kako je na dan 10. studenoga 2017. dužnik </w:t>
      </w:r>
      <w:r w:rsidR="000C2EC7">
        <w:t xml:space="preserve">u očevidniku redoslijeda osnova za plaćanje </w:t>
      </w:r>
      <w:r w:rsidR="00E757C5" w:rsidRPr="00E757C5">
        <w:t>ima</w:t>
      </w:r>
      <w:r w:rsidR="00A9414C">
        <w:t>o</w:t>
      </w:r>
      <w:r w:rsidR="00E757C5" w:rsidRPr="00E757C5">
        <w:t xml:space="preserve"> evidentirane neizvršene osnove za plaćanje u neprekinutom razdoblju od </w:t>
      </w:r>
      <w:r w:rsidR="00A9414C">
        <w:t>1871</w:t>
      </w:r>
      <w:r w:rsidR="00E757C5" w:rsidRPr="00E757C5">
        <w:t xml:space="preserve"> dana</w:t>
      </w:r>
      <w:r w:rsidR="00A9414C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803391" w:rsidP="008019C2" w:rsidR="00803391">
      <w:pPr>
        <w:ind w:firstLine="709"/>
        <w:jc w:val="both"/>
      </w:pPr>
    </w:p>
    <w:p w:rsidRDefault="00463A2E" w:rsidP="00AC71F0" w:rsidR="00AC71F0">
      <w:pPr>
        <w:pStyle w:val="Tijeloteksta"/>
        <w:ind w:firstLine="708"/>
      </w:pPr>
      <w:r>
        <w:t>Uvidom u izvješće o gospodarsko-financijskom stanju dužnika od 4. svibnja 2017. (list 21. spisa) u bitnome je utvrđeno kako dužnik u svom vlasništvu ima samo viljuškar čija je knjigovodstvena vrijednost na dan 31. prosinca 2016. iznosila 4.403,74 kn, a čija sadašnja vrijednost iznosi 0,00 kn jer je neispravan</w:t>
      </w:r>
      <w:r w:rsidR="005415B8">
        <w:t xml:space="preserve"> budući da mu je </w:t>
      </w:r>
      <w:r>
        <w:t>motor u blokadi. Nadalje je naveo kako dužnikov</w:t>
      </w:r>
      <w:r w:rsidR="005415B8">
        <w:t>a</w:t>
      </w:r>
      <w:r>
        <w:t xml:space="preserve"> potraživanja nisu naplativa jer su dužnikovi dužnici u stečaju ili su brisani. Iz navedenog izvješća nadalje proizlazi kako osim navedenog neispravnog viljuškara, dužnik nema nikakve druge imovine. U odnosu na novčane tražbine</w:t>
      </w:r>
      <w:r w:rsidR="00AC71F0">
        <w:t xml:space="preserve"> prema trećim osobama, napominje se kako </w:t>
      </w:r>
      <w:r w:rsidR="005415B8">
        <w:t>su nenamirene odnosno nenaplaćene novčane tražb</w:t>
      </w:r>
      <w:r w:rsidR="00232EAD">
        <w:t>ine tek potencijalne tražbine. N</w:t>
      </w:r>
      <w:r w:rsidR="005415B8">
        <w:t xml:space="preserve">aime, </w:t>
      </w:r>
      <w:r w:rsidR="00AC71F0">
        <w:t>sve dok se te tražbine ne namire odnosno ne naplate u korist dužnika tj. njegove stečajne mase, vjerovnici dužnika ne mogu se namiriti. U slučaju da dužnik uspije namiriti, odnosno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463A2E" w:rsidP="002C65C8" w:rsidR="00463A2E">
      <w:pPr>
        <w:pStyle w:val="Tijeloteksta"/>
        <w:ind w:firstLine="708"/>
      </w:pPr>
    </w:p>
    <w:p w:rsidRDefault="00463A2E" w:rsidP="00AC71F0" w:rsidR="00765B9F" w:rsidRPr="00765B9F">
      <w:pPr>
        <w:pStyle w:val="Tijeloteksta"/>
        <w:ind w:firstLine="708"/>
      </w:pPr>
      <w:r>
        <w:t xml:space="preserve"> </w:t>
      </w:r>
      <w:r w:rsidR="00AC71F0">
        <w:t>U</w:t>
      </w:r>
      <w:r w:rsidR="00765B9F" w:rsidRPr="00765B9F">
        <w:t xml:space="preserve">zevši u obzir navedeno, sud </w:t>
      </w:r>
      <w:r w:rsidR="00AC71F0">
        <w:t xml:space="preserve">je </w:t>
      </w:r>
      <w:r w:rsidR="00765B9F" w:rsidRPr="00765B9F">
        <w:t xml:space="preserve">utvrdio kako </w:t>
      </w:r>
      <w:r w:rsidR="00765B9F">
        <w:t xml:space="preserve">u konkretnom slučaju </w:t>
      </w:r>
      <w:r w:rsidR="00765B9F" w:rsidRPr="00765B9F">
        <w:t xml:space="preserve">imovina dužnika koja bi ušla u stečajnu masu nije dovoljna ni za namirenje troškova </w:t>
      </w:r>
      <w:r w:rsidR="00AC71F0">
        <w:t>stečajnoga</w:t>
      </w:r>
      <w:r w:rsidR="00765B9F" w:rsidRPr="00765B9F">
        <w:t xml:space="preserve"> postupka zbog čega su, u skladu s odredbom čl. 132. st. 1. SZ-a, pozvane osobe koje imaju pravni interes za provedbom stečajnoga postupka nad dužnikom predujmiti troškove prethodnoga i otvorenoga stečajnog postupka u ukupnom iznosu 20.000,00 kn.</w:t>
      </w:r>
    </w:p>
    <w:p w:rsidRDefault="00803391" w:rsidP="0054341C" w:rsidR="00803391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803391" w:rsidP="008D5709" w:rsidR="00803391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lastRenderedPageBreak/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03391" w:rsidP="008D5709" w:rsidR="00803391">
      <w:pPr>
        <w:pStyle w:val="Tijeloteksta"/>
        <w:ind w:firstLine="708"/>
      </w:pPr>
    </w:p>
    <w:p w:rsidRDefault="008F656F" w:rsidP="008D5709" w:rsidR="00803391">
      <w:pPr>
        <w:pStyle w:val="Tijeloteksta"/>
        <w:ind w:firstLine="708"/>
      </w:pPr>
      <w:r>
        <w:t>Slijedom navedenog, na temelju odredbe čl. 132. st. 1. SZ-a, odlučeno je kao u točki I. izreke ovog rješenja.</w:t>
      </w:r>
    </w:p>
    <w:p w:rsidRDefault="009B1748" w:rsidP="008D5709" w:rsidR="009B1748" w:rsidRPr="00134F3A">
      <w:pPr>
        <w:pStyle w:val="Tijeloteksta"/>
        <w:ind w:firstLine="708"/>
      </w:pPr>
      <w:r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240D5">
        <w:rPr>
          <w:lang w:val="pt-BR"/>
        </w:rPr>
        <w:t xml:space="preserve">22. studenoga </w:t>
      </w:r>
      <w:r w:rsidR="00DD5222">
        <w:t>2017</w:t>
      </w:r>
      <w:r w:rsidR="00065B42" w:rsidRPr="00B9015B">
        <w:t>.</w:t>
      </w:r>
    </w:p>
    <w:p w:rsidRDefault="00065B42" w:rsidP="00DD5222" w:rsidR="00803391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</w:p>
    <w:p w:rsidRDefault="00803391" w:rsidP="00DD5222" w:rsidR="00DD5222" w:rsidRPr="00DD5222">
      <w:pPr>
        <w:tabs>
          <w:tab w:pos="5100" w:val="left"/>
        </w:tabs>
        <w:ind w:firstLine="720"/>
      </w:pPr>
      <w:r>
        <w:tab/>
      </w:r>
      <w:r>
        <w:tab/>
      </w:r>
      <w:r>
        <w:tab/>
      </w:r>
      <w:r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224AFD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803391" w:rsidP="00F110C5" w:rsidR="00803391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224AFD" w:rsidP="00224AFD" w:rsidR="00224AFD">
      <w:pPr>
        <w:autoSpaceDE w:val="false"/>
        <w:autoSpaceDN w:val="false"/>
        <w:adjustRightInd w:val="false"/>
      </w:pPr>
      <w:r>
        <w:t>Za točnost otpravka - ovlašteni službenik</w:t>
      </w:r>
    </w:p>
    <w:p w:rsidRDefault="00224AFD" w:rsidP="00224AFD" w:rsidR="00F110C5" w:rsidRPr="00B9015B">
      <w:r>
        <w:t>Katarina Drndelić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83DC0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83DC0">
          <w:rPr>
            <w:sz w:val="24"/>
            <w:szCs w:val="24"/>
          </w:rPr>
          <w:fldChar w:fldCharType="begin"/>
        </w:r>
        <w:r w:rsidRPr="00283DC0">
          <w:rPr>
            <w:sz w:val="24"/>
            <w:szCs w:val="24"/>
          </w:rPr>
          <w:instrText>PAGE   \* MERGEFORMAT</w:instrText>
        </w:r>
        <w:r w:rsidRPr="00283DC0">
          <w:rPr>
            <w:sz w:val="24"/>
            <w:szCs w:val="24"/>
          </w:rPr>
          <w:fldChar w:fldCharType="separate"/>
        </w:r>
        <w:r w:rsidR="00224AFD">
          <w:rPr>
            <w:noProof/>
            <w:sz w:val="24"/>
            <w:szCs w:val="24"/>
          </w:rPr>
          <w:t>3</w:t>
        </w:r>
        <w:r w:rsidRPr="00283DC0">
          <w:rPr>
            <w:sz w:val="24"/>
            <w:szCs w:val="24"/>
          </w:rPr>
          <w:fldChar w:fldCharType="end"/>
        </w:r>
      </w:sdtContent>
    </w:sdt>
    <w:r w:rsidRPr="00283DC0">
      <w:rPr>
        <w:sz w:val="24"/>
        <w:szCs w:val="24"/>
      </w:rPr>
      <w:tab/>
    </w:r>
    <w:r w:rsidR="00060193" w:rsidRPr="00283DC0">
      <w:rPr>
        <w:sz w:val="24"/>
        <w:szCs w:val="24"/>
      </w:rPr>
      <w:t>85</w:t>
    </w:r>
    <w:r w:rsidRPr="00283DC0">
      <w:rPr>
        <w:sz w:val="24"/>
        <w:szCs w:val="24"/>
      </w:rPr>
      <w:t>. St-</w:t>
    </w:r>
    <w:r w:rsidR="005415B8">
      <w:rPr>
        <w:sz w:val="24"/>
        <w:szCs w:val="24"/>
      </w:rPr>
      <w:t>2322</w:t>
    </w:r>
    <w:r w:rsidRPr="00283DC0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240D5"/>
    <w:rsid w:val="0005307D"/>
    <w:rsid w:val="0005588F"/>
    <w:rsid w:val="00060193"/>
    <w:rsid w:val="0006539F"/>
    <w:rsid w:val="00065B42"/>
    <w:rsid w:val="00082C15"/>
    <w:rsid w:val="000B22E7"/>
    <w:rsid w:val="000C1F96"/>
    <w:rsid w:val="000C2EC7"/>
    <w:rsid w:val="000D37B5"/>
    <w:rsid w:val="000D4154"/>
    <w:rsid w:val="000E0E52"/>
    <w:rsid w:val="000E335E"/>
    <w:rsid w:val="001013EE"/>
    <w:rsid w:val="00134F3A"/>
    <w:rsid w:val="00160B46"/>
    <w:rsid w:val="001861A1"/>
    <w:rsid w:val="001A762F"/>
    <w:rsid w:val="001B26D8"/>
    <w:rsid w:val="001E2FD2"/>
    <w:rsid w:val="0021298E"/>
    <w:rsid w:val="00224AFD"/>
    <w:rsid w:val="00225613"/>
    <w:rsid w:val="00232D76"/>
    <w:rsid w:val="00232EAD"/>
    <w:rsid w:val="00233208"/>
    <w:rsid w:val="00250A6E"/>
    <w:rsid w:val="00260C00"/>
    <w:rsid w:val="00263FC1"/>
    <w:rsid w:val="002817DE"/>
    <w:rsid w:val="00283DC0"/>
    <w:rsid w:val="00295572"/>
    <w:rsid w:val="00297908"/>
    <w:rsid w:val="002A5E78"/>
    <w:rsid w:val="002B291A"/>
    <w:rsid w:val="002C3072"/>
    <w:rsid w:val="002C65C8"/>
    <w:rsid w:val="002D5087"/>
    <w:rsid w:val="002D60CE"/>
    <w:rsid w:val="00302673"/>
    <w:rsid w:val="00307284"/>
    <w:rsid w:val="0031443B"/>
    <w:rsid w:val="003841C8"/>
    <w:rsid w:val="0039760F"/>
    <w:rsid w:val="003D0115"/>
    <w:rsid w:val="003D70DD"/>
    <w:rsid w:val="003E6BF9"/>
    <w:rsid w:val="003F3702"/>
    <w:rsid w:val="004005AE"/>
    <w:rsid w:val="00400D27"/>
    <w:rsid w:val="004079DC"/>
    <w:rsid w:val="00412D47"/>
    <w:rsid w:val="00463A2E"/>
    <w:rsid w:val="0046518B"/>
    <w:rsid w:val="00496278"/>
    <w:rsid w:val="004C428C"/>
    <w:rsid w:val="004F2694"/>
    <w:rsid w:val="00501EBB"/>
    <w:rsid w:val="00510C83"/>
    <w:rsid w:val="005356ED"/>
    <w:rsid w:val="00535D8E"/>
    <w:rsid w:val="00540560"/>
    <w:rsid w:val="005415B8"/>
    <w:rsid w:val="0054341C"/>
    <w:rsid w:val="005543BD"/>
    <w:rsid w:val="00555473"/>
    <w:rsid w:val="00561583"/>
    <w:rsid w:val="00563186"/>
    <w:rsid w:val="0059075B"/>
    <w:rsid w:val="00591F57"/>
    <w:rsid w:val="005B004F"/>
    <w:rsid w:val="005B3E7F"/>
    <w:rsid w:val="005F03BD"/>
    <w:rsid w:val="00606CC8"/>
    <w:rsid w:val="00662884"/>
    <w:rsid w:val="00665EFD"/>
    <w:rsid w:val="00681B1A"/>
    <w:rsid w:val="006D502B"/>
    <w:rsid w:val="006D72C2"/>
    <w:rsid w:val="00704DD0"/>
    <w:rsid w:val="007150E9"/>
    <w:rsid w:val="0073274A"/>
    <w:rsid w:val="00732F2C"/>
    <w:rsid w:val="00745C75"/>
    <w:rsid w:val="00754CF2"/>
    <w:rsid w:val="00765B9F"/>
    <w:rsid w:val="0077538A"/>
    <w:rsid w:val="007B068E"/>
    <w:rsid w:val="007C2A8A"/>
    <w:rsid w:val="007D02E9"/>
    <w:rsid w:val="007D1233"/>
    <w:rsid w:val="007D5510"/>
    <w:rsid w:val="007E6A6F"/>
    <w:rsid w:val="008019C2"/>
    <w:rsid w:val="00803391"/>
    <w:rsid w:val="008204DE"/>
    <w:rsid w:val="0083257E"/>
    <w:rsid w:val="00857AD7"/>
    <w:rsid w:val="00873CCE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831B7"/>
    <w:rsid w:val="009B1748"/>
    <w:rsid w:val="009B3D51"/>
    <w:rsid w:val="009C4BF6"/>
    <w:rsid w:val="00A0793E"/>
    <w:rsid w:val="00A446AE"/>
    <w:rsid w:val="00A473F8"/>
    <w:rsid w:val="00A6064D"/>
    <w:rsid w:val="00A67EC7"/>
    <w:rsid w:val="00A75EA1"/>
    <w:rsid w:val="00A75F17"/>
    <w:rsid w:val="00A851A3"/>
    <w:rsid w:val="00A9414C"/>
    <w:rsid w:val="00AA4086"/>
    <w:rsid w:val="00AB5422"/>
    <w:rsid w:val="00AC0FE4"/>
    <w:rsid w:val="00AC192E"/>
    <w:rsid w:val="00AC5D4E"/>
    <w:rsid w:val="00AC71F0"/>
    <w:rsid w:val="00AE1ED1"/>
    <w:rsid w:val="00B00D21"/>
    <w:rsid w:val="00B07EF1"/>
    <w:rsid w:val="00B265DA"/>
    <w:rsid w:val="00B62E90"/>
    <w:rsid w:val="00B77471"/>
    <w:rsid w:val="00B9015B"/>
    <w:rsid w:val="00B91F8D"/>
    <w:rsid w:val="00BC67EF"/>
    <w:rsid w:val="00BD0442"/>
    <w:rsid w:val="00BE2D6F"/>
    <w:rsid w:val="00BE5577"/>
    <w:rsid w:val="00BF01D0"/>
    <w:rsid w:val="00BF0DDB"/>
    <w:rsid w:val="00BF16F5"/>
    <w:rsid w:val="00BF6A07"/>
    <w:rsid w:val="00C23851"/>
    <w:rsid w:val="00C23ADD"/>
    <w:rsid w:val="00C40A44"/>
    <w:rsid w:val="00C63030"/>
    <w:rsid w:val="00C70FDE"/>
    <w:rsid w:val="00C90682"/>
    <w:rsid w:val="00C91A56"/>
    <w:rsid w:val="00CC17F9"/>
    <w:rsid w:val="00D01E10"/>
    <w:rsid w:val="00D04E2A"/>
    <w:rsid w:val="00D23C1F"/>
    <w:rsid w:val="00D24310"/>
    <w:rsid w:val="00D302B2"/>
    <w:rsid w:val="00D346E6"/>
    <w:rsid w:val="00D677F7"/>
    <w:rsid w:val="00D803A5"/>
    <w:rsid w:val="00D92741"/>
    <w:rsid w:val="00DA195C"/>
    <w:rsid w:val="00DD5222"/>
    <w:rsid w:val="00DE0F86"/>
    <w:rsid w:val="00E04225"/>
    <w:rsid w:val="00E0682D"/>
    <w:rsid w:val="00E24B5E"/>
    <w:rsid w:val="00E328A6"/>
    <w:rsid w:val="00E375B5"/>
    <w:rsid w:val="00E43090"/>
    <w:rsid w:val="00E444EA"/>
    <w:rsid w:val="00E50DB1"/>
    <w:rsid w:val="00E520EE"/>
    <w:rsid w:val="00E7239C"/>
    <w:rsid w:val="00E757C5"/>
    <w:rsid w:val="00EF3D26"/>
    <w:rsid w:val="00F110C5"/>
    <w:rsid w:val="00F324F6"/>
    <w:rsid w:val="00F46EE9"/>
    <w:rsid w:val="00F60A6C"/>
    <w:rsid w:val="00F617D8"/>
    <w:rsid w:val="00F74D3E"/>
    <w:rsid w:val="00F97033"/>
    <w:rsid w:val="00FA08F1"/>
    <w:rsid w:val="00FC1891"/>
    <w:rsid w:val="00FC22BC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4A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A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A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A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A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4A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A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A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A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A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st.1. SZ</izvorni_sadrzaj>
    <derivirana_varijabla naziv="DomainObject.Primjedba_1">poziv po čl. 132. st.1. SZ</derivirana_varijabla>
  </DomainObject.Primjedba>
  <DomainObject.Oznaka>
    <izvorni_sadrzaj>St-2322/2016-18</izvorni_sadrzaj>
    <derivirana_varijabla naziv="DomainObject.Oznaka_1">St-2322/2016-18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2322</izvorni_sadrzaj>
    <derivirana_varijabla naziv="DomainObject.Predmet.Broj_1">2322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St-2322/2016</izvorni_sadrzaj>
    <derivirana_varijabla naziv="DomainObject.Predmet.OznakaBroj_1">St-2322/2016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TGP ZLATAR d.o.o.</izvorni_sadrzaj>
    <derivirana_varijabla naziv="DomainObject.Predmet.ProtustrankaFormated_1">  TGP ZLATAR d.o.o.</derivirana_varijabla>
  </DomainObject.Predmet.ProtustrankaFormated>
  <DomainObject.Predmet.ProtustrankaFormatedOIB>
    <izvorni_sadrzaj>  TGP ZLATAR d.o.o., OIB 22592074291</izvorni_sadrzaj>
    <derivirana_varijabla naziv="DomainObject.Predmet.ProtustrankaFormatedOIB_1">  TGP ZLATAR d.o.o., OIB 22592074291</derivirana_varijabla>
  </DomainObject.Predmet.ProtustrankaFormatedOIB>
  <DomainObject.Predmet.ProtustrankaFormatedWithAdress>
    <izvorni_sadrzaj> TGP ZLATAR d.o.o., Sajmišna 5, 49250 Zlatar</izvorni_sadrzaj>
    <derivirana_varijabla naziv="DomainObject.Predmet.ProtustrankaFormatedWithAdress_1"> TGP ZLATAR d.o.o., Sajmišna 5, 49250 Zlatar</derivirana_varijabla>
  </DomainObject.Predmet.ProtustrankaFormatedWithAdress>
  <DomainObject.Predmet.ProtustrankaFormatedWithAdressOIB>
    <izvorni_sadrzaj> TGP ZLATAR d.o.o., OIB 22592074291, Sajmišna 5, 49250 Zlatar</izvorni_sadrzaj>
    <derivirana_varijabla naziv="DomainObject.Predmet.ProtustrankaFormatedWithAdressOIB_1"> TGP ZLATAR d.o.o., OIB 22592074291, Sajmišna 5, 49250 Zlatar</derivirana_varijabla>
  </DomainObject.Predmet.ProtustrankaFormatedWithAdressOIB>
  <DomainObject.Predmet.ProtustrankaWithAdress>
    <izvorni_sadrzaj>TGP ZLATAR d.o.o. Sajmišna 5, 49250 Zlatar</izvorni_sadrzaj>
    <derivirana_varijabla naziv="DomainObject.Predmet.ProtustrankaWithAdress_1">TGP ZLATAR d.o.o. Sajmišna 5, 49250 Zlatar</derivirana_varijabla>
  </DomainObject.Predmet.ProtustrankaWithAdress>
  <DomainObject.Predmet.ProtustrankaWithAdressOIB>
    <izvorni_sadrzaj>TGP ZLATAR d.o.o., OIB 22592074291, Sajmišna 5, 49250 Zlatar</izvorni_sadrzaj>
    <derivirana_varijabla naziv="DomainObject.Predmet.ProtustrankaWithAdressOIB_1">TGP ZLATAR d.o.o., OIB 22592074291, Sajmišna 5, 49250 Zlatar</derivirana_varijabla>
  </DomainObject.Predmet.ProtustrankaWithAdressOIB>
  <DomainObject.Predmet.ProtustrankaNazivFormated>
    <izvorni_sadrzaj>TGP ZLATAR d.o.o.</izvorni_sadrzaj>
    <derivirana_varijabla naziv="DomainObject.Predmet.ProtustrankaNazivFormated_1">TGP ZLATAR d.o.o.</derivirana_varijabla>
  </DomainObject.Predmet.ProtustrankaNazivFormated>
  <DomainObject.Predmet.ProtustrankaNazivFormatedOIB>
    <izvorni_sadrzaj>TGP ZLATAR d.o.o., OIB 22592074291</izvorni_sadrzaj>
    <derivirana_varijabla naziv="DomainObject.Predmet.ProtustrankaNazivFormatedOIB_1">TGP ZLATAR d.o.o., OIB 22592074291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Martinuš</izvorni_sadrzaj>
    <derivirana_varijabla naziv="DomainObject.Predmet.StrankaFormated_1">  FINA Regionalni centar Zagreb; Ivan Martinuš</derivirana_varijabla>
  </DomainObject.Predmet.StrankaFormated>
  <DomainObject.Predmet.StrankaFormatedOIB>
    <izvorni_sadrzaj>  FINA Regionalni centar Zagreb, OIB 85821130368; Ivan Martinuš, OIB 81641199539</izvorni_sadrzaj>
    <derivirana_varijabla naziv="DomainObject.Predmet.StrankaFormatedOIB_1">  FINA Regionalni centar Zagreb, OIB 85821130368; Ivan Martinuš, OIB 81641199539</derivirana_varijabla>
  </DomainObject.Predmet.StrankaFormatedOIB>
  <DomainObject.Predmet.StrankaFormatedWithAdress>
    <izvorni_sadrzaj> FINA Regionalni centar Zagreb, Trg svibanjskih žrtava 1995. 1, 10000 Zagreb; Ivan Martinuš, Sajmišna 5, 49250 Zlatar</izvorni_sadrzaj>
    <derivirana_varijabla naziv="DomainObject.Predmet.StrankaFormatedWithAdress_1"> FINA Regionalni centar Zagreb, Trg svibanjskih žrtava 1995. 1, 10000 Zagreb; Ivan Martinuš, Sajmišna 5, 49250 Zlatar</derivirana_varijabla>
  </DomainObject.Predmet.StrankaFormatedWithAdress>
  <DomainObject.Predmet.StrankaFormatedWithAdressOIB>
    <izvorni_sadrzaj> FINA Regionalni centar Zagreb, OIB 85821130368, Trg svibanjskih žrtava 1995. 1, 10000 Zagreb; Ivan Martinuš, OIB 81641199539, Sajmišna 5, 49250 Zlatar</izvorni_sadrzaj>
    <derivirana_varijabla naziv="DomainObject.Predmet.StrankaFormatedWithAdressOIB_1"> FINA Regionalni centar Zagreb, OIB 85821130368, Trg svibanjskih žrtava 1995. 1, 10000 Zagreb; Ivan Martinuš, OIB 81641199539, Sajmišna 5, 49250 Zlatar</derivirana_varijabla>
  </DomainObject.Predmet.StrankaFormatedWithAdressOIB>
  <DomainObject.Predmet.StrankaWithAdress>
    <izvorni_sadrzaj>FINA Regionalni centar Zagreb Trg svibanjskih žrtava 1995. 1,10000 Zagreb,Ivan Martinuš Sajmišna 5,49250 Zlatar</izvorni_sadrzaj>
    <derivirana_varijabla naziv="DomainObject.Predmet.StrankaWithAdress_1">FINA Regionalni centar Zagreb Trg svibanjskih žrtava 1995. 1,10000 Zagreb,Ivan Martinuš Sajmišna 5,49250 Zlatar</derivirana_varijabla>
  </DomainObject.Predmet.StrankaWithAdress>
  <DomainObject.Predmet.StrankaWithAdressOIB>
    <izvorni_sadrzaj>FINA Regionalni centar Zagreb, OIB 85821130368, Trg svibanjskih žrtava 1995. 1,10000 Zagreb,Ivan Martinuš, OIB 81641199539, Sajmišna 5,49250 Zlatar</izvorni_sadrzaj>
    <derivirana_varijabla naziv="DomainObject.Predmet.StrankaWithAdressOIB_1">FINA Regionalni centar Zagreb, OIB 85821130368, Trg svibanjskih žrtava 1995. 1,10000 Zagreb,Ivan Martinuš, OIB 81641199539, Sajmišna 5,49250 Zlatar</derivirana_varijabla>
  </DomainObject.Predmet.StrankaWithAdressOIB>
  <DomainObject.Predmet.StrankaNazivFormated>
    <izvorni_sadrzaj>FINA Regionalni centar Zagreb,Ivan Martinuš</izvorni_sadrzaj>
    <derivirana_varijabla naziv="DomainObject.Predmet.StrankaNazivFormated_1">FINA Regionalni centar Zagreb,Ivan Martinuš</derivirana_varijabla>
  </DomainObject.Predmet.StrankaNazivFormated>
  <DomainObject.Predmet.StrankaNazivFormatedOIB>
    <izvorni_sadrzaj>FINA Regionalni centar Zagreb, OIB 85821130368,Ivan Martinuš, OIB 81641199539</izvorni_sadrzaj>
    <derivirana_varijabla naziv="DomainObject.Predmet.StrankaNazivFormatedOIB_1">FINA Regionalni centar Zagreb, OIB 85821130368,Ivan Martinuš, OIB 81641199539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Ivan Martinuš</item>
    </izvorni_sadrzaj>
    <derivirana_varijabla naziv="DomainObject.Predmet.StrankaListFormated_1">
      <item>FINA Regionalni centar Zagreb</item>
      <item>Ivan Martinuš</item>
    </derivirana_varijabla>
  </DomainObject.Predmet.StrankaListFormated>
  <DomainObject.Predmet.StrankaListFormatedOIB>
    <izvorni_sadrzaj>
      <item>FINA Regionalni centar Zagreb, OIB 85821130368</item>
      <item>Ivan Martinuš, OIB 81641199539</item>
    </izvorni_sadrzaj>
    <derivirana_varijabla naziv="DomainObject.Predmet.StrankaListFormatedOIB_1">
      <item>FINA Regionalni centar Zagreb, OIB 85821130368</item>
      <item>Ivan Martinuš, OIB 81641199539</item>
    </derivirana_varijabla>
  </DomainObject.Predmet.StrankaListFormatedOIB>
  <DomainObject.Predmet.StrankaListFormatedWithAdress>
    <izvorni_sadrzaj>
      <item>FINA Regionalni centar Zagreb, Trg svibanjskih žrtava 1995. 1, 10000 Zagreb</item>
      <item>Ivan Martinuš, Sajmišna 5, 49250 Zlatar</item>
    </izvorni_sadrzaj>
    <derivirana_varijabla naziv="DomainObject.Predmet.StrankaListFormatedWithAdress_1">
      <item>FINA Regionalni centar Zagreb, Trg svibanjskih žrtava 1995. 1, 10000 Zagreb</item>
      <item>Ivan Martinuš, Sajmišna 5, 49250 Zlatar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Martinuš, OIB 81641199539, Sajmišna 5, 49250 Zlatar</item>
    </izvorni_sadrzaj>
    <derivirana_varijabla naziv="DomainObject.Predmet.StrankaListFormatedWithAdressOIB_1">
      <item>FINA Regionalni centar Zagreb, OIB 85821130368, Trg svibanjskih žrtava 1995. 1, 10000 Zagreb</item>
      <item>Ivan Martinuš, OIB 81641199539, Sajmišna 5, 49250 Zlatar</item>
    </derivirana_varijabla>
  </DomainObject.Predmet.StrankaListFormatedWithAdressOIB>
  <DomainObject.Predmet.StrankaListNazivFormated>
    <izvorni_sadrzaj>
      <item>FINA Regionalni centar Zagreb</item>
      <item>Ivan Martinuš</item>
    </izvorni_sadrzaj>
    <derivirana_varijabla naziv="DomainObject.Predmet.StrankaListNazivFormated_1">
      <item>FINA Regionalni centar Zagreb</item>
      <item>Ivan Martinuš</item>
    </derivirana_varijabla>
  </DomainObject.Predmet.StrankaListNazivFormated>
  <DomainObject.Predmet.StrankaListNazivFormatedOIB>
    <izvorni_sadrzaj>
      <item>FINA Regionalni centar Zagreb, OIB 85821130368</item>
      <item>Ivan Martinuš, OIB 81641199539</item>
    </izvorni_sadrzaj>
    <derivirana_varijabla naziv="DomainObject.Predmet.StrankaListNazivFormatedOIB_1">
      <item>FINA Regionalni centar Zagreb, OIB 85821130368</item>
      <item>Ivan Martinuš, OIB 81641199539</item>
    </derivirana_varijabla>
  </DomainObject.Predmet.StrankaListNazivFormatedOIB>
  <DomainObject.Predmet.ProtuStrankaListFormated>
    <izvorni_sadrzaj>
      <item>TGP ZLATAR d.o.o.</item>
    </izvorni_sadrzaj>
    <derivirana_varijabla naziv="DomainObject.Predmet.ProtuStrankaListFormated_1">
      <item>TGP ZLATAR d.o.o.</item>
    </derivirana_varijabla>
  </DomainObject.Predmet.ProtuStrankaListFormated>
  <DomainObject.Predmet.ProtuStrankaListFormatedOIB>
    <izvorni_sadrzaj>
      <item>TGP ZLATAR d.o.o., OIB 22592074291</item>
    </izvorni_sadrzaj>
    <derivirana_varijabla naziv="DomainObject.Predmet.ProtuStrankaListFormatedOIB_1">
      <item>TGP ZLATAR d.o.o., OIB 22592074291</item>
    </derivirana_varijabla>
  </DomainObject.Predmet.ProtuStrankaListFormatedOIB>
  <DomainObject.Predmet.ProtuStrankaListFormatedWithAdress>
    <izvorni_sadrzaj>
      <item>TGP ZLATAR d.o.o., Sajmišna 5, 49250 Zlatar</item>
    </izvorni_sadrzaj>
    <derivirana_varijabla naziv="DomainObject.Predmet.ProtuStrankaListFormatedWithAdress_1">
      <item>TGP ZLATAR d.o.o., Sajmišna 5, 49250 Zlatar</item>
    </derivirana_varijabla>
  </DomainObject.Predmet.ProtuStrankaListFormatedWithAdress>
  <DomainObject.Predmet.ProtuStrankaListFormatedWithAdressOIB>
    <izvorni_sadrzaj>
      <item>TGP ZLATAR d.o.o., OIB 22592074291, Sajmišna 5, 49250 Zlatar</item>
    </izvorni_sadrzaj>
    <derivirana_varijabla naziv="DomainObject.Predmet.ProtuStrankaListFormatedWithAdressOIB_1">
      <item>TGP ZLATAR d.o.o., OIB 22592074291, Sajmišna 5, 49250 Zlatar</item>
    </derivirana_varijabla>
  </DomainObject.Predmet.ProtuStrankaListFormatedWithAdressOIB>
  <DomainObject.Predmet.ProtuStrankaListNazivFormated>
    <izvorni_sadrzaj>
      <item>TGP ZLATAR d.o.o.</item>
    </izvorni_sadrzaj>
    <derivirana_varijabla naziv="DomainObject.Predmet.ProtuStrankaListNazivFormated_1">
      <item>TGP ZLATAR d.o.o.</item>
    </derivirana_varijabla>
  </DomainObject.Predmet.ProtuStrankaListNazivFormated>
  <DomainObject.Predmet.ProtuStrankaListNazivFormatedOIB>
    <izvorni_sadrzaj>
      <item>TGP ZLATAR d.o.o., OIB 22592074291</item>
    </izvorni_sadrzaj>
    <derivirana_varijabla naziv="DomainObject.Predmet.ProtuStrankaListNazivFormatedOIB_1">
      <item>TGP ZLATAR d.o.o., OIB 22592074291</item>
    </derivirana_varijabla>
  </DomainObject.Predmet.ProtuStrankaListNazivFormatedOIB>
  <DomainObject.Predmet.OstaliListFormated>
    <izvorni_sadrzaj>
      <item>Ivan Martinuš</item>
      <item>IMEX BANKA dioničko društvo</item>
    </izvorni_sadrzaj>
    <derivirana_varijabla naziv="DomainObject.Predmet.OstaliListFormated_1">
      <item>Ivan Martinuš</item>
      <item>IMEX BANKA dioničko društvo</item>
    </derivirana_varijabla>
  </DomainObject.Predmet.OstaliListFormated>
  <DomainObject.Predmet.OstaliListFormatedOIB>
    <izvorni_sadrzaj>
      <item>Ivan Martinuš, OIB 81641199539</item>
      <item>IMEX BANKA dioničko društvo, OIB 99326633206</item>
    </izvorni_sadrzaj>
    <derivirana_varijabla naziv="DomainObject.Predmet.OstaliListFormatedOIB_1">
      <item>Ivan Martinuš, OIB 81641199539</item>
      <item>IMEX BANKA dioničko društvo, OIB 99326633206</item>
    </derivirana_varijabla>
  </DomainObject.Predmet.OstaliListFormatedOIB>
  <DomainObject.Predmet.OstaliListFormatedWithAdress>
    <izvorni_sadrzaj>
      <item>Ivan Martinuš, Sajmišna Ulica 5, 49250 Zlatar</item>
      <item>IMEX BANKA dioničko društvo, Tolstojeva 6, 21000 Split</item>
    </izvorni_sadrzaj>
    <derivirana_varijabla naziv="DomainObject.Predmet.OstaliListFormatedWithAdress_1">
      <item>Ivan Martinuš, Sajmišna Ulica 5, 49250 Zlatar</item>
      <item>IMEX BANKA dioničko društvo, Tolstojeva 6, 21000 Split</item>
    </derivirana_varijabla>
  </DomainObject.Predmet.OstaliListFormatedWithAdress>
  <DomainObject.Predmet.OstaliListFormatedWithAdressOIB>
    <izvorni_sadrzaj>
      <item>Ivan Martinuš, OIB 81641199539, Sajmišna Ulica 5, 49250 Zlatar</item>
      <item>IMEX BANKA dioničko društvo, OIB 99326633206, Tolstojeva 6, 21000 Split</item>
    </izvorni_sadrzaj>
    <derivirana_varijabla naziv="DomainObject.Predmet.OstaliListFormatedWithAdressOIB_1">
      <item>Ivan Martinuš, OIB 81641199539, Sajmišna Ulica 5, 49250 Zlatar</item>
      <item>IMEX BANKA dioničko društvo, OIB 99326633206, Tolstojeva 6, 21000 Split</item>
    </derivirana_varijabla>
  </DomainObject.Predmet.OstaliListFormatedWithAdressOIB>
  <DomainObject.Predmet.OstaliListNazivFormated>
    <izvorni_sadrzaj>
      <item>Ivan Martinuš</item>
      <item>IMEX BANKA dioničko društvo</item>
    </izvorni_sadrzaj>
    <derivirana_varijabla naziv="DomainObject.Predmet.OstaliListNazivFormated_1">
      <item>Ivan Martinuš</item>
      <item>IMEX BANKA dioničko društvo</item>
    </derivirana_varijabla>
  </DomainObject.Predmet.OstaliListNazivFormated>
  <DomainObject.Predmet.OstaliListNazivFormatedOIB>
    <izvorni_sadrzaj>
      <item>Ivan Martinuš, OIB 81641199539</item>
      <item>IMEX BANKA dioničko društvo, OIB 99326633206</item>
    </izvorni_sadrzaj>
    <derivirana_varijabla naziv="DomainObject.Predmet.OstaliListNazivFormatedOIB_1">
      <item>Ivan Martinuš, OIB 81641199539</item>
      <item>IMEX BANKA dioničko društvo, OIB 99326633206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St-2322/2016-18</izvorni_sadrzaj>
    <derivirana_varijabla naziv="DomainObject.PoslovniBrojDokumenta_1">St-2322/2016-18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TGP ZLATAR d.o.o.</izvorni_sadrzaj>
    <derivirana_varijabla naziv="DomainObject.Predmet.ProtustrankaIDrugi_1">TGP ZLATAR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TGP ZLATAR d.o.o., OIB 22592074291, Sajmišna 5, 49250 Zlatar</izvorni_sadrzaj>
    <derivirana_varijabla naziv="DomainObject.Predmet.ProtustrankaIDrugiAdressOIB_1">TGP ZLATAR d.o.o., OIB 22592074291, Sajmišna 5,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TGP ZLATAR d.o.o.</item>
      <item>Ivan Martinuš</item>
      <item>Ivan Martinuš</item>
      <item>IMEX BANKA dioničko društvo</item>
    </izvorni_sadrzaj>
    <derivirana_varijabla naziv="DomainObject.Predmet.SudioniciListNaziv_1">
      <item>FINA Regionalni centar Zagreb</item>
      <item>TGP ZLATAR d.o.o.</item>
      <item>Ivan Martinuš</item>
      <item>Ivan Martinuš</item>
      <item>IMEX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TGP ZLATAR d.o.o., OIB 22592074291, Sajmišna 5,49250 Zlatar</item>
      <item>Ivan Martinuš, OIB 81641199539, Sajmišna Ulica 5,49250 Zlatar</item>
      <item>Ivan Martinuš, OIB 81641199539, Sajmišna 5,49250 Zlatar</item>
      <item>IMEX BANKA dioničko društvo, OIB 99326633206, Tolstojeva 6,21000 Split</item>
    </izvorni_sadrzaj>
    <derivirana_varijabla naziv="DomainObject.Predmet.SudioniciListAdressOIB_1">
      <item>FINA Regionalni centar Zagreb, OIB 85821130368, Trg svibanjskih žrtava 1995. 1,10000 Zagreb</item>
      <item>TGP ZLATAR d.o.o., OIB 22592074291, Sajmišna 5,49250 Zlatar</item>
      <item>Ivan Martinuš, OIB 81641199539, Sajmišna Ulica 5,49250 Zlatar</item>
      <item>Ivan Martinuš, OIB 81641199539, Sajmišna 5,49250 Zlatar</item>
      <item>IMEX BANKA dioničko društvo, OIB 99326633206, Tolstojeva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22592074291</item>
      <item>, OIB 81641199539</item>
      <item>, OIB 81641199539</item>
      <item>, OIB 99326633206</item>
    </izvorni_sadrzaj>
    <derivirana_varijabla naziv="DomainObject.Predmet.SudioniciListNazivOIB_1">
      <item>, OIB 85821130368</item>
      <item>, OIB 22592074291</item>
      <item>, OIB 81641199539</item>
      <item>, OIB 81641199539</item>
      <item>, OIB 99326633206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15FE80-64D7-41D4-A15F-9695458F47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1098</properties:Words>
  <properties:Characters>5942</properties:Characters>
  <properties:Lines>119</properties:Lines>
  <properties:Paragraphs>27</properties:Paragraphs>
  <properties:TotalTime>161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2017-11-22T08:30:00Z</cp:lastPrinted>
  <dcterms:modified xmlns:xsi="http://www.w3.org/2001/XMLSchema-instance" xsi:type="dcterms:W3CDTF">2017-11-22T08:30:00Z</dcterms:modified>
  <cp:revision>129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St-2322/2016-18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