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0630" w14:paraId="8f4063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855DE1">
        <w:t>2226</w:t>
      </w:r>
      <w:r w:rsidR="0038762C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855DE1">
        <w:t xml:space="preserve"> EX LIBRIS d.o.o. Osijek, J. J. Strossmayera 17, OIB: </w:t>
      </w:r>
      <w:r w:rsidR="00F03594">
        <w:t>18354693521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F03594">
        <w:t>16</w:t>
      </w:r>
      <w:r w:rsidR="003B50C7">
        <w:t>.</w:t>
      </w:r>
      <w:r w:rsidR="00934B4D">
        <w:t xml:space="preserve"> </w:t>
      </w:r>
      <w:r w:rsidR="001C5239">
        <w:t>rujna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1C5239">
        <w:t>26</w:t>
      </w:r>
      <w:r w:rsidR="00224AFF">
        <w:t xml:space="preserve">. </w:t>
      </w:r>
      <w:r w:rsidR="001C5239">
        <w:t>rujna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F03594">
        <w:rPr>
          <w:bCs/>
        </w:rPr>
        <w:t xml:space="preserve"> </w:t>
      </w:r>
      <w:r w:rsidR="00F03594">
        <w:t>EX LIBRIS d.o.o. Osijek, J. J. Strossmayera 17, OIB: 18354693521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F03594">
        <w:t>6.216,65</w:t>
      </w:r>
      <w:r w:rsidR="001C5239">
        <w:t xml:space="preserve"> </w:t>
      </w:r>
      <w:r>
        <w:t>kn</w:t>
      </w:r>
      <w:r w:rsidR="00E53A37">
        <w:t xml:space="preserve">, na dan </w:t>
      </w:r>
      <w:r w:rsidR="00F03594">
        <w:t>14</w:t>
      </w:r>
      <w:r w:rsidR="0098599D">
        <w:t>.</w:t>
      </w:r>
      <w:r w:rsidR="00F66487">
        <w:t xml:space="preserve"> </w:t>
      </w:r>
      <w:r w:rsidR="001C5239">
        <w:t>rujna</w:t>
      </w:r>
      <w:r w:rsidR="003A5987">
        <w:t xml:space="preserve">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>a</w:t>
      </w:r>
      <w:r w:rsidR="00F03594">
        <w:t xml:space="preserve"> Josip Medvedec, Osijek, Hercegovačka 10, OIB: 77036203589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F03594">
        <w:t>2226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230C3B">
        <w:t>26</w:t>
      </w:r>
      <w:r w:rsidR="0054259D">
        <w:t xml:space="preserve">. </w:t>
      </w:r>
      <w:r w:rsidR="00230C3B">
        <w:t>rujna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230C3B" w:rsidR="00532E0A">
      <w:pPr>
        <w:numPr>
          <w:ilvl w:val="0"/>
          <w:numId w:val="1"/>
        </w:numPr>
      </w:pPr>
      <w:r>
        <w:t>kal. 14.11.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65AF9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471A9"/>
    <w:rsid w:val="0085324B"/>
    <w:rsid w:val="00855A65"/>
    <w:rsid w:val="00855DE1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331D7"/>
    <w:rsid w:val="00E36634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3594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65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A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A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A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A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65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A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A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A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A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2226</izvorni_sadrzaj>
    <derivirana_varijabla naziv="DomainObject.Predmet.Broj_1">2226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St-2226/2016</izvorni_sadrzaj>
    <derivirana_varijabla naziv="DomainObject.Predmet.OznakaBroj_1">St-2226/2016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 LIBRIS društvo s ograničenom odgovornošću za projektiranje i inženjering</izvorni_sadrzaj>
    <derivirana_varijabla naziv="DomainObject.Predmet.ProtustrankaFormated_1">  EX LIBRIS društvo s ograničenom odgovornošću za projektiranje i inženjering</derivirana_varijabla>
  </DomainObject.Predmet.ProtustrankaFormated>
  <DomainObject.Predmet.ProtustrankaFormatedOIB>
    <izvorni_sadrzaj>  EX LIBRIS društvo s ograničenom odgovornošću za projektiranje i inženjering, OIB 18354693521</izvorni_sadrzaj>
    <derivirana_varijabla naziv="DomainObject.Predmet.ProtustrankaFormatedOIB_1">  EX LIBRIS društvo s ograničenom odgovornošću za projektiranje i inženjering, OIB 18354693521</derivirana_varijabla>
  </DomainObject.Predmet.ProtustrankaFormatedOIB>
  <DomainObject.Predmet.ProtustrankaFormatedWithAdress>
    <izvorni_sadrzaj> EX LIBRIS društvo s ograničenom odgovornošću za projektiranje i inženjering, J.J.Strossmayera 17, 31000 Osijek</izvorni_sadrzaj>
    <derivirana_varijabla naziv="DomainObject.Predmet.ProtustrankaFormatedWithAdress_1"> EX LIBRIS društvo s ograničenom odgovornošću za projektiranje i inženjering, J.J.Strossmayera 17, 31000 Osijek</derivirana_varijabla>
  </DomainObject.Predmet.ProtustrankaFormatedWithAdress>
  <DomainObject.Predmet.ProtustrankaFormatedWithAdressOIB>
    <izvorni_sadrzaj> EX LIBRIS društvo s ograničenom odgovornošću za projektiranje i inženjering, OIB 18354693521, J.J.Strossmayera 17, 31000 Osijek</izvorni_sadrzaj>
    <derivirana_varijabla naziv="DomainObject.Predmet.ProtustrankaFormatedWithAdressOIB_1"> EX LIBRIS društvo s ograničenom odgovornošću za projektiranje i inženjering, OIB 18354693521, J.J.Strossmayera 17, 31000 Osijek</derivirana_varijabla>
  </DomainObject.Predmet.ProtustrankaFormatedWithAdressOIB>
  <DomainObject.Predmet.ProtustrankaWithAdress>
    <izvorni_sadrzaj>EX LIBRIS društvo s ograničenom odgovornošću za projektiranje i inženjering J.J.Strossmayera 17, 31000 Osijek</izvorni_sadrzaj>
    <derivirana_varijabla naziv="DomainObject.Predmet.ProtustrankaWithAdress_1">EX LIBRIS društvo s ograničenom odgovornošću za projektiranje i inženjering J.J.Strossmayera 17, 31000 Osijek</derivirana_varijabla>
  </DomainObject.Predmet.ProtustrankaWithAdress>
  <DomainObject.Predmet.ProtustrankaWithAdressOIB>
    <izvorni_sadrzaj>EX LIBRIS društvo s ograničenom odgovornošću za projektiranje i inženjering, OIB 18354693521, J.J.Strossmayera 17, 31000 Osijek</izvorni_sadrzaj>
    <derivirana_varijabla naziv="DomainObject.Predmet.ProtustrankaWithAdressOIB_1">EX LIBRIS društvo s ograničenom odgovornošću za projektiranje i inženjering, OIB 18354693521, J.J.Strossmayera 17, 31000 Osijek</derivirana_varijabla>
  </DomainObject.Predmet.ProtustrankaWithAdressOIB>
  <DomainObject.Predmet.ProtustrankaNazivFormated>
    <izvorni_sadrzaj>EX LIBRIS društvo s ograničenom odgovornošću za projektiranje i inženjering</izvorni_sadrzaj>
    <derivirana_varijabla naziv="DomainObject.Predmet.ProtustrankaNazivFormated_1">EX LIBRIS društvo s ograničenom odgovornošću za projektiranje i inženjering</derivirana_varijabla>
  </DomainObject.Predmet.ProtustrankaNazivFormated>
  <DomainObject.Predmet.ProtustrankaNazivFormatedOIB>
    <izvorni_sadrzaj>EX LIBRIS društvo s ograničenom odgovornošću za projektiranje i inženjering, OIB 18354693521</izvorni_sadrzaj>
    <derivirana_varijabla naziv="DomainObject.Predmet.ProtustrankaNazivFormatedOIB_1">EX LIBRIS društvo s ograničenom odgovornošću za projektiranje i inženjering, OIB 18354693521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 LIBRIS društvo s ograničenom odgovornošću za projektiranje i inženjering</item>
    </izvorni_sadrzaj>
    <derivirana_varijabla naziv="DomainObject.Predmet.ProtuStrankaListFormated_1">
      <item>EX LIBRIS društvo s ograničenom odgovornošću za projektiranje i inženjering</item>
    </derivirana_varijabla>
  </DomainObject.Predmet.ProtuStrankaListFormated>
  <DomainObject.Predmet.ProtuStrankaListFormatedOIB>
    <izvorni_sadrzaj>
      <item>EX LIBRIS društvo s ograničenom odgovornošću za projektiranje i inženjering, OIB 18354693521</item>
    </izvorni_sadrzaj>
    <derivirana_varijabla naziv="DomainObject.Predmet.ProtuStrankaListFormatedOIB_1">
      <item>EX LIBRIS društvo s ograničenom odgovornošću za projektiranje i inženjering, OIB 18354693521</item>
    </derivirana_varijabla>
  </DomainObject.Predmet.ProtuStrankaListFormatedOIB>
  <DomainObject.Predmet.ProtuStrankaListFormatedWithAdress>
    <izvorni_sadrzaj>
      <item>EX LIBRIS društvo s ograničenom odgovornošću za projektiranje i inženjering, J.J.Strossmayera 17, 31000 Osijek</item>
    </izvorni_sadrzaj>
    <derivirana_varijabla naziv="DomainObject.Predmet.ProtuStrankaListFormatedWithAdress_1">
      <item>EX LIBRIS društvo s ograničenom odgovornošću za projektiranje i inženjering, J.J.Strossmayera 17, 31000 Osijek</item>
    </derivirana_varijabla>
  </DomainObject.Predmet.ProtuStrankaListFormatedWithAdress>
  <DomainObject.Predmet.ProtuStrankaListFormatedWithAdressOIB>
    <izvorni_sadrzaj>
      <item>EX LIBRIS društvo s ograničenom odgovornošću za projektiranje i inženjering, OIB 18354693521, J.J.Strossmayera 17, 31000 Osijek</item>
    </izvorni_sadrzaj>
    <derivirana_varijabla naziv="DomainObject.Predmet.ProtuStrankaListFormatedWithAdressOIB_1">
      <item>EX LIBRIS društvo s ograničenom odgovornošću za projektiranje i inženjering, OIB 18354693521, J.J.Strossmayera 17, 31000 Osijek</item>
    </derivirana_varijabla>
  </DomainObject.Predmet.ProtuStrankaListFormatedWithAdressOIB>
  <DomainObject.Predmet.ProtuStrankaListNazivFormated>
    <izvorni_sadrzaj>
      <item>EX LIBRIS društvo s ograničenom odgovornošću za projektiranje i inženjering</item>
    </izvorni_sadrzaj>
    <derivirana_varijabla naziv="DomainObject.Predmet.ProtuStrankaListNazivFormated_1">
      <item>EX LIBRIS društvo s ograničenom odgovornošću za projektiranje i inženjering</item>
    </derivirana_varijabla>
  </DomainObject.Predmet.ProtuStrankaListNazivFormated>
  <DomainObject.Predmet.ProtuStrankaListNazivFormatedOIB>
    <izvorni_sadrzaj>
      <item>EX LIBRIS društvo s ograničenom odgovornošću za projektiranje i inženjering, OIB 18354693521</item>
    </izvorni_sadrzaj>
    <derivirana_varijabla naziv="DomainObject.Predmet.ProtuStrankaListNazivFormatedOIB_1">
      <item>EX LIBRIS društvo s ograničenom odgovornošću za projektiranje i inženjering, OIB 18354693521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 LIBRIS društvo s ograničenom odgovornošću za projektiranje i inženjering</izvorni_sadrzaj>
    <derivirana_varijabla naziv="DomainObject.Predmet.ProtustrankaIDrugi_1">EX LIBRIS društvo s ograničenom odgovornošću za projektiranje i inženjering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 LIBRIS društvo s ograničenom odgovornošću za projektiranje i inženjering, OIB 18354693521, J.J.Strossmayera 17, 31000 Osijek</izvorni_sadrzaj>
    <derivirana_varijabla naziv="DomainObject.Predmet.ProtustrankaIDrugiAdressOIB_1">EX LIBRIS društvo s ograničenom odgovornošću za projektiranje i inženjering, OIB 18354693521, J.J.Strossmayera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 LIBRIS društvo s ograničenom odgovornošću za projektiranje i inženjering</item>
    </izvorni_sadrzaj>
    <derivirana_varijabla naziv="DomainObject.Predmet.SudioniciListNaziv_1">
      <item>FINA RC OSIJEK</item>
      <item>EX LIBRIS društvo s ograničenom odgovornošću za projektiranje i inženjering</item>
    </derivirana_varijabla>
  </DomainObject.Predmet.SudioniciListNaziv>
  <DomainObject.Predmet.SudioniciListAdressOIB>
    <izvorni_sadrzaj>
      <item>FINA RC OSIJEK, OIB 85821130368</item>
      <item>EX LIBRIS društvo s ograničenom odgovornošću za projektiranje i inženjering, OIB 18354693521, J.J.Strossmayera 17,31000 Osijek</item>
    </izvorni_sadrzaj>
    <derivirana_varijabla naziv="DomainObject.Predmet.SudioniciListAdressOIB_1">
      <item>FINA RC OSIJEK, OIB 85821130368</item>
      <item>EX LIBRIS društvo s ograničenom odgovornošću za projektiranje i inženjering, OIB 18354693521, J.J.Strossmayera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18354693521</item>
    </izvorni_sadrzaj>
    <derivirana_varijabla naziv="DomainObject.Predmet.SudioniciListNazivOIB_1">
      <item>, OIB 85821130368</item>
      <item>, OIB 18354693521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1859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2016-09-26T06:53:00Z</dcterms:created>
  <dc:creator>Korisnik</dc:creator>
  <cp:lastModifiedBy>Sanda Gučić</cp:lastModifiedBy>
  <cp:lastPrinted>2016-09-26T06:51:00Z</cp:lastPrinted>
  <dcterms:modified xmlns:xsi="http://www.w3.org/2001/XMLSchema-instance" xsi:type="dcterms:W3CDTF">2016-09-26T08:54:00Z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