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9298" w14:paraId="5819298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5D447C">
      <w:r w:rsidRPr="005D447C"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EB06D0">
      <w:pPr>
        <w:ind w:left="5040"/>
        <w:jc w:val="right"/>
        <w:rPr>
          <w:b/>
        </w:rPr>
      </w:pPr>
    </w:p>
    <w:p w:rsidRDefault="00047E3E" w:rsidP="00585E4B" w:rsidR="00585E4B">
      <w:pPr>
        <w:ind w:firstLine="360"/>
        <w:jc w:val="right"/>
        <w:rPr>
          <w:b/>
          <w:bCs/>
        </w:rPr>
      </w:pPr>
      <w:r>
        <w:rPr>
          <w:b/>
          <w:bCs/>
        </w:rPr>
        <w:t>ŽARKO FILIPČIĆ, Šibenik</w:t>
      </w:r>
    </w:p>
    <w:p w:rsidRDefault="00047E3E" w:rsidP="00585E4B" w:rsidR="00047E3E">
      <w:pPr>
        <w:ind w:firstLine="360"/>
        <w:jc w:val="right"/>
        <w:rPr>
          <w:b/>
          <w:bCs/>
        </w:rPr>
      </w:pPr>
      <w:r>
        <w:rPr>
          <w:b/>
          <w:bCs/>
        </w:rPr>
        <w:t xml:space="preserve">Brodarica, Žarko </w:t>
      </w:r>
      <w:proofErr w:type="spellStart"/>
      <w:r>
        <w:rPr>
          <w:b/>
          <w:bCs/>
        </w:rPr>
        <w:t>Gandalj</w:t>
      </w:r>
      <w:proofErr w:type="spellEnd"/>
      <w:r>
        <w:rPr>
          <w:b/>
          <w:bCs/>
        </w:rPr>
        <w:t xml:space="preserve"> 7</w:t>
      </w:r>
    </w:p>
    <w:p w:rsidRDefault="00047E3E" w:rsidP="00585E4B" w:rsidR="00047E3E" w:rsidRPr="00585E4B">
      <w:pPr>
        <w:ind w:firstLine="360"/>
        <w:jc w:val="right"/>
        <w:rPr>
          <w:b/>
          <w:bCs/>
        </w:rPr>
      </w:pPr>
    </w:p>
    <w:p w:rsidRDefault="00120463" w:rsidP="00047E3E" w:rsidR="00047E3E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047E3E">
        <w:t>705/</w:t>
      </w:r>
      <w:r w:rsidR="00585E4B">
        <w:t>16-1</w:t>
      </w:r>
      <w:r w:rsidR="005D447C">
        <w:t>1</w:t>
      </w:r>
      <w:r w:rsidR="004216DB">
        <w:t xml:space="preserve"> od 20</w:t>
      </w:r>
      <w:r w:rsidR="00585E4B">
        <w:t xml:space="preserve">. svibnja </w:t>
      </w:r>
      <w:r w:rsidR="00BE7BE4">
        <w:t>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047E3E">
        <w:t>BREZOVICA, braniteljska zadruga, Knin, Getaldićeva 6,</w:t>
      </w:r>
      <w:r w:rsidR="00047E3E" w:rsidRPr="00A93E68">
        <w:t xml:space="preserve"> </w:t>
      </w:r>
      <w:r w:rsidR="00047E3E">
        <w:t>OIB:64692783461.</w:t>
      </w:r>
    </w:p>
    <w:p w:rsidRDefault="00585E4B" w:rsidP="00047E3E" w:rsidR="00585E4B" w:rsidRPr="00B0613D">
      <w:pPr>
        <w:jc w:val="both"/>
      </w:pPr>
    </w:p>
    <w:p w:rsidRDefault="00120463" w:rsidP="005215A4" w:rsidR="00120463" w:rsidRPr="005D447C">
      <w:pPr>
        <w:ind w:firstLine="708"/>
        <w:jc w:val="both"/>
        <w:rPr>
          <w:rFonts w:cstheme="majorBidi" w:hAnsiTheme="majorBidi" w:asciiTheme="majorBidi"/>
        </w:rPr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 xml:space="preserve">određeno je </w:t>
      </w:r>
      <w:r w:rsidR="005D447C">
        <w:t xml:space="preserve">za dan </w:t>
      </w:r>
      <w:r w:rsidR="00047E3E">
        <w:rPr>
          <w:b/>
        </w:rPr>
        <w:t>10. lipnja 2016. u 9,2</w:t>
      </w:r>
      <w:r w:rsidR="005D447C" w:rsidRPr="002436F5">
        <w:rPr>
          <w:b/>
        </w:rPr>
        <w:t>0 sati</w:t>
      </w:r>
      <w:r w:rsidR="005D447C" w:rsidRPr="00FC53AC">
        <w:t xml:space="preserve"> kod Trgovačkog suda u Zadru, </w:t>
      </w:r>
      <w:r w:rsidR="005D447C" w:rsidRPr="00AC57B0">
        <w:rPr>
          <w:rFonts w:cstheme="majorBidi" w:hAnsiTheme="majorBidi" w:asciiTheme="majorBidi"/>
        </w:rPr>
        <w:t>Ulica Franje Tuđmana br. 35, sudnica br</w:t>
      </w:r>
      <w:r w:rsidR="005D447C">
        <w:rPr>
          <w:rFonts w:cstheme="majorBidi" w:hAnsiTheme="majorBidi" w:asciiTheme="majorBidi"/>
        </w:rPr>
        <w:t>.</w:t>
      </w:r>
      <w:r w:rsidR="005D447C" w:rsidRPr="00AC57B0">
        <w:rPr>
          <w:rFonts w:cstheme="majorBidi" w:hAnsiTheme="majorBidi" w:asciiTheme="majorBidi"/>
        </w:rPr>
        <w:t xml:space="preserve"> 14/I</w:t>
      </w:r>
      <w:r w:rsidR="005D447C">
        <w:rPr>
          <w:rFonts w:cstheme="majorBidi" w:hAnsiTheme="majorBidi" w:asciiTheme="majorBidi"/>
        </w:rPr>
        <w:t xml:space="preserve">, </w:t>
      </w:r>
      <w:r w:rsidRPr="00B0613D">
        <w:t xml:space="preserve">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215A4" w:rsidR="005D447C" w:rsidRPr="005D447C">
      <w:pPr>
        <w:ind w:firstLine="708"/>
        <w:jc w:val="both"/>
        <w:rPr>
          <w:rFonts w:cstheme="majorBidi" w:hAnsiTheme="majorBidi" w:asciiTheme="majorBidi"/>
        </w:rPr>
      </w:pPr>
      <w:r w:rsidRPr="00B0613D">
        <w:t xml:space="preserve">Ročište radi </w:t>
      </w:r>
      <w:r w:rsidR="001B7DF8">
        <w:t>očitovanja o prijedlo</w:t>
      </w:r>
      <w:r w:rsidR="005D447C">
        <w:t>gu z</w:t>
      </w:r>
      <w:r w:rsidR="00BE7BE4">
        <w:t>a otvaranje stečajnog postupka</w:t>
      </w:r>
      <w:r w:rsidR="001B7DF8">
        <w:t xml:space="preserve"> </w:t>
      </w:r>
      <w:r w:rsidRPr="00B0613D">
        <w:t xml:space="preserve">određeno je </w:t>
      </w:r>
      <w:r w:rsidR="005D447C">
        <w:t xml:space="preserve">dan </w:t>
      </w:r>
      <w:r w:rsidR="005D447C" w:rsidRPr="002436F5">
        <w:rPr>
          <w:b/>
        </w:rPr>
        <w:t>10. lipnja 2016. u 9,</w:t>
      </w:r>
      <w:r w:rsidR="00047E3E">
        <w:rPr>
          <w:b/>
        </w:rPr>
        <w:t>3</w:t>
      </w:r>
      <w:r w:rsidR="005D447C">
        <w:rPr>
          <w:b/>
        </w:rPr>
        <w:t>0</w:t>
      </w:r>
      <w:r w:rsidR="005D447C" w:rsidRPr="002436F5">
        <w:rPr>
          <w:b/>
        </w:rPr>
        <w:t xml:space="preserve"> sati</w:t>
      </w:r>
      <w:r w:rsidR="005D447C" w:rsidRPr="00FC53AC">
        <w:t xml:space="preserve"> kod Trgovačkog suda u Zadru, </w:t>
      </w:r>
      <w:r w:rsidR="005D447C" w:rsidRPr="00AC57B0">
        <w:rPr>
          <w:rFonts w:cstheme="majorBidi" w:hAnsiTheme="majorBidi" w:asciiTheme="majorBidi"/>
        </w:rPr>
        <w:t>Ulica Franje Tuđmana br. 35, sudnica br</w:t>
      </w:r>
      <w:r w:rsidR="005D447C">
        <w:rPr>
          <w:rFonts w:cstheme="majorBidi" w:hAnsiTheme="majorBidi" w:asciiTheme="majorBidi"/>
        </w:rPr>
        <w:t>.</w:t>
      </w:r>
      <w:r w:rsidR="005D447C" w:rsidRPr="00AC57B0">
        <w:rPr>
          <w:rFonts w:cstheme="majorBidi" w:hAnsiTheme="majorBidi" w:asciiTheme="majorBidi"/>
        </w:rPr>
        <w:t xml:space="preserve"> 14/I</w:t>
      </w:r>
      <w:r w:rsidR="005D447C">
        <w:rPr>
          <w:rFonts w:cstheme="majorBidi" w:hAnsiTheme="majorBidi" w:asciiTheme="majorBidi"/>
        </w:rPr>
        <w:t xml:space="preserve">, </w:t>
      </w:r>
      <w:r w:rsidR="005D447C" w:rsidRPr="00B0613D">
        <w:t>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C66297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4216DB">
        <w:t>20</w:t>
      </w:r>
      <w:r w:rsidR="00C66297">
        <w:t xml:space="preserve">. svibnja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C66297" w:rsidR="00D33BA4">
      <w:r>
        <w:t>DNA:</w:t>
      </w:r>
    </w:p>
    <w:p w:rsidRDefault="00C66297" w:rsidR="00C66297" w:rsidRPr="008B1A21">
      <w:r>
        <w:t>osobno i na e-oglasnu ploču</w:t>
      </w:r>
    </w:p>
    <w:sectPr w:rsidSect="00A75CA0" w:rsidR="00C66297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6B" w:rsidR="00F9756B">
      <w:r>
        <w:separator/>
      </w:r>
    </w:p>
  </w:endnote>
  <w:endnote w:id="0" w:type="continuationSeparator">
    <w:p w:rsidRDefault="00F9756B" w:rsidR="00F97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6B" w:rsidR="00F9756B">
      <w:r>
        <w:separator/>
      </w:r>
    </w:p>
  </w:footnote>
  <w:footnote w:id="0" w:type="continuationSeparator">
    <w:p w:rsidRDefault="00F9756B" w:rsidR="00F97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047E3E">
      <w:t>705</w:t>
    </w:r>
    <w:r w:rsidR="005D447C">
      <w:t>/16-12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47E3E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16D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5A4"/>
    <w:rsid w:val="00521825"/>
    <w:rsid w:val="00527296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447C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9756B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72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72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2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2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2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72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72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2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2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2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BREZOVICA, braniteljska zadruga zastupanog po punomoćniku ŽARKO FILIPČIĆ</izvorni_sadrzaj>
    <derivirana_varijabla naziv="DomainObject.Predmet.ProtustrankaFormated_1">  BREZOVICA, braniteljska zadruga zastupanog po punomoćniku ŽARKO FILIPČIĆ</derivirana_varijabla>
  </DomainObject.Predmet.ProtustrankaFormated>
  <DomainObject.Predmet.ProtustrankaFormatedOIB>
    <izvorni_sadrzaj>  BREZOVICA, braniteljska zadruga, OIB 64692783461 zastupanog po punomoćniku ŽARKO FILIPČIĆ</izvorni_sadrzaj>
    <derivirana_varijabla naziv="DomainObject.Predmet.ProtustrankaFormatedOIB_1">  BREZOVICA, braniteljska zadruga, OIB 64692783461 zastupanog po punomoćniku ŽARKO FILIPČIĆ</derivirana_varijabla>
  </DomainObject.Predmet.ProtustrankaFormatedOIB>
  <DomainObject.Predmet.ProtustrankaFormatedWithAdress>
    <izvorni_sadrzaj> BREZOVICA, braniteljska zadruga, Getaldićeva 6, 22300 Knin zastupanog po punomoćniku ŽARKO FILIPČIĆ</izvorni_sadrzaj>
    <derivirana_varijabla naziv="DomainObject.Predmet.ProtustrankaFormatedWithAdress_1"> BREZOVICA, braniteljska zadruga, Getaldićeva 6, 22300 Knin zastupanog po punomoćniku ŽARKO FILIPČIĆ</derivirana_varijabla>
  </DomainObject.Predmet.ProtustrankaFormatedWithAdress>
  <DomainObject.Predmet.ProtustrankaFormatedWithAdressOIB>
    <izvorni_sadrzaj> BREZOVICA, braniteljska zadruga, OIB 64692783461, Getaldićeva 6, 22300 Knin zastupanog po punomoćniku ŽARKO FILIPČIĆ</izvorni_sadrzaj>
    <derivirana_varijabla naziv="DomainObject.Predmet.ProtustrankaFormatedWithAdressOIB_1"> BREZOVICA, braniteljska zadruga, OIB 64692783461, Getaldićeva 6, 22300 Knin zastupanog po punomoćniku ŽARKO FILIPČIĆ</derivirana_varijabla>
  </DomainObject.Predmet.ProtustrankaFormatedWithAdressOIB>
  <DomainObject.Predmet.ProtustrankaWithAdress>
    <izvorni_sadrzaj>BREZOVICA, braniteljska zadruga Getaldićeva 6, 22300 Knin</izvorni_sadrzaj>
    <derivirana_varijabla naziv="DomainObject.Predmet.ProtustrankaWithAdress_1">BREZOVICA, braniteljska zadruga Getaldićeva 6, 22300 Knin</derivirana_varijabla>
  </DomainObject.Predmet.ProtustrankaWithAdress>
  <DomainObject.Predmet.ProtustrankaWithAdressOIB>
    <izvorni_sadrzaj>BREZOVICA, braniteljska zadruga, OIB 64692783461, Getaldićeva 6, 22300 Knin</izvorni_sadrzaj>
    <derivirana_varijabla naziv="DomainObject.Predmet.ProtustrankaWithAdressOIB_1">BREZOVICA, braniteljska zadruga, OIB 64692783461, Getaldićeva 6, 22300 Knin</derivirana_varijabla>
  </DomainObject.Predmet.ProtustrankaWithAdressOIB>
  <DomainObject.Predmet.ProtustrankaNazivFormated>
    <izvorni_sadrzaj>BREZOVICA, braniteljska zadruga</izvorni_sadrzaj>
    <derivirana_varijabla naziv="DomainObject.Predmet.ProtustrankaNazivFormated_1">BREZOVICA, braniteljska zadruga</derivirana_varijabla>
  </DomainObject.Predmet.ProtustrankaNazivFormated>
  <DomainObject.Predmet.ProtustrankaNazivFormatedOIB>
    <izvorni_sadrzaj>BREZOVICA, braniteljska zadruga, OIB 64692783461</izvorni_sadrzaj>
    <derivirana_varijabla naziv="DomainObject.Predmet.ProtustrankaNazivFormatedOIB_1">BREZOVICA, braniteljska zadruga, OIB 64692783461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BREZOVICA, braniteljska zadruga zastupanog po punomoćniku ŽARKO FILIPČIĆ</item>
    </izvorni_sadrzaj>
    <derivirana_varijabla naziv="DomainObject.Predmet.ProtuStrankaListFormated_1">
      <item>BREZOVICA, braniteljska zadruga zastupanog po punomoćniku ŽARKO FILIPČIĆ</item>
    </derivirana_varijabla>
  </DomainObject.Predmet.ProtuStrankaListFormated>
  <DomainObject.Predmet.ProtuStrankaListFormatedOIB>
    <izvorni_sadrzaj>
      <item>BREZOVICA, braniteljska zadruga, OIB 64692783461 zastupanog po punomoćniku ŽARKO FILIPČIĆ</item>
    </izvorni_sadrzaj>
    <derivirana_varijabla naziv="DomainObject.Predmet.ProtuStrankaListFormatedOIB_1">
      <item>BREZOVICA, braniteljska zadruga, OIB 64692783461 zastupanog po punomoćniku ŽARKO FILIPČIĆ</item>
    </derivirana_varijabla>
  </DomainObject.Predmet.ProtuStrankaListFormatedOIB>
  <DomainObject.Predmet.ProtuStrankaListFormatedWithAdress>
    <izvorni_sadrzaj>
      <item>BREZOVICA, braniteljska zadruga, Getaldićeva 6, 22300 Knin zastupanog po punomoćniku ŽARKO FILIPČIĆ</item>
    </izvorni_sadrzaj>
    <derivirana_varijabla naziv="DomainObject.Predmet.ProtuStrankaListFormatedWithAdress_1">
      <item>BREZOVICA, braniteljska zadruga, Getaldićeva 6, 22300 Knin zastupanog po punomoćniku ŽARKO FILIPČIĆ</item>
    </derivirana_varijabla>
  </DomainObject.Predmet.ProtuStrankaListFormatedWithAdress>
  <DomainObject.Predmet.ProtuStrankaListFormatedWithAdressOIB>
    <izvorni_sadrzaj>
      <item>BREZOVICA, braniteljska zadruga, OIB 64692783461, Getaldićeva 6, 22300 Knin zastupanog po punomoćniku ŽARKO FILIPČIĆ</item>
    </izvorni_sadrzaj>
    <derivirana_varijabla naziv="DomainObject.Predmet.ProtuStrankaListFormatedWithAdressOIB_1">
      <item>BREZOVICA, braniteljska zadruga, OIB 64692783461, Getaldićeva 6, 22300 Knin zastupanog po punomoćniku ŽARKO FILIPČIĆ</item>
    </derivirana_varijabla>
  </DomainObject.Predmet.ProtuStrankaListFormatedWithAdressOIB>
  <DomainObject.Predmet.ProtuStrankaListNazivFormated>
    <izvorni_sadrzaj>
      <item>BREZOVICA, braniteljska zadruga</item>
    </izvorni_sadrzaj>
    <derivirana_varijabla naziv="DomainObject.Predmet.ProtuStrankaListNazivFormated_1">
      <item>BREZOVICA, braniteljska zadruga</item>
    </derivirana_varijabla>
  </DomainObject.Predmet.ProtuStrankaListNazivFormated>
  <DomainObject.Predmet.ProtuStrankaListNazivFormatedOIB>
    <izvorni_sadrzaj>
      <item>BREZOVICA, braniteljska zadruga, OIB 64692783461</item>
    </izvorni_sadrzaj>
    <derivirana_varijabla naziv="DomainObject.Predmet.ProtuStrankaListNazivFormatedOIB_1">
      <item>BREZOVICA, braniteljska zadruga, OIB 64692783461</item>
    </derivirana_varijabla>
  </DomainObject.Predmet.ProtuStrankaListNazivFormatedOIB>
  <DomainObject.Predmet.OstaliListFormated>
    <izvorni_sadrzaj>
      <item>ŽARKO FILIPČIĆ punomoćnik sudionika u postupku BREZOVICA, braniteljska zadruga</item>
    </izvorni_sadrzaj>
    <derivirana_varijabla naziv="DomainObject.Predmet.OstaliListFormated_1">
      <item>ŽARKO FILIPČIĆ punomoćnik sudionika u postupku BREZOVICA, braniteljska zadruga</item>
    </derivirana_varijabla>
  </DomainObject.Predmet.OstaliListFormated>
  <DomainObject.Predmet.OstaliListFormatedOIB>
    <izvorni_sadrzaj>
      <item>ŽARKO FILIPČIĆ punomoćnik sudionika u postupku BREZOVICA, braniteljska zadruga</item>
    </izvorni_sadrzaj>
    <derivirana_varijabla naziv="DomainObject.Predmet.OstaliListFormatedOIB_1">
      <item>ŽARKO FILIPČIĆ punomoćnik sudionika u postupku BREZOVICA, braniteljska zadruga</item>
    </derivirana_varijabla>
  </DomainObject.Predmet.OstaliListFormatedOIB>
  <DomainObject.Predmet.OstaliListFormatedWithAdress>
    <izvorni_sadrzaj>
      <item>ŽARKO FILIPČIĆ, Brodarica, Žarka Gandalj 7, 22000 Šibenik punomoćnik sudionika u postupku BREZOVICA, braniteljska zadruga</item>
    </izvorni_sadrzaj>
    <derivirana_varijabla naziv="DomainObject.Predmet.OstaliListFormatedWithAdress_1">
      <item>ŽARKO FILIPČIĆ, Brodarica, Žarka Gandalj 7, 22000 Šibenik punomoćnik sudionika u postupku BREZOVICA, braniteljska zadruga</item>
    </derivirana_varijabla>
  </DomainObject.Predmet.OstaliListFormatedWithAdress>
  <DomainObject.Predmet.OstaliListFormatedWithAdressOIB>
    <izvorni_sadrzaj>
      <item>ŽARKO FILIPČIĆ, Brodarica, Žarka Gandalj 7, 22000 Šibenik punomoćnik sudionika u postupku BREZOVICA, braniteljska zadruga</item>
    </izvorni_sadrzaj>
    <derivirana_varijabla naziv="DomainObject.Predmet.OstaliListFormatedWithAdressOIB_1">
      <item>ŽARKO FILIPČIĆ, Brodarica, Žarka Gandalj 7, 22000 Šibenik punomoćnik sudionika u postupku BREZOVICA, braniteljska zadruga</item>
    </derivirana_varijabla>
  </DomainObject.Predmet.OstaliListFormatedWithAdressOIB>
  <DomainObject.Predmet.OstaliListNazivFormated>
    <izvorni_sadrzaj>
      <item>ŽARKO FILIPČIĆ</item>
    </izvorni_sadrzaj>
    <derivirana_varijabla naziv="DomainObject.Predmet.OstaliListNazivFormated_1">
      <item>ŽARKO FILIPČIĆ</item>
    </derivirana_varijabla>
  </DomainObject.Predmet.OstaliListNazivFormated>
  <DomainObject.Predmet.OstaliListNazivFormatedOIB>
    <izvorni_sadrzaj>
      <item>ŽARKO FILIPČIĆ</item>
    </izvorni_sadrzaj>
    <derivirana_varijabla naziv="DomainObject.Predmet.OstaliListNazivFormatedOIB_1">
      <item>ŽARKO FILIPČIĆ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BREZOVICA, braniteljska zadruga</izvorni_sadrzaj>
    <derivirana_varijabla naziv="DomainObject.Predmet.ProtustrankaIDrugi_1">BREZOVICA,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BREZOVICA, braniteljska zadruga, OIB 64692783461, Getaldićeva 6, 22300 Knin</izvorni_sadrzaj>
    <derivirana_varijabla naziv="DomainObject.Predmet.ProtustrankaIDrugiAdressOIB_1">BREZOVICA, braniteljska zadruga, OIB 64692783461,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BREZOVICA, braniteljska zadruga</item>
      <item>FINA - Podružnica Šibenik</item>
      <item>ŽARKO FILIPČIĆ</item>
    </izvorni_sadrzaj>
    <derivirana_varijabla naziv="DomainObject.Predmet.SudioniciListNaziv_1">
      <item>BREZOVICA, braniteljska zadruga</item>
      <item>FINA - Podružnica Šibenik</item>
      <item>ŽARKO FILIPČIĆ</item>
    </derivirana_varijabla>
  </DomainObject.Predmet.SudioniciListNaziv>
  <DomainObject.Predmet.SudioniciListAdressOIB>
    <izvorni_sadrzaj>
      <item>BREZOVICA, braniteljska zadruga, OIB 64692783461, Getaldićeva 6,22300 Knin</item>
      <item>FINA - Podružnica Šibenik, OIB 85821130368, Perivoj L. Marune 1,22000 Šibenik</item>
      <item>ŽARKO FILIPČIĆ, Brodarica, Žarka Gandalj 7,22000 Šibenik</item>
    </izvorni_sadrzaj>
    <derivirana_varijabla naziv="DomainObject.Predmet.SudioniciListAdressOIB_1">
      <item>BREZOVICA, braniteljska zadruga, OIB 64692783461, Getaldićeva 6,22300 Knin</item>
      <item>FINA - Podružnica Šibenik, OIB 85821130368, Perivoj L. Marune 1,22000 Šibenik</item>
      <item>ŽARKO FILIPČIĆ, Brodarica, Žarka Gandalj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64692783461</item>
      <item>, OIB 85821130368</item>
      <item>, OIB null</item>
    </izvorni_sadrzaj>
    <derivirana_varijabla naziv="DomainObject.Predmet.SudioniciListNazivOIB_1">
      <item>, OIB 64692783461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E9D26-F02F-4FEA-AF9B-895C1FE10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910</properties:Characters>
  <properties:Lines>42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2016-05-17T18:32:00Z</dcterms:created>
  <dc:creator>Ardena Bajlo</dc:creator>
  <cp:lastModifiedBy>Vedrana Raspović</cp:lastModifiedBy>
  <cp:lastPrinted>2016-05-23T09:24:00Z</cp:lastPrinted>
  <dcterms:modified xmlns:xsi="http://www.w3.org/2001/XMLSchema-instance" xsi:type="dcterms:W3CDTF">2016-05-23T10:33:00Z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