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7dbb1" w14:paraId="4e7dbb1" w:rsidRDefault="00612493" w:rsidP="00910611" w:rsidR="0061249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493" w:rsidP="00844874" w:rsidR="00612493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612493" w:rsidP="00844874" w:rsidR="00612493" w:rsidRPr="00844874">
      <w:r>
        <w:rPr>
          <w:rFonts w:eastAsia="MS Mincho"/>
        </w:rPr>
        <w:t>Trgovački sud u Rijeci</w:t>
      </w:r>
    </w:p>
    <w:p w:rsidRDefault="00612493" w:rsidP="00844874" w:rsidR="00612493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F11FCA" w:rsidP="00A74730" w:rsidR="00F11FCA" w:rsidRPr="00A94E4D"/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6209EE">
        <w:t>5</w:t>
      </w:r>
      <w:r w:rsidR="005E7113">
        <w:t>6</w:t>
      </w:r>
      <w:r w:rsidR="001C1A11">
        <w:t>3</w:t>
      </w:r>
      <w:proofErr w:type="spellEnd"/>
      <w:r w:rsidRPr="00A94E4D">
        <w:t>/</w:t>
      </w:r>
      <w:proofErr w:type="spellStart"/>
      <w:r w:rsidRPr="00A94E4D">
        <w:t>1</w:t>
      </w:r>
      <w:r w:rsidR="008A57B5">
        <w:t>8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proofErr w:type="spellStart"/>
      <w:r w:rsidR="005F365A">
        <w:t>1</w:t>
      </w:r>
      <w:r w:rsidR="005E7113">
        <w:t>9</w:t>
      </w:r>
      <w:proofErr w:type="spellEnd"/>
      <w:r w:rsidRPr="00A94E4D">
        <w:t xml:space="preserve">. </w:t>
      </w:r>
      <w:r w:rsidR="006209EE">
        <w:t xml:space="preserve">listopada </w:t>
      </w:r>
      <w:proofErr w:type="spellStart"/>
      <w:r w:rsidRPr="00A94E4D">
        <w:t>201</w:t>
      </w:r>
      <w:r w:rsidR="008A57B5">
        <w:t>8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</w:t>
      </w:r>
      <w:r w:rsidR="005B7E1A">
        <w:rPr>
          <w:bCs/>
        </w:rPr>
        <w:t xml:space="preserve">trgovačko društvo </w:t>
      </w:r>
      <w:r w:rsidR="005B7E1A">
        <w:t>RIVA BODULI d.o.o. Omišalj (</w:t>
      </w:r>
      <w:proofErr w:type="spellStart"/>
      <w:r w:rsidR="005B7E1A">
        <w:t>OIB</w:t>
      </w:r>
      <w:proofErr w:type="spellEnd"/>
      <w:r w:rsidR="005B7E1A">
        <w:t>:</w:t>
      </w:r>
      <w:proofErr w:type="spellStart"/>
      <w:r w:rsidR="005B7E1A">
        <w:t>09515700110</w:t>
      </w:r>
      <w:proofErr w:type="spellEnd"/>
      <w:r w:rsidR="005B7E1A">
        <w:t xml:space="preserve">, </w:t>
      </w:r>
      <w:proofErr w:type="spellStart"/>
      <w:r w:rsidR="005B7E1A">
        <w:t>MBS</w:t>
      </w:r>
      <w:proofErr w:type="spellEnd"/>
      <w:r w:rsidR="005B7E1A">
        <w:t>:</w:t>
      </w:r>
      <w:proofErr w:type="spellStart"/>
      <w:r w:rsidR="005B7E1A">
        <w:t>040356942</w:t>
      </w:r>
      <w:proofErr w:type="spellEnd"/>
      <w:r w:rsidR="005B7E1A">
        <w:t xml:space="preserve">), </w:t>
      </w:r>
      <w:proofErr w:type="spellStart"/>
      <w:r w:rsidR="005B7E1A">
        <w:t>Brgučena</w:t>
      </w:r>
      <w:proofErr w:type="spellEnd"/>
      <w:r w:rsidR="005B7E1A">
        <w:t xml:space="preserve"> 1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344FBC">
        <w:t>28</w:t>
      </w:r>
      <w:proofErr w:type="spellEnd"/>
      <w:r w:rsidR="00807E02">
        <w:t xml:space="preserve">. </w:t>
      </w:r>
      <w:r w:rsidR="00B51D09">
        <w:t xml:space="preserve">rujna </w:t>
      </w:r>
      <w:proofErr w:type="spellStart"/>
      <w:r w:rsidR="00D76AC5">
        <w:t>2</w:t>
      </w:r>
      <w:r w:rsidR="00A94E4D">
        <w:t>01</w:t>
      </w:r>
      <w:r w:rsidR="007F39B9">
        <w:t>8</w:t>
      </w:r>
      <w:proofErr w:type="spellEnd"/>
      <w:r w:rsidRPr="00A94E4D">
        <w:t xml:space="preserve">. iznosi </w:t>
      </w:r>
      <w:proofErr w:type="spellStart"/>
      <w:r w:rsidR="00344FBC">
        <w:t>29</w:t>
      </w:r>
      <w:r w:rsidR="00983335">
        <w:t>.</w:t>
      </w:r>
      <w:r w:rsidR="00344FBC">
        <w:t>830</w:t>
      </w:r>
      <w:proofErr w:type="spellEnd"/>
      <w:r w:rsidR="00E511C2">
        <w:t>,</w:t>
      </w:r>
      <w:proofErr w:type="spellStart"/>
      <w:r w:rsidR="00344FBC">
        <w:t>05</w:t>
      </w:r>
      <w:proofErr w:type="spellEnd"/>
      <w:r w:rsidR="00A86BF5">
        <w:t xml:space="preserve"> </w:t>
      </w:r>
      <w:r w:rsidRPr="00A94E4D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Rije</w:t>
      </w:r>
      <w:r w:rsidR="00B51D09">
        <w:t>ka</w:t>
      </w:r>
      <w:r w:rsidRPr="00A94E4D">
        <w:t xml:space="preserve">, </w:t>
      </w:r>
      <w:proofErr w:type="spellStart"/>
      <w:r w:rsidR="003A066F">
        <w:t>1</w:t>
      </w:r>
      <w:r w:rsidR="00344FBC">
        <w:t>9</w:t>
      </w:r>
      <w:proofErr w:type="spellEnd"/>
      <w:r w:rsidRPr="00A94E4D">
        <w:t xml:space="preserve">. </w:t>
      </w:r>
      <w:r w:rsidR="00B51D09">
        <w:t xml:space="preserve">listopada </w:t>
      </w:r>
      <w:proofErr w:type="spellStart"/>
      <w:r w:rsidR="002E1EFF">
        <w:t>201</w:t>
      </w:r>
      <w:r w:rsidR="00A86BF5">
        <w:t>8</w:t>
      </w:r>
      <w:proofErr w:type="spellEnd"/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B51D09">
        <w:t>Viša s</w:t>
      </w:r>
      <w:r w:rsidR="002E1EFF" w:rsidRPr="002E1EFF">
        <w:t>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 xml:space="preserve">Tina Ružić </w:t>
      </w:r>
      <w:proofErr w:type="spellStart"/>
      <w:r w:rsidR="002E1EFF"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Rije</w:t>
      </w:r>
      <w:r w:rsidR="00B51D09">
        <w:rPr>
          <w:sz w:val="20"/>
          <w:szCs w:val="20"/>
        </w:rPr>
        <w:t>ka</w:t>
      </w:r>
      <w:r w:rsidRPr="00520908">
        <w:rPr>
          <w:sz w:val="20"/>
          <w:szCs w:val="20"/>
        </w:rPr>
        <w:t xml:space="preserve">, </w:t>
      </w:r>
      <w:r w:rsidR="003A066F">
        <w:rPr>
          <w:sz w:val="20"/>
          <w:szCs w:val="20"/>
        </w:rPr>
        <w:t>1</w:t>
      </w:r>
      <w:r w:rsidR="00344FBC">
        <w:rPr>
          <w:sz w:val="20"/>
          <w:szCs w:val="20"/>
        </w:rPr>
        <w:t>9</w:t>
      </w:r>
      <w:r w:rsidRPr="00520908">
        <w:rPr>
          <w:sz w:val="20"/>
          <w:szCs w:val="20"/>
        </w:rPr>
        <w:t>.</w:t>
      </w:r>
      <w:r w:rsidR="00B51D09">
        <w:rPr>
          <w:sz w:val="20"/>
          <w:szCs w:val="20"/>
        </w:rPr>
        <w:t>10</w:t>
      </w:r>
      <w:r w:rsidRPr="00520908">
        <w:rPr>
          <w:sz w:val="20"/>
          <w:szCs w:val="20"/>
        </w:rPr>
        <w:t>.201</w:t>
      </w:r>
      <w:r w:rsidR="00A86BF5">
        <w:rPr>
          <w:sz w:val="20"/>
          <w:szCs w:val="20"/>
        </w:rPr>
        <w:t>8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B51D09" w:rsidP="004D16FE" w:rsidR="004D16FE" w:rsidRPr="00520908">
      <w:pPr>
        <w:ind w:left="6372"/>
        <w:jc w:val="center"/>
        <w:rPr>
          <w:sz w:val="20"/>
          <w:szCs w:val="20"/>
        </w:rPr>
      </w:pPr>
      <w:r>
        <w:rPr>
          <w:sz w:val="20"/>
          <w:szCs w:val="20"/>
        </w:rPr>
        <w:t>Viša s</w:t>
      </w:r>
      <w:r w:rsidR="004D16FE" w:rsidRPr="00520908">
        <w:rPr>
          <w:sz w:val="20"/>
          <w:szCs w:val="20"/>
        </w:rPr>
        <w:t>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</w:t>
    </w:r>
    <w:r w:rsidR="005E7113">
      <w:t>.</w:t>
    </w:r>
    <w:r>
      <w:t xml:space="preserve"> St-</w:t>
    </w:r>
    <w:proofErr w:type="spellStart"/>
    <w:r w:rsidR="0021309C">
      <w:t>5</w:t>
    </w:r>
    <w:r w:rsidR="005E7113">
      <w:t>63</w:t>
    </w:r>
    <w:proofErr w:type="spellEnd"/>
    <w:r w:rsidR="008A57B5">
      <w:t>/</w:t>
    </w:r>
    <w:proofErr w:type="spellStart"/>
    <w:r>
      <w:t>201</w:t>
    </w:r>
    <w:r w:rsidR="008A57B5">
      <w:t>8</w:t>
    </w:r>
    <w:proofErr w:type="spellEnd"/>
    <w:r>
      <w:t>-</w:t>
    </w:r>
    <w:r w:rsidR="0021309C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169F"/>
    <w:rsid w:val="000140B3"/>
    <w:rsid w:val="00020CF3"/>
    <w:rsid w:val="00021A95"/>
    <w:rsid w:val="00040E4F"/>
    <w:rsid w:val="000600D3"/>
    <w:rsid w:val="00070E6F"/>
    <w:rsid w:val="00071C4C"/>
    <w:rsid w:val="000760D5"/>
    <w:rsid w:val="000A7171"/>
    <w:rsid w:val="000B3943"/>
    <w:rsid w:val="000B4778"/>
    <w:rsid w:val="000C58C2"/>
    <w:rsid w:val="000C7360"/>
    <w:rsid w:val="000F2DEB"/>
    <w:rsid w:val="000F7D5E"/>
    <w:rsid w:val="00111307"/>
    <w:rsid w:val="001115B3"/>
    <w:rsid w:val="0012780A"/>
    <w:rsid w:val="0014158A"/>
    <w:rsid w:val="0014331C"/>
    <w:rsid w:val="00144D5B"/>
    <w:rsid w:val="00153BA1"/>
    <w:rsid w:val="0015539E"/>
    <w:rsid w:val="0016354E"/>
    <w:rsid w:val="00167508"/>
    <w:rsid w:val="001A2D9E"/>
    <w:rsid w:val="001A4AEF"/>
    <w:rsid w:val="001A5241"/>
    <w:rsid w:val="001A7646"/>
    <w:rsid w:val="001B6668"/>
    <w:rsid w:val="001C1A11"/>
    <w:rsid w:val="001C2717"/>
    <w:rsid w:val="001E2F3E"/>
    <w:rsid w:val="001F1915"/>
    <w:rsid w:val="00203836"/>
    <w:rsid w:val="002117E8"/>
    <w:rsid w:val="0021309C"/>
    <w:rsid w:val="00224BE3"/>
    <w:rsid w:val="00231432"/>
    <w:rsid w:val="00231B8B"/>
    <w:rsid w:val="00234AC4"/>
    <w:rsid w:val="0024509C"/>
    <w:rsid w:val="00253D50"/>
    <w:rsid w:val="002834A3"/>
    <w:rsid w:val="002845DB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44FBC"/>
    <w:rsid w:val="003506CF"/>
    <w:rsid w:val="00352CEE"/>
    <w:rsid w:val="003723A6"/>
    <w:rsid w:val="003773B8"/>
    <w:rsid w:val="003873BB"/>
    <w:rsid w:val="003905E1"/>
    <w:rsid w:val="0039103C"/>
    <w:rsid w:val="003A066F"/>
    <w:rsid w:val="003D3538"/>
    <w:rsid w:val="003D4E7A"/>
    <w:rsid w:val="003E1D7E"/>
    <w:rsid w:val="003F4AF8"/>
    <w:rsid w:val="0040101F"/>
    <w:rsid w:val="00403357"/>
    <w:rsid w:val="004039FF"/>
    <w:rsid w:val="004128A8"/>
    <w:rsid w:val="00431A17"/>
    <w:rsid w:val="00436D04"/>
    <w:rsid w:val="0044548C"/>
    <w:rsid w:val="00466E58"/>
    <w:rsid w:val="0047691F"/>
    <w:rsid w:val="004D16FE"/>
    <w:rsid w:val="004D19A9"/>
    <w:rsid w:val="004D543B"/>
    <w:rsid w:val="004E2F53"/>
    <w:rsid w:val="004E7544"/>
    <w:rsid w:val="004F00E9"/>
    <w:rsid w:val="004F0EA3"/>
    <w:rsid w:val="004F3206"/>
    <w:rsid w:val="00510693"/>
    <w:rsid w:val="00516A92"/>
    <w:rsid w:val="00520908"/>
    <w:rsid w:val="00525435"/>
    <w:rsid w:val="00534E3B"/>
    <w:rsid w:val="0053576D"/>
    <w:rsid w:val="00540277"/>
    <w:rsid w:val="00550404"/>
    <w:rsid w:val="005606DB"/>
    <w:rsid w:val="00563899"/>
    <w:rsid w:val="00593C54"/>
    <w:rsid w:val="00594A81"/>
    <w:rsid w:val="005A76AF"/>
    <w:rsid w:val="005A775A"/>
    <w:rsid w:val="005B7E1A"/>
    <w:rsid w:val="005C38A0"/>
    <w:rsid w:val="005E5389"/>
    <w:rsid w:val="005E7113"/>
    <w:rsid w:val="005F365A"/>
    <w:rsid w:val="005F72A4"/>
    <w:rsid w:val="00600213"/>
    <w:rsid w:val="00603685"/>
    <w:rsid w:val="0060476B"/>
    <w:rsid w:val="00606542"/>
    <w:rsid w:val="00612493"/>
    <w:rsid w:val="0061392A"/>
    <w:rsid w:val="00616E9B"/>
    <w:rsid w:val="006209EE"/>
    <w:rsid w:val="0062130B"/>
    <w:rsid w:val="006256EC"/>
    <w:rsid w:val="00633496"/>
    <w:rsid w:val="00646384"/>
    <w:rsid w:val="00651A5A"/>
    <w:rsid w:val="00657A22"/>
    <w:rsid w:val="006607DA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B070A"/>
    <w:rsid w:val="007B0EBF"/>
    <w:rsid w:val="007C3BDB"/>
    <w:rsid w:val="007E08D9"/>
    <w:rsid w:val="007E12D7"/>
    <w:rsid w:val="007E3D43"/>
    <w:rsid w:val="007F364C"/>
    <w:rsid w:val="007F397D"/>
    <w:rsid w:val="007F39B9"/>
    <w:rsid w:val="00807E02"/>
    <w:rsid w:val="00840509"/>
    <w:rsid w:val="00846BD6"/>
    <w:rsid w:val="00853680"/>
    <w:rsid w:val="00873E52"/>
    <w:rsid w:val="00892BEB"/>
    <w:rsid w:val="008A0387"/>
    <w:rsid w:val="008A57B5"/>
    <w:rsid w:val="008B08C4"/>
    <w:rsid w:val="008C5D49"/>
    <w:rsid w:val="008C6779"/>
    <w:rsid w:val="008D338A"/>
    <w:rsid w:val="008D6558"/>
    <w:rsid w:val="008E30D3"/>
    <w:rsid w:val="008F1CAE"/>
    <w:rsid w:val="009030FD"/>
    <w:rsid w:val="00913415"/>
    <w:rsid w:val="009607B2"/>
    <w:rsid w:val="009718AF"/>
    <w:rsid w:val="0097598F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59ED"/>
    <w:rsid w:val="00A273BA"/>
    <w:rsid w:val="00A31EEA"/>
    <w:rsid w:val="00A34165"/>
    <w:rsid w:val="00A43EA4"/>
    <w:rsid w:val="00A533AC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32559"/>
    <w:rsid w:val="00B46039"/>
    <w:rsid w:val="00B51D09"/>
    <w:rsid w:val="00B62D51"/>
    <w:rsid w:val="00B64C66"/>
    <w:rsid w:val="00B706EB"/>
    <w:rsid w:val="00BA00AD"/>
    <w:rsid w:val="00BB0BFC"/>
    <w:rsid w:val="00BB79EE"/>
    <w:rsid w:val="00BC4CBF"/>
    <w:rsid w:val="00C07B68"/>
    <w:rsid w:val="00C23DEC"/>
    <w:rsid w:val="00C25FE8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16D51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63C"/>
    <w:rsid w:val="00DE3AB1"/>
    <w:rsid w:val="00DF588D"/>
    <w:rsid w:val="00DF778E"/>
    <w:rsid w:val="00E00B60"/>
    <w:rsid w:val="00E067C6"/>
    <w:rsid w:val="00E13BC3"/>
    <w:rsid w:val="00E165FF"/>
    <w:rsid w:val="00E17EF8"/>
    <w:rsid w:val="00E259A2"/>
    <w:rsid w:val="00E4047B"/>
    <w:rsid w:val="00E422BB"/>
    <w:rsid w:val="00E511C2"/>
    <w:rsid w:val="00E550C8"/>
    <w:rsid w:val="00E61F4A"/>
    <w:rsid w:val="00E7514B"/>
    <w:rsid w:val="00E871C6"/>
    <w:rsid w:val="00E90707"/>
    <w:rsid w:val="00E907ED"/>
    <w:rsid w:val="00E96E67"/>
    <w:rsid w:val="00EA6B41"/>
    <w:rsid w:val="00EB11EB"/>
    <w:rsid w:val="00EB4000"/>
    <w:rsid w:val="00EB447D"/>
    <w:rsid w:val="00EB5A7D"/>
    <w:rsid w:val="00F06B33"/>
    <w:rsid w:val="00F108F4"/>
    <w:rsid w:val="00F11FCA"/>
    <w:rsid w:val="00F136DA"/>
    <w:rsid w:val="00F15304"/>
    <w:rsid w:val="00F163C2"/>
    <w:rsid w:val="00F61EBF"/>
    <w:rsid w:val="00F6487C"/>
    <w:rsid w:val="00F672A0"/>
    <w:rsid w:val="00F7585B"/>
    <w:rsid w:val="00FA1A6E"/>
    <w:rsid w:val="00FA7679"/>
    <w:rsid w:val="00FC42EA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24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4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4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4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4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24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4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4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4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4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St-563/2018</izvorni_sadrzaj>
    <derivirana_varijabla naziv="DomainObject.Predmet.OznakaBroj_1">St-563/2018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RIVA BODULI d.o.o.</izvorni_sadrzaj>
    <derivirana_varijabla naziv="DomainObject.Predmet.ProtustrankaFormated_1">  RIVA BODULI d.o.o.</derivirana_varijabla>
  </DomainObject.Predmet.ProtustrankaFormated>
  <DomainObject.Predmet.ProtustrankaFormatedOIB>
    <izvorni_sadrzaj>  RIVA BODULI d.o.o., OIB 09515700110</izvorni_sadrzaj>
    <derivirana_varijabla naziv="DomainObject.Predmet.ProtustrankaFormatedOIB_1">  RIVA BODULI d.o.o., OIB 09515700110</derivirana_varijabla>
  </DomainObject.Predmet.ProtustrankaFormatedOIB>
  <DomainObject.Predmet.ProtustrankaFormatedWithAdress>
    <izvorni_sadrzaj> RIVA BODULI d.o.o., Brgučena 1, 51513 Omišalj</izvorni_sadrzaj>
    <derivirana_varijabla naziv="DomainObject.Predmet.ProtustrankaFormatedWithAdress_1"> RIVA BODULI d.o.o., Brgučena 1, 51513 Omišalj</derivirana_varijabla>
  </DomainObject.Predmet.ProtustrankaFormatedWithAdress>
  <DomainObject.Predmet.ProtustrankaFormatedWithAdressOIB>
    <izvorni_sadrzaj> RIVA BODULI d.o.o., OIB 09515700110, Brgučena 1, 51513 Omišalj</izvorni_sadrzaj>
    <derivirana_varijabla naziv="DomainObject.Predmet.ProtustrankaFormatedWithAdressOIB_1"> RIVA BODULI d.o.o., OIB 09515700110, Brgučena 1, 51513 Omišalj</derivirana_varijabla>
  </DomainObject.Predmet.ProtustrankaFormatedWithAdressOIB>
  <DomainObject.Predmet.ProtustrankaWithAdress>
    <izvorni_sadrzaj>RIVA BODULI d.o.o. Brgučena 1, 51513 Omišalj</izvorni_sadrzaj>
    <derivirana_varijabla naziv="DomainObject.Predmet.ProtustrankaWithAdress_1">RIVA BODULI d.o.o. Brgučena 1, 51513 Omišalj</derivirana_varijabla>
  </DomainObject.Predmet.ProtustrankaWithAdress>
  <DomainObject.Predmet.ProtustrankaWithAdressOIB>
    <izvorni_sadrzaj>RIVA BODULI d.o.o., OIB 09515700110, Brgučena 1, 51513 Omišalj</izvorni_sadrzaj>
    <derivirana_varijabla naziv="DomainObject.Predmet.ProtustrankaWithAdressOIB_1">RIVA BODULI d.o.o., OIB 09515700110, Brgučena 1, 51513 Omišalj</derivirana_varijabla>
  </DomainObject.Predmet.ProtustrankaWithAdressOIB>
  <DomainObject.Predmet.ProtustrankaNazivFormated>
    <izvorni_sadrzaj>RIVA BODULI d.o.o.</izvorni_sadrzaj>
    <derivirana_varijabla naziv="DomainObject.Predmet.ProtustrankaNazivFormated_1">RIVA BODULI d.o.o.</derivirana_varijabla>
  </DomainObject.Predmet.ProtustrankaNazivFormated>
  <DomainObject.Predmet.ProtustrankaNazivFormatedOIB>
    <izvorni_sadrzaj>RIVA BODULI d.o.o., OIB 09515700110</izvorni_sadrzaj>
    <derivirana_varijabla naziv="DomainObject.Predmet.ProtustrankaNazivFormatedOIB_1">RIVA BODULI d.o.o., OIB 09515700110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RIVA BODULI d.o.o.</item>
    </izvorni_sadrzaj>
    <derivirana_varijabla naziv="DomainObject.Predmet.ProtuStrankaListFormated_1">
      <item>RIVA BODULI d.o.o.</item>
    </derivirana_varijabla>
  </DomainObject.Predmet.ProtuStrankaListFormated>
  <DomainObject.Predmet.ProtuStrankaListFormatedOIB>
    <izvorni_sadrzaj>
      <item>RIVA BODULI d.o.o., OIB 09515700110</item>
    </izvorni_sadrzaj>
    <derivirana_varijabla naziv="DomainObject.Predmet.ProtuStrankaListFormatedOIB_1">
      <item>RIVA BODULI d.o.o., OIB 09515700110</item>
    </derivirana_varijabla>
  </DomainObject.Predmet.ProtuStrankaListFormatedOIB>
  <DomainObject.Predmet.ProtuStrankaListFormatedWithAdress>
    <izvorni_sadrzaj>
      <item>RIVA BODULI d.o.o., Brgučena 1, 51513 Omišalj</item>
    </izvorni_sadrzaj>
    <derivirana_varijabla naziv="DomainObject.Predmet.ProtuStrankaListFormatedWithAdress_1">
      <item>RIVA BODULI d.o.o., Brgučena 1, 51513 Omišalj</item>
    </derivirana_varijabla>
  </DomainObject.Predmet.ProtuStrankaListFormatedWithAdress>
  <DomainObject.Predmet.ProtuStrankaListFormatedWithAdressOIB>
    <izvorni_sadrzaj>
      <item>RIVA BODULI d.o.o., OIB 09515700110, Brgučena 1, 51513 Omišalj</item>
    </izvorni_sadrzaj>
    <derivirana_varijabla naziv="DomainObject.Predmet.ProtuStrankaListFormatedWithAdressOIB_1">
      <item>RIVA BODULI d.o.o., OIB 09515700110, Brgučena 1, 51513 Omišalj</item>
    </derivirana_varijabla>
  </DomainObject.Predmet.ProtuStrankaListFormatedWithAdressOIB>
  <DomainObject.Predmet.ProtuStrankaListNazivFormated>
    <izvorni_sadrzaj>
      <item>RIVA BODULI d.o.o.</item>
    </izvorni_sadrzaj>
    <derivirana_varijabla naziv="DomainObject.Predmet.ProtuStrankaListNazivFormated_1">
      <item>RIVA BODULI d.o.o.</item>
    </derivirana_varijabla>
  </DomainObject.Predmet.ProtuStrankaListNazivFormated>
  <DomainObject.Predmet.ProtuStrankaListNazivFormatedOIB>
    <izvorni_sadrzaj>
      <item>RIVA BODULI d.o.o., OIB 09515700110</item>
    </izvorni_sadrzaj>
    <derivirana_varijabla naziv="DomainObject.Predmet.ProtuStrankaListNazivFormatedOIB_1">
      <item>RIVA BODULI d.o.o., OIB 09515700110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RIVA BODULI d.o.o.</izvorni_sadrzaj>
    <derivirana_varijabla naziv="DomainObject.Predmet.ProtustrankaIDrugi_1">RIVA BODULI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RIVA BODULI d.o.o., OIB 09515700110, Brgučena 1, 51513 Omišalj</izvorni_sadrzaj>
    <derivirana_varijabla naziv="DomainObject.Predmet.ProtustrankaIDrugiAdressOIB_1">RIVA BODULI d.o.o., OIB 09515700110, Brgučena 1,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RIVA BODULI d.o.o.</item>
    </izvorni_sadrzaj>
    <derivirana_varijabla naziv="DomainObject.Predmet.SudioniciListNaziv_1">
      <item>FINA  Rijeka</item>
      <item>RIVA BODULI d.o.o.</item>
    </derivirana_varijabla>
  </DomainObject.Predmet.SudioniciListNaziv>
  <DomainObject.Predmet.SudioniciListAdressOIB>
    <izvorni_sadrzaj>
      <item>FINA  Rijeka, OIB 85821130368, Frana Kurelca 8,51000 Rijeka</item>
      <item>RIVA BODULI d.o.o., OIB 09515700110, Brgučena 1,51513 Omišalj</item>
    </izvorni_sadrzaj>
    <derivirana_varijabla naziv="DomainObject.Predmet.SudioniciListAdressOIB_1">
      <item>FINA  Rijeka, OIB 85821130368, Frana Kurelca 8,51000 Rijeka</item>
      <item>RIVA BODULI d.o.o., OIB 09515700110, Brgučena 1,51513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09515700110</item>
    </izvorni_sadrzaj>
    <derivirana_varijabla naziv="DomainObject.Predmet.SudioniciListNazivOIB_1">
      <item>, OIB 85821130368</item>
      <item>, OIB 09515700110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D29E66-59DD-43A0-B0E5-34338C101D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1453</properties:Characters>
  <properties:Lines>60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2018-10-19T08:32:00Z</dcterms:created>
  <dc:creator>Željka Matovina</dc:creator>
  <cp:lastModifiedBy>Željka Matovina</cp:lastModifiedBy>
  <cp:lastPrinted>2018-10-19T08:34:00Z</cp:lastPrinted>
  <dcterms:modified xmlns:xsi="http://www.w3.org/2001/XMLSchema-instance" xsi:type="dcterms:W3CDTF">2018-10-19T08:36:00Z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(563-18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