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5ff4" w14:paraId="4e85ff4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03C9B">
        <w:t>2899</w:t>
      </w:r>
      <w:proofErr w:type="spellEnd"/>
      <w:r w:rsidR="00C03C9B">
        <w:t>/</w:t>
      </w:r>
      <w:proofErr w:type="spellStart"/>
      <w:r w:rsidR="00C03C9B">
        <w:t>16</w:t>
      </w:r>
      <w:proofErr w:type="spellEnd"/>
      <w:r w:rsidR="00C03C9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03C9B">
        <w:t xml:space="preserve"> </w:t>
      </w:r>
      <w:proofErr w:type="spellStart"/>
      <w:r w:rsidR="00C03C9B">
        <w:t>KOLI</w:t>
      </w:r>
      <w:proofErr w:type="spellEnd"/>
      <w:r w:rsidR="00C03C9B">
        <w:t>-</w:t>
      </w:r>
      <w:proofErr w:type="spellStart"/>
      <w:r w:rsidR="00C03C9B">
        <w:t>TRADE</w:t>
      </w:r>
      <w:proofErr w:type="spellEnd"/>
      <w:r w:rsidR="00C03C9B">
        <w:t xml:space="preserve"> d.o.o. Ilok, Miroslava Krleže 8, </w:t>
      </w:r>
      <w:proofErr w:type="spellStart"/>
      <w:r w:rsidR="00C03C9B">
        <w:t>OIB</w:t>
      </w:r>
      <w:proofErr w:type="spellEnd"/>
      <w:r w:rsidR="00C03C9B">
        <w:t xml:space="preserve">: </w:t>
      </w:r>
      <w:proofErr w:type="spellStart"/>
      <w:r w:rsidR="00C03C9B">
        <w:t>66436172758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C03C9B">
        <w:t>17</w:t>
      </w:r>
      <w:proofErr w:type="spellEnd"/>
      <w:r w:rsidR="00C82343">
        <w:t xml:space="preserve">. </w:t>
      </w:r>
      <w:r w:rsidR="00C03C9B">
        <w:t>veljače</w:t>
      </w:r>
      <w:r w:rsidR="00695B4B">
        <w:t xml:space="preserve"> </w:t>
      </w:r>
      <w:proofErr w:type="spellStart"/>
      <w:r w:rsidR="00695B4B">
        <w:t>2017</w:t>
      </w:r>
      <w:proofErr w:type="spellEnd"/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proofErr w:type="spellStart"/>
      <w:r w:rsidR="00C03C9B">
        <w:t>KOLI</w:t>
      </w:r>
      <w:proofErr w:type="spellEnd"/>
      <w:r w:rsidR="00C03C9B">
        <w:t>-</w:t>
      </w:r>
      <w:proofErr w:type="spellStart"/>
      <w:r w:rsidR="00C03C9B">
        <w:t>TRADE</w:t>
      </w:r>
      <w:proofErr w:type="spellEnd"/>
      <w:r w:rsidR="00C03C9B">
        <w:t xml:space="preserve"> d.o.o. Ilok, Miroslava Krleže 8, </w:t>
      </w:r>
      <w:proofErr w:type="spellStart"/>
      <w:r w:rsidR="00C03C9B">
        <w:t>OIB</w:t>
      </w:r>
      <w:proofErr w:type="spellEnd"/>
      <w:r w:rsidR="00C03C9B">
        <w:t xml:space="preserve">: </w:t>
      </w:r>
      <w:proofErr w:type="spellStart"/>
      <w:r w:rsidR="00C03C9B">
        <w:t>66436172758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C03C9B">
        <w:t xml:space="preserve"> </w:t>
      </w:r>
      <w:r w:rsidR="0054296B">
        <w:t xml:space="preserve">David Jakovljević, Sesvete, </w:t>
      </w:r>
      <w:proofErr w:type="spellStart"/>
      <w:r w:rsidR="0054296B">
        <w:t>Kašinska</w:t>
      </w:r>
      <w:proofErr w:type="spellEnd"/>
      <w:r w:rsidR="0054296B">
        <w:t xml:space="preserve"> 7, </w:t>
      </w:r>
      <w:proofErr w:type="spellStart"/>
      <w:r w:rsidR="0054296B">
        <w:t>OIB</w:t>
      </w:r>
      <w:proofErr w:type="spellEnd"/>
      <w:r w:rsidR="0054296B">
        <w:t xml:space="preserve">: </w:t>
      </w:r>
      <w:proofErr w:type="spellStart"/>
      <w:r w:rsidR="0054296B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DA31DA">
        <w:t>2</w:t>
      </w:r>
      <w:r w:rsidR="00F7152E">
        <w:t xml:space="preserve">. </w:t>
      </w:r>
      <w:r w:rsidR="00DA31DA">
        <w:t>prosinca</w:t>
      </w:r>
      <w:r w:rsidR="00DB097D">
        <w:t xml:space="preserve"> </w:t>
      </w:r>
      <w:proofErr w:type="spellStart"/>
      <w:r w:rsidR="00DB097D">
        <w:t>201</w:t>
      </w:r>
      <w:r w:rsidR="00DB58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DA31DA">
        <w:t>26</w:t>
      </w:r>
      <w:proofErr w:type="spellEnd"/>
      <w:r w:rsidR="00DC51C2">
        <w:t>.</w:t>
      </w:r>
      <w:r w:rsidR="00794266">
        <w:t xml:space="preserve"> </w:t>
      </w:r>
      <w:r w:rsidR="00DA31DA">
        <w:t>prosinca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4296B">
        <w:t>2899</w:t>
      </w:r>
      <w:proofErr w:type="spellEnd"/>
      <w:r w:rsidR="00F7152E">
        <w:t>/</w:t>
      </w:r>
      <w:proofErr w:type="spellStart"/>
      <w:r w:rsidR="00F7152E">
        <w:t>1</w:t>
      </w:r>
      <w:r w:rsidR="00DB587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54296B">
        <w:t>2899</w:t>
      </w:r>
      <w:proofErr w:type="spellEnd"/>
      <w:r>
        <w:t>/</w:t>
      </w:r>
      <w:proofErr w:type="spellStart"/>
      <w:r>
        <w:t>1</w:t>
      </w:r>
      <w:r w:rsidR="00DB587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54296B">
        <w:t>17</w:t>
      </w:r>
      <w:proofErr w:type="spellEnd"/>
      <w:r w:rsidR="00C82343">
        <w:t xml:space="preserve">. </w:t>
      </w:r>
      <w:r w:rsidR="0054296B">
        <w:t>veljače</w:t>
      </w:r>
      <w:r w:rsidR="00AD34E6">
        <w:t xml:space="preserve"> </w:t>
      </w:r>
      <w:proofErr w:type="spellStart"/>
      <w:r w:rsidR="00AD34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54296B">
        <w:t>17.3</w:t>
      </w:r>
      <w:proofErr w:type="spellEnd"/>
      <w:r w:rsidR="0054296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5492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0CA0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0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C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0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C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2899</izvorni_sadrzaj>
    <derivirana_varijabla naziv="DomainObject.Predmet.Broj_1">2899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St-2899/2016</izvorni_sadrzaj>
    <derivirana_varijabla naziv="DomainObject.Predmet.OznakaBroj_1">St-2899/2016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KOLI - TRADE, društvo s ograničenom odgovornošću za proizvodnju, građevinarstvo, trgovinu, turizam i usluge</izvorni_sadrzaj>
    <derivirana_varijabla naziv="DomainObject.Predmet.ProtustrankaFormated_1">  KOLI - TRADE, društvo s ograničenom odgovornošću za proizvodnju, građevinarstvo, trgovinu, turizam i usluge</derivirana_varijabla>
  </DomainObject.Predmet.ProtustrankaFormated>
  <DomainObject.Predmet.ProtustrankaFormatedOIB>
    <izvorni_sadrzaj>  KOLI - TRADE, društvo s ograničenom odgovornošću za proizvodnju, građevinarstvo, trgovinu, turizam i usluge, OIB 66436172758</izvorni_sadrzaj>
    <derivirana_varijabla naziv="DomainObject.Predmet.ProtustrankaFormatedOIB_1">  KOLI - TRADE, društvo s ograničenom odgovornošću za proizvodnju, građevinarstvo, trgovinu, turizam i usluge, OIB 66436172758</derivirana_varijabla>
  </DomainObject.Predmet.ProtustrankaFormatedOIB>
  <DomainObject.Predmet.ProtustrankaFormatedWithAdress>
    <izvorni_sadrzaj> KOLI - TRADE, društvo s ograničenom odgovornošću za proizvodnju, građevinarstvo, trgovinu, turizam i usluge, Miroslava Krleže 8, 32236 Ilok</izvorni_sadrzaj>
    <derivirana_varijabla naziv="DomainObject.Predmet.ProtustrankaFormatedWithAdress_1"> KOLI - TRADE, društvo s ograničenom odgovornošću za proizvodnju, građevinarstvo, trgovinu, turizam i usluge, Miroslava Krleže 8, 32236 Ilok</derivirana_varijabla>
  </DomainObject.Predmet.ProtustrankaFormatedWithAdress>
  <DomainObject.Predmet.ProtustrankaFormatedWithAdressOIB>
    <izvorni_sadrzaj> KOLI - TRADE, društvo s ograničenom odgovornošću za proizvodnju, građevinarstvo, trgovinu, turizam i usluge, OIB 66436172758, Miroslava Krleže 8, 32236 Ilok</izvorni_sadrzaj>
    <derivirana_varijabla naziv="DomainObject.Predmet.ProtustrankaFormatedWithAdressOIB_1"> KOLI - TRADE, društvo s ograničenom odgovornošću za proizvodnju, građevinarstvo, trgovinu, turizam i usluge, OIB 66436172758, Miroslava Krleže 8, 32236 Ilok</derivirana_varijabla>
  </DomainObject.Predmet.ProtustrankaFormatedWithAdressOIB>
  <DomainObject.Predmet.ProtustrankaWithAdress>
    <izvorni_sadrzaj>KOLI - TRADE, društvo s ograničenom odgovornošću za proizvodnju, građevinarstvo, trgovinu, turizam i usluge Miroslava Krleže 8, 32236 Ilok</izvorni_sadrzaj>
    <derivirana_varijabla naziv="DomainObject.Predmet.ProtustrankaWithAdress_1">KOLI - TRADE, društvo s ograničenom odgovornošću za proizvodnju, građevinarstvo, trgovinu, turizam i usluge Miroslava Krleže 8, 32236 Ilok</derivirana_varijabla>
  </DomainObject.Predmet.ProtustrankaWithAdress>
  <DomainObject.Predmet.ProtustrankaWithAdressOIB>
    <izvorni_sadrzaj>KOLI - TRADE, društvo s ograničenom odgovornošću za proizvodnju, građevinarstvo, trgovinu, turizam i usluge, OIB 66436172758, Miroslava Krleže 8, 32236 Ilok</izvorni_sadrzaj>
    <derivirana_varijabla naziv="DomainObject.Predmet.ProtustrankaWithAdressOIB_1">KOLI - TRADE, društvo s ograničenom odgovornošću za proizvodnju, građevinarstvo, trgovinu, turizam i usluge, OIB 66436172758, Miroslava Krleže 8, 32236 Ilok</derivirana_varijabla>
  </DomainObject.Predmet.ProtustrankaWithAdressOIB>
  <DomainObject.Predmet.ProtustrankaNazivFormated>
    <izvorni_sadrzaj>KOLI - TRADE, društvo s ograničenom odgovornošću za proizvodnju, građevinarstvo, trgovinu, turizam i usluge</izvorni_sadrzaj>
    <derivirana_varijabla naziv="DomainObject.Predmet.ProtustrankaNazivFormated_1">KOLI - TRADE, društvo s ograničenom odgovornošću za proizvodnju, građevinarstvo, trgovinu, turizam i usluge</derivirana_varijabla>
  </DomainObject.Predmet.ProtustrankaNazivFormated>
  <DomainObject.Predmet.ProtustrankaNazivFormatedOIB>
    <izvorni_sadrzaj>KOLI - TRADE, društvo s ograničenom odgovornošću za proizvodnju, građevinarstvo, trgovinu, turizam i usluge, OIB 66436172758</izvorni_sadrzaj>
    <derivirana_varijabla naziv="DomainObject.Predmet.ProtustrankaNazivFormatedOIB_1">KOLI - TRADE, društvo s ograničenom odgovornošću za proizvodnju, građevinarstvo, trgovinu, turizam i usluge, OIB 66436172758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KOLI - TRADE, društvo s ograničenom odgovornošću za proizvodnju, građevinarstvo, trgovinu, turizam i usluge</item>
    </izvorni_sadrzaj>
    <derivirana_varijabla naziv="DomainObject.Predmet.ProtuStrankaListFormated_1">
      <item>KOLI - TRADE, društvo s ograničenom odgovornošću za proizvodnju, građevinarstvo, trgovinu, turizam i usluge</item>
    </derivirana_varijabla>
  </DomainObject.Predmet.ProtuStrankaListFormated>
  <DomainObject.Predmet.ProtuStrankaListFormatedOIB>
    <izvorni_sadrzaj>
      <item>KOLI - TRADE, društvo s ograničenom odgovornošću za proizvodnju, građevinarstvo, trgovinu, turizam i usluge, OIB 66436172758</item>
    </izvorni_sadrzaj>
    <derivirana_varijabla naziv="DomainObject.Predmet.ProtuStrankaListFormatedOIB_1">
      <item>KOLI - TRADE, društvo s ograničenom odgovornošću za proizvodnju, građevinarstvo, trgovinu, turizam i usluge, OIB 66436172758</item>
    </derivirana_varijabla>
  </DomainObject.Predmet.ProtuStrankaListFormatedOIB>
  <DomainObject.Predmet.ProtuStrankaListFormatedWithAdress>
    <izvorni_sadrzaj>
      <item>KOLI - TRADE, društvo s ograničenom odgovornošću za proizvodnju, građevinarstvo, trgovinu, turizam i usluge, Miroslava Krleže 8, 32236 Ilok</item>
    </izvorni_sadrzaj>
    <derivirana_varijabla naziv="DomainObject.Predmet.ProtuStrankaListFormatedWithAdress_1">
      <item>KOLI - TRADE, društvo s ograničenom odgovornošću za proizvodnju, građevinarstvo, trgovinu, turizam i usluge, Miroslava Krleže 8, 32236 Ilok</item>
    </derivirana_varijabla>
  </DomainObject.Predmet.ProtuStrankaListFormatedWithAdress>
  <DomainObject.Predmet.ProtuStrankaListFormatedWithAdressOIB>
    <izvorni_sadrzaj>
      <item>KOLI - TRADE, društvo s ograničenom odgovornošću za proizvodnju, građevinarstvo, trgovinu, turizam i usluge, OIB 66436172758, Miroslava Krleže 8, 32236 Ilok</item>
    </izvorni_sadrzaj>
    <derivirana_varijabla naziv="DomainObject.Predmet.ProtuStrankaListFormatedWithAdressOIB_1">
      <item>KOLI - TRADE, društvo s ograničenom odgovornošću za proizvodnju, građevinarstvo, trgovinu, turizam i usluge, OIB 66436172758, Miroslava Krleže 8, 32236 Ilok</item>
    </derivirana_varijabla>
  </DomainObject.Predmet.ProtuStrankaListFormatedWithAdressOIB>
  <DomainObject.Predmet.ProtuStrankaListNazivFormated>
    <izvorni_sadrzaj>
      <item>KOLI - TRADE, društvo s ograničenom odgovornošću za proizvodnju, građevinarstvo, trgovinu, turizam i usluge</item>
    </izvorni_sadrzaj>
    <derivirana_varijabla naziv="DomainObject.Predmet.ProtuStrankaListNazivFormated_1">
      <item>KOLI - TRADE, društvo s ograničenom odgovornošću za proizvodnju, građevinarstvo, trgovinu, turizam i usluge</item>
    </derivirana_varijabla>
  </DomainObject.Predmet.ProtuStrankaListNazivFormated>
  <DomainObject.Predmet.ProtuStrankaListNazivFormatedOIB>
    <izvorni_sadrzaj>
      <item>KOLI - TRADE, društvo s ograničenom odgovornošću za proizvodnju, građevinarstvo, trgovinu, turizam i usluge, OIB 66436172758</item>
    </izvorni_sadrzaj>
    <derivirana_varijabla naziv="DomainObject.Predmet.ProtuStrankaListNazivFormatedOIB_1">
      <item>KOLI - TRADE, društvo s ograničenom odgovornošću za proizvodnju, građevinarstvo, trgovinu, turizam i usluge, OIB 66436172758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KOLI - TRADE, društvo s ograničenom odgovornošću za proizvodnju, građevinarstvo, trgovinu, turizam i usluge</izvorni_sadrzaj>
    <derivirana_varijabla naziv="DomainObject.Predmet.ProtustrankaIDrugi_1">KOLI - TRADE, društvo s ograničenom odgovornošću za proizvodnju, građevinarstvo, trgovinu,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KOLI - TRADE, društvo s ograničenom odgovornošću za proizvodnju, građevinarstvo, trgovinu, turizam i usluge, OIB 66436172758, Miroslava Krleže 8, 32236 Ilok</izvorni_sadrzaj>
    <derivirana_varijabla naziv="DomainObject.Predmet.ProtustrankaIDrugiAdressOIB_1">KOLI - TRADE, društvo s ograničenom odgovornošću za proizvodnju, građevinarstvo, trgovinu, turizam i usluge, OIB 66436172758, Miroslava Krleže 8,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KOLI - TRADE, društvo s ograničenom odgovornošću za proizvodnju, građevinarstvo, trgovinu, turizam i usluge</item>
    </izvorni_sadrzaj>
    <derivirana_varijabla naziv="DomainObject.Predmet.SudioniciListNaziv_1">
      <item>FINA RC OSIJEK</item>
      <item>KOLI - TRADE, društvo s ograničenom odgovornošću za proizvodnju, građevinarstvo, trgovinu, turizam i usluge</item>
    </derivirana_varijabla>
  </DomainObject.Predmet.SudioniciListNaziv>
  <DomainObject.Predmet.SudioniciListAdressOIB>
    <izvorni_sadrzaj>
      <item>FINA RC OSIJEK, OIB 85821130368</item>
      <item>KOLI - TRADE, društvo s ograničenom odgovornošću za proizvodnju, građevinarstvo, trgovinu, turizam i usluge, OIB 66436172758, Miroslava Krleže 8,32236 Ilok</item>
    </izvorni_sadrzaj>
    <derivirana_varijabla naziv="DomainObject.Predmet.SudioniciListAdressOIB_1">
      <item>FINA RC OSIJEK, OIB 85821130368</item>
      <item>KOLI - TRADE, društvo s ograničenom odgovornošću za proizvodnju, građevinarstvo, trgovinu, turizam i usluge, OIB 66436172758, Miroslava Krleže 8,32236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66436172758</item>
    </izvorni_sadrzaj>
    <derivirana_varijabla naziv="DomainObject.Predmet.SudioniciListNazivOIB_1">
      <item>, OIB 85821130368</item>
      <item>, OIB 66436172758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D9C4E-5BED-48E3-B963-90528C072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357</properties:Words>
  <properties:Characters>1875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2017-02-17T11:09:00Z</dcterms:created>
  <dc:creator>wsadmin</dc:creator>
  <cp:lastModifiedBy>Sanda Gučić</cp:lastModifiedBy>
  <cp:lastPrinted>2016-07-06T12:03:00Z</cp:lastPrinted>
  <dcterms:modified xmlns:xsi="http://www.w3.org/2001/XMLSchema-instance" xsi:type="dcterms:W3CDTF">2017-02-17T11:13:00Z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