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46b2" w14:paraId="40346b2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</w:t>
      </w:r>
      <w:r w:rsidR="00042D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Zadar od </w:t>
      </w:r>
      <w:r w:rsidR="00C0298E">
        <w:rPr>
          <w:szCs w:val="24"/>
        </w:rPr>
        <w:t>9</w:t>
      </w:r>
      <w:r w:rsidR="0090293D">
        <w:rPr>
          <w:szCs w:val="24"/>
        </w:rPr>
        <w:t xml:space="preserve">. </w:t>
      </w:r>
      <w:r w:rsidR="00C0298E">
        <w:rPr>
          <w:szCs w:val="24"/>
        </w:rPr>
        <w:t>kolovoza</w:t>
      </w:r>
      <w:r w:rsidR="0090293D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C0298E" w:rsidRPr="00C0298E">
        <w:t xml:space="preserve">BILIG-COMMERCE, d.o.o. </w:t>
      </w:r>
      <w:r>
        <w:t xml:space="preserve">sa sjedištem u </w:t>
      </w:r>
      <w:r w:rsidR="0090293D">
        <w:t xml:space="preserve">Zadru, </w:t>
      </w:r>
      <w:r w:rsidR="00C0298E" w:rsidRPr="00C0298E">
        <w:t xml:space="preserve">Vukšički </w:t>
      </w:r>
      <w:r w:rsidR="00042DFC">
        <w:t>p</w:t>
      </w:r>
      <w:r w:rsidR="00C0298E" w:rsidRPr="00C0298E">
        <w:t>rilaz 15</w:t>
      </w:r>
      <w:r w:rsidR="0090293D">
        <w:t>,</w:t>
      </w:r>
      <w:r>
        <w:t xml:space="preserve"> OIB: </w:t>
      </w:r>
      <w:r w:rsidR="00C0298E" w:rsidRPr="00C0298E">
        <w:t>37528470017</w:t>
      </w:r>
      <w:r w:rsidR="0090293D">
        <w:rPr>
          <w:szCs w:val="24"/>
        </w:rPr>
        <w:t xml:space="preserve">, </w:t>
      </w:r>
      <w:r w:rsidR="00C0298E">
        <w:rPr>
          <w:szCs w:val="24"/>
        </w:rPr>
        <w:t>16</w:t>
      </w:r>
      <w:r>
        <w:rPr>
          <w:szCs w:val="24"/>
        </w:rPr>
        <w:t xml:space="preserve">. </w:t>
      </w:r>
      <w:r w:rsidR="00C0298E">
        <w:rPr>
          <w:szCs w:val="24"/>
        </w:rPr>
        <w:t>prosinca</w:t>
      </w:r>
      <w:r>
        <w:rPr>
          <w:szCs w:val="24"/>
        </w:rPr>
        <w:t xml:space="preserve"> 2016.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042DF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298E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0298E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08549A" w:rsidP="00255E5D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042D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Zadar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C0298E">
      <w:rPr>
        <w:rFonts w:cs="Times New Roman" w:eastAsia="Times New Roman" w:hAnsi="Times New Roman" w:ascii="Times New Roman"/>
        <w:sz w:val="24"/>
        <w:szCs w:val="24"/>
        <w:lang w:eastAsia="hr-HR"/>
      </w:rPr>
      <w:t>1010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/16-10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42DFC"/>
    <w:rsid w:val="0008549A"/>
    <w:rsid w:val="00223D57"/>
    <w:rsid w:val="00227EB1"/>
    <w:rsid w:val="00255E5D"/>
    <w:rsid w:val="0030158A"/>
    <w:rsid w:val="00302F28"/>
    <w:rsid w:val="0058023C"/>
    <w:rsid w:val="007D2609"/>
    <w:rsid w:val="00850DC5"/>
    <w:rsid w:val="0090293D"/>
    <w:rsid w:val="00A22DBE"/>
    <w:rsid w:val="00C0298E"/>
    <w:rsid w:val="00CE25E2"/>
    <w:rsid w:val="00D57455"/>
    <w:rsid w:val="00DB5451"/>
    <w:rsid w:val="00D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A22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DB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2DB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2DB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2DB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A22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D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22D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22D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22D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St-1010/2016</izvorni_sadrzaj>
    <derivirana_varijabla naziv="DomainObject.Predmet.OznakaBroj_1">St-1010/2016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BILIG-COMMERCE, društvo s ograničenom odgovornošću za trgovinu i usluge</izvorni_sadrzaj>
    <derivirana_varijabla naziv="DomainObject.Predmet.ProtustrankaFormated_1">  BILIG-COMMERCE, društvo s ograničenom odgovornošću za trgovinu i usluge</derivirana_varijabla>
  </DomainObject.Predmet.ProtustrankaFormated>
  <DomainObject.Predmet.ProtustrankaFormatedOIB>
    <izvorni_sadrzaj>  BILIG-COMMERCE, društvo s ograničenom odgovornošću za trgovinu i usluge, OIB 37528470017</izvorni_sadrzaj>
    <derivirana_varijabla naziv="DomainObject.Predmet.ProtustrankaFormatedOIB_1">  BILIG-COMMERCE, društvo s ograničenom odgovornošću za trgovinu i usluge, OIB 37528470017</derivirana_varijabla>
  </DomainObject.Predmet.ProtustrankaFormatedOIB>
  <DomainObject.Predmet.ProtustrankaFormatedWithAdress>
    <izvorni_sadrzaj> BILIG-COMMERCE, društvo s ograničenom odgovornošću za trgovinu i usluge, Vukšički Prilaz 15, 23000 Zadar</izvorni_sadrzaj>
    <derivirana_varijabla naziv="DomainObject.Predmet.ProtustrankaFormatedWithAdress_1"> BILIG-COMMERCE, društvo s ograničenom odgovornošću za trgovinu i usluge, Vukšički Prilaz 15, 23000 Zadar</derivirana_varijabla>
  </DomainObject.Predmet.ProtustrankaFormatedWithAdress>
  <DomainObject.Predmet.ProtustrankaFormatedWithAdressOIB>
    <izvorni_sadrzaj> BILIG-COMMERCE, društvo s ograničenom odgovornošću za trgovinu i usluge, OIB 37528470017, Vukšički Prilaz 15, 23000 Zadar</izvorni_sadrzaj>
    <derivirana_varijabla naziv="DomainObject.Predmet.ProtustrankaFormatedWithAdressOIB_1"> BILIG-COMMERCE, društvo s ograničenom odgovornošću za trgovinu i usluge, OIB 37528470017, Vukšički Prilaz 15, 23000 Zadar</derivirana_varijabla>
  </DomainObject.Predmet.ProtustrankaFormatedWithAdressOIB>
  <DomainObject.Predmet.ProtustrankaWithAdress>
    <izvorni_sadrzaj>BILIG-COMMERCE, društvo s ograničenom odgovornošću za trgovinu i usluge Vukšički Prilaz 15, 23000 Zadar</izvorni_sadrzaj>
    <derivirana_varijabla naziv="DomainObject.Predmet.ProtustrankaWithAdress_1">BILIG-COMMERCE, društvo s ograničenom odgovornošću za trgovinu i usluge Vukšički Prilaz 15, 23000 Zadar</derivirana_varijabla>
  </DomainObject.Predmet.ProtustrankaWithAdress>
  <DomainObject.Predmet.ProtustrankaWithAdressOIB>
    <izvorni_sadrzaj>BILIG-COMMERCE, društvo s ograničenom odgovornošću za trgovinu i usluge, OIB 37528470017, Vukšički Prilaz 15, 23000 Zadar</izvorni_sadrzaj>
    <derivirana_varijabla naziv="DomainObject.Predmet.ProtustrankaWithAdressOIB_1">BILIG-COMMERCE, društvo s ograničenom odgovornošću za trgovinu i usluge, OIB 37528470017, Vukšički Prilaz 15, 23000 Zadar</derivirana_varijabla>
  </DomainObject.Predmet.ProtustrankaWithAdressOIB>
  <DomainObject.Predmet.ProtustrankaNazivFormated>
    <izvorni_sadrzaj>BILIG-COMMERCE, društvo s ograničenom odgovornošću za trgovinu i usluge</izvorni_sadrzaj>
    <derivirana_varijabla naziv="DomainObject.Predmet.ProtustrankaNazivFormated_1">BILIG-COMMERCE, društvo s ograničenom odgovornošću za trgovinu i usluge</derivirana_varijabla>
  </DomainObject.Predmet.ProtustrankaNazivFormated>
  <DomainObject.Predmet.ProtustrankaNazivFormatedOIB>
    <izvorni_sadrzaj>BILIG-COMMERCE, društvo s ograničenom odgovornošću za trgovinu i usluge, OIB 37528470017</izvorni_sadrzaj>
    <derivirana_varijabla naziv="DomainObject.Predmet.ProtustrankaNazivFormatedOIB_1">BILIG-COMMERCE, društvo s ograničenom odgovornošću za trgovinu i usluge, OIB 37528470017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7273.58</izvorni_sadrzaj>
    <derivirana_varijabla naziv="DomainObject.Predmet.TrenutnaVrijednost_1">7273.58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BILIG-COMMERCE, društvo s ograničenom odgovornošću za trgovinu i usluge</item>
    </izvorni_sadrzaj>
    <derivirana_varijabla naziv="DomainObject.Predmet.ProtuStrankaListFormated_1">
      <item>BILIG-COMMERCE, društvo s ograničenom odgovornošću za trgovinu i usluge</item>
    </derivirana_varijabla>
  </DomainObject.Predmet.ProtuStrankaListFormated>
  <DomainObject.Predmet.ProtuStrankaListFormatedOIB>
    <izvorni_sadrzaj>
      <item>BILIG-COMMERCE, društvo s ograničenom odgovornošću za trgovinu i usluge, OIB 37528470017</item>
    </izvorni_sadrzaj>
    <derivirana_varijabla naziv="DomainObject.Predmet.ProtuStrankaListFormatedOIB_1">
      <item>BILIG-COMMERCE, društvo s ograničenom odgovornošću za trgovinu i usluge, OIB 37528470017</item>
    </derivirana_varijabla>
  </DomainObject.Predmet.ProtuStrankaListFormatedOIB>
  <DomainObject.Predmet.ProtuStrankaListFormatedWithAdress>
    <izvorni_sadrzaj>
      <item>BILIG-COMMERCE, društvo s ograničenom odgovornošću za trgovinu i usluge, Vukšički Prilaz 15, 23000 Zadar</item>
    </izvorni_sadrzaj>
    <derivirana_varijabla naziv="DomainObject.Predmet.ProtuStrankaListFormatedWithAdress_1">
      <item>BILIG-COMMERCE, društvo s ograničenom odgovornošću za trgovinu i usluge, Vukšički Prilaz 15, 23000 Zadar</item>
    </derivirana_varijabla>
  </DomainObject.Predmet.ProtuStrankaListFormatedWithAdress>
  <DomainObject.Predmet.ProtuStrankaListFormatedWithAdressOIB>
    <izvorni_sadrzaj>
      <item>BILIG-COMMERCE, društvo s ograničenom odgovornošću za trgovinu i usluge, OIB 37528470017, Vukšički Prilaz 15, 23000 Zadar</item>
    </izvorni_sadrzaj>
    <derivirana_varijabla naziv="DomainObject.Predmet.ProtuStrankaListFormatedWithAdressOIB_1">
      <item>BILIG-COMMERCE, društvo s ograničenom odgovornošću za trgovinu i usluge, OIB 37528470017, Vukšički Prilaz 15, 23000 Zadar</item>
    </derivirana_varijabla>
  </DomainObject.Predmet.ProtuStrankaListFormatedWithAdressOIB>
  <DomainObject.Predmet.ProtuStrankaListNazivFormated>
    <izvorni_sadrzaj>
      <item>BILIG-COMMERCE, društvo s ograničenom odgovornošću za trgovinu i usluge</item>
    </izvorni_sadrzaj>
    <derivirana_varijabla naziv="DomainObject.Predmet.ProtuStrankaListNazivFormated_1">
      <item>BILIG-COMMERCE, društvo s ograničenom odgovornošću za trgovinu i usluge</item>
    </derivirana_varijabla>
  </DomainObject.Predmet.ProtuStrankaListNazivFormated>
  <DomainObject.Predmet.ProtuStrankaListNazivFormatedOIB>
    <izvorni_sadrzaj>
      <item>BILIG-COMMERCE, društvo s ograničenom odgovornošću za trgovinu i usluge, OIB 37528470017</item>
    </izvorni_sadrzaj>
    <derivirana_varijabla naziv="DomainObject.Predmet.ProtuStrankaListNazivFormatedOIB_1">
      <item>BILIG-COMMERCE, društvo s ograničenom odgovornošću za trgovinu i usluge, OIB 37528470017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BILIG-COMMERCE, društvo s ograničenom odgovornošću za trgovinu i usluge</izvorni_sadrzaj>
    <derivirana_varijabla naziv="DomainObject.Predmet.ProtustrankaIDrugi_1">BILIG-COMMERCE,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BILIG-COMMERCE, društvo s ograničenom odgovornošću za trgovinu i usluge, OIB 37528470017, Vukšički Prilaz 15, 23000 Zadar</izvorni_sadrzaj>
    <derivirana_varijabla naziv="DomainObject.Predmet.ProtustrankaIDrugiAdressOIB_1">BILIG-COMMERCE, društvo s ograničenom odgovornošću za trgovinu i usluge, OIB 37528470017, Vukšički Prilaz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BILIG-COMMERCE, društvo s ograničenom odgovornošću za trgovinu i usluge</item>
    </izvorni_sadrzaj>
    <derivirana_varijabla naziv="DomainObject.Predmet.SudioniciListNaziv_1">
      <item>FINA</item>
      <item>BILIG-COMMERCE, društvo s ograničenom odgovornošću za trgovinu i usluge</item>
    </derivirana_varijabla>
  </DomainObject.Predmet.SudioniciListNaziv>
  <DomainObject.Predmet.SudioniciListAdressOIB>
    <izvorni_sadrzaj>
      <item>FINA, OIB 85821130368</item>
      <item>BILIG-COMMERCE, društvo s ograničenom odgovornošću za trgovinu i usluge, OIB 37528470017, Vukšički Prilaz 15,23000 Zadar</item>
    </izvorni_sadrzaj>
    <derivirana_varijabla naziv="DomainObject.Predmet.SudioniciListAdressOIB_1">
      <item>FINA, OIB 85821130368</item>
      <item>BILIG-COMMERCE, društvo s ograničenom odgovornošću za trgovinu i usluge, OIB 37528470017, Vukšički Prilaz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37528470017</item>
    </izvorni_sadrzaj>
    <derivirana_varijabla naziv="DomainObject.Predmet.SudioniciListNazivOIB_1">
      <item>, OIB 85821130368</item>
      <item>, OIB 37528470017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1029</properties:Characters>
  <properties:Lines>49</properties:Lines>
  <properties:Paragraphs>17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2016-11-29T08:00:00Z</dcterms:created>
  <dc:creator>Krešimir Torbarina</dc:creator>
  <cp:lastModifiedBy>Krešimir Torbarina</cp:lastModifiedBy>
  <cp:lastPrinted>2016-11-29T13:57:00Z</cp:lastPrinted>
  <dcterms:modified xmlns:xsi="http://www.w3.org/2001/XMLSchema-instance" xsi:type="dcterms:W3CDTF">2016-12-16T10:56:00Z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