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857e" w14:paraId="006857e" w:rsidRDefault="0085350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350A" w:rsidP="0085350A" w:rsidR="00AE649C">
      <w:pPr>
        <w:pStyle w:val="Bezproreda"/>
      </w:pPr>
      <w:r>
        <w:t xml:space="preserve">      Republika Hrvatska</w:t>
      </w:r>
    </w:p>
    <w:p w:rsidRDefault="0085350A" w:rsidP="0085350A" w:rsidR="0085350A">
      <w:pPr>
        <w:pStyle w:val="Bezproreda"/>
      </w:pPr>
      <w:r>
        <w:t>Trgovački sud u Bjelovaru</w:t>
      </w:r>
    </w:p>
    <w:p w:rsidRDefault="0085350A" w:rsidP="0085350A" w:rsidR="0085350A">
      <w:pPr>
        <w:pStyle w:val="Bezproreda"/>
        <w:spacing w:after="0"/>
      </w:pPr>
      <w:r w:rsidRPr="0085350A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</w:t>
      </w:r>
    </w:p>
    <w:p w:rsidRDefault="0085350A" w:rsidP="0085350A" w:rsidR="0085350A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St-713/2018-2</w:t>
      </w:r>
    </w:p>
    <w:p w:rsidRDefault="0085350A" w:rsidP="0085350A" w:rsidR="0085350A">
      <w:pPr>
        <w:rPr>
          <w:lang w:val="hr-HR"/>
        </w:rPr>
      </w:pPr>
    </w:p>
    <w:p w:rsidRDefault="0085350A" w:rsidP="0085350A" w:rsidR="0085350A">
      <w:pPr>
        <w:rPr>
          <w:lang w:val="hr-HR"/>
        </w:rPr>
      </w:pPr>
    </w:p>
    <w:p w:rsidRDefault="0085350A" w:rsidP="0085350A" w:rsidR="0085350A">
      <w:pPr>
        <w:jc w:val="center"/>
        <w:rPr>
          <w:lang w:val="hr-HR"/>
        </w:rPr>
      </w:pPr>
    </w:p>
    <w:p w:rsidRDefault="0085350A" w:rsidP="0085350A" w:rsidR="0085350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5350A" w:rsidP="0085350A" w:rsidR="0085350A">
      <w:pPr>
        <w:jc w:val="center"/>
        <w:rPr>
          <w:lang w:val="hr-HR"/>
        </w:rPr>
      </w:pPr>
    </w:p>
    <w:p w:rsidRDefault="0085350A" w:rsidP="0085350A" w:rsidR="0085350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CIGLANA-TRGOVINA društvo s ograničenom odgovornošću za trgovinu, Sladojevci, Sladojevci bb, MBS: 010041323, OIB: 09315284397, koji se vodi kod ovoga suda pod poslovnim brojem St-713/2018, temeljem odredbe čl.430., 431. i 434. Stečajnog zakona (Narodne novine br. 71/15 i 104/17), objavljuje:</w:t>
      </w:r>
    </w:p>
    <w:p w:rsidRDefault="0085350A" w:rsidP="0085350A" w:rsidR="0085350A">
      <w:pPr>
        <w:jc w:val="both"/>
        <w:rPr>
          <w:lang w:val="hr-HR"/>
        </w:rPr>
      </w:pPr>
    </w:p>
    <w:p w:rsidRDefault="0085350A" w:rsidP="0085350A" w:rsidR="0085350A">
      <w:pPr>
        <w:jc w:val="both"/>
        <w:rPr>
          <w:lang w:val="hr-HR"/>
        </w:rPr>
      </w:pPr>
      <w:r>
        <w:rPr>
          <w:lang w:val="hr-HR"/>
        </w:rPr>
        <w:t xml:space="preserve">1. Na dan 7. kolovoza 2018. dužnik u Očevidniku redoslijeda osnova za plaćanje ima evidentirane neizvršene osnove za plaćanje u ukupnom iznosu od 104.127,89 kn, u koji iznos je uračunata kamata i naknada Financijske agencije za provedbu ovrhe na novčanim sredstvima.  </w:t>
      </w:r>
    </w:p>
    <w:p w:rsidRDefault="0085350A" w:rsidP="0085350A" w:rsidR="0085350A">
      <w:pPr>
        <w:jc w:val="both"/>
        <w:rPr>
          <w:lang w:val="hr-HR"/>
        </w:rPr>
      </w:pPr>
    </w:p>
    <w:p w:rsidRDefault="0085350A" w:rsidP="0085350A" w:rsidR="0085350A">
      <w:pPr>
        <w:jc w:val="both"/>
        <w:rPr>
          <w:lang w:val="hr-HR"/>
        </w:rPr>
      </w:pPr>
      <w:r>
        <w:rPr>
          <w:lang w:val="hr-HR"/>
        </w:rPr>
        <w:t>2. Poziva se osoba ovlaštena za zastupanje dužnika – Predrag Kotur, Slatina, Jakova Gotovca 3, OIB: 98833480207, da u roku od 15 dana od objave ovog oglasa na mrežnoj stranici e-Oglasna ploča Trgovačkog suda u Bjelovaru podnese sudu javnobilježnički ovjerovljen popis imovine i obveza na propisanom obrascu.</w:t>
      </w:r>
    </w:p>
    <w:p w:rsidRDefault="0085350A" w:rsidP="0085350A" w:rsidR="0085350A">
      <w:pPr>
        <w:jc w:val="both"/>
        <w:rPr>
          <w:lang w:val="hr-HR"/>
        </w:rPr>
      </w:pPr>
    </w:p>
    <w:p w:rsidRDefault="0085350A" w:rsidP="0085350A" w:rsidR="0085350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5350A" w:rsidP="0085350A" w:rsidR="0085350A">
      <w:pPr>
        <w:jc w:val="both"/>
        <w:rPr>
          <w:lang w:val="hr-HR"/>
        </w:rPr>
      </w:pPr>
    </w:p>
    <w:p w:rsidRDefault="0085350A" w:rsidP="0085350A" w:rsidR="0085350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5350A" w:rsidP="0085350A" w:rsidR="0085350A">
      <w:pPr>
        <w:jc w:val="both"/>
        <w:rPr>
          <w:lang w:val="hr-HR"/>
        </w:rPr>
      </w:pPr>
    </w:p>
    <w:p w:rsidRDefault="0085350A" w:rsidP="0085350A" w:rsidR="0085350A">
      <w:pPr>
        <w:jc w:val="center"/>
        <w:rPr>
          <w:lang w:val="hr-HR"/>
        </w:rPr>
      </w:pPr>
      <w:r>
        <w:rPr>
          <w:lang w:val="hr-HR"/>
        </w:rPr>
        <w:t xml:space="preserve">Bjelovar, 10. rujna 2018.          </w:t>
      </w:r>
    </w:p>
    <w:p w:rsidRDefault="0085350A" w:rsidP="0085350A" w:rsidR="0085350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5350A" w:rsidP="0085350A" w:rsidR="0085350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5350A" w:rsidP="0085350A" w:rsidR="0085350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5350A" w:rsidP="0085350A" w:rsidR="0085350A">
      <w:pPr>
        <w:rPr>
          <w:lang w:val="hr-HR"/>
        </w:rPr>
      </w:pPr>
    </w:p>
    <w:p w:rsidRDefault="0085350A" w:rsidP="0085350A" w:rsidR="0085350A">
      <w:pPr>
        <w:rPr>
          <w:rFonts w:cs="Arial" w:hAnsi="Arial" w:ascii="Arial"/>
          <w:noProof/>
          <w:lang w:val="hr-HR"/>
        </w:rPr>
      </w:pPr>
    </w:p>
    <w:p w:rsidRDefault="0085350A" w:rsidP="0085350A" w:rsidR="0085350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50A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350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350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76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St-713/2018-2</izvorni_sadrzaj>
    <derivirana_varijabla naziv="DomainObject.Oznaka_1">St-713/2018-2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CIGLANA-TRGOVINA društvo s ograničenom odgovornošću za trgovinu</izvorni_sadrzaj>
    <derivirana_varijabla naziv="DomainObject.Predmet.ProtustrankaFormated_1">  CIGLANA-TRGOVINA društvo s ograničenom odgovornošću za trgovinu</derivirana_varijabla>
  </DomainObject.Predmet.ProtustrankaFormated>
  <DomainObject.Predmet.ProtustrankaFormatedOIB>
    <izvorni_sadrzaj>  CIGLANA-TRGOVINA društvo s ograničenom odgovornošću za trgovinu, OIB 09315284397</izvorni_sadrzaj>
    <derivirana_varijabla naziv="DomainObject.Predmet.ProtustrankaFormatedOIB_1">  CIGLANA-TRGOVINA društvo s ograničenom odgovornošću za trgovinu, OIB 09315284397</derivirana_varijabla>
  </DomainObject.Predmet.ProtustrankaFormatedOIB>
  <DomainObject.Predmet.ProtustrankaFormatedWithAdress>
    <izvorni_sadrzaj> CIGLANA-TRGOVINA društvo s ograničenom odgovornošću za trgovinu, Sladojevci/bb, 33520 Sladojevci</izvorni_sadrzaj>
    <derivirana_varijabla naziv="DomainObject.Predmet.ProtustrankaFormatedWithAdress_1"> CIGLANA-TRGOVINA društvo s ograničenom odgovornošću za trgovinu, Sladojevci/bb, 33520 Sladojevci</derivirana_varijabla>
  </DomainObject.Predmet.ProtustrankaFormatedWithAdress>
  <DomainObject.Predmet.ProtustrankaFormatedWithAdressOIB>
    <izvorni_sadrzaj> CIGLANA-TRGOVINA društvo s ograničenom odgovornošću za trgovinu, OIB 09315284397, Sladojevci/bb, 33520 Sladojevci</izvorni_sadrzaj>
    <derivirana_varijabla naziv="DomainObject.Predmet.ProtustrankaFormatedWithAdressOIB_1"> CIGLANA-TRGOVINA društvo s ograničenom odgovornošću za trgovinu, OIB 09315284397, Sladojevci/bb, 33520 Sladojevci</derivirana_varijabla>
  </DomainObject.Predmet.ProtustrankaFormatedWithAdressOIB>
  <DomainObject.Predmet.ProtustrankaWithAdress>
    <izvorni_sadrzaj>CIGLANA-TRGOVINA društvo s ograničenom odgovornošću za trgovinu Sladojevci/bb, 33520 Sladojevci</izvorni_sadrzaj>
    <derivirana_varijabla naziv="DomainObject.Predmet.ProtustrankaWithAdress_1">CIGLANA-TRGOVINA društvo s ograničenom odgovornošću za trgovinu Sladojevci/bb, 33520 Sladojevci</derivirana_varijabla>
  </DomainObject.Predmet.ProtustrankaWithAdress>
  <DomainObject.Predmet.ProtustrankaWithAdressOIB>
    <izvorni_sadrzaj>CIGLANA-TRGOVINA društvo s ograničenom odgovornošću za trgovinu, OIB 09315284397, Sladojevci/bb, 33520 Sladojevci</izvorni_sadrzaj>
    <derivirana_varijabla naziv="DomainObject.Predmet.ProtustrankaWithAdressOIB_1">CIGLANA-TRGOVINA društvo s ograničenom odgovornošću za trgovinu, OIB 09315284397, Sladojevci/bb, 33520 Sladojevci</derivirana_varijabla>
  </DomainObject.Predmet.ProtustrankaWithAdressOIB>
  <DomainObject.Predmet.ProtustrankaNazivFormated>
    <izvorni_sadrzaj>CIGLANA-TRGOVINA društvo s ograničenom odgovornošću za trgovinu</izvorni_sadrzaj>
    <derivirana_varijabla naziv="DomainObject.Predmet.ProtustrankaNazivFormated_1">CIGLANA-TRGOVINA društvo s ograničenom odgovornošću za trgovinu</derivirana_varijabla>
  </DomainObject.Predmet.ProtustrankaNazivFormated>
  <DomainObject.Predmet.ProtustrankaNazivFormatedOIB>
    <izvorni_sadrzaj>CIGLANA-TRGOVINA društvo s ograničenom odgovornošću za trgovinu, OIB 09315284397</izvorni_sadrzaj>
    <derivirana_varijabla naziv="DomainObject.Predmet.ProtustrankaNazivFormatedOIB_1">CIGLANA-TRGOVINA društvo s ograničenom odgovornošću za trgovinu, OIB 09315284397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CIGLANA-TRGOVINA društvo s ograničenom odgovornošću za trgovinu</item>
    </izvorni_sadrzaj>
    <derivirana_varijabla naziv="DomainObject.Predmet.ProtuStrankaListFormated_1">
      <item>CIGLANA-TRGOVINA društvo s ograničenom odgovornošću za trgovinu</item>
    </derivirana_varijabla>
  </DomainObject.Predmet.ProtuStrankaListFormated>
  <DomainObject.Predmet.ProtuStrankaListFormatedOIB>
    <izvorni_sadrzaj>
      <item>CIGLANA-TRGOVINA društvo s ograničenom odgovornošću za trgovinu, OIB 09315284397</item>
    </izvorni_sadrzaj>
    <derivirana_varijabla naziv="DomainObject.Predmet.ProtuStrankaListFormatedOIB_1">
      <item>CIGLANA-TRGOVINA društvo s ograničenom odgovornošću za trgovinu, OIB 09315284397</item>
    </derivirana_varijabla>
  </DomainObject.Predmet.ProtuStrankaListFormatedOIB>
  <DomainObject.Predmet.ProtuStrankaListFormatedWithAdress>
    <izvorni_sadrzaj>
      <item>CIGLANA-TRGOVINA društvo s ograničenom odgovornošću za trgovinu, Sladojevci/bb, 33520 Sladojevci</item>
    </izvorni_sadrzaj>
    <derivirana_varijabla naziv="DomainObject.Predmet.ProtuStrankaListFormatedWithAdress_1">
      <item>CIGLANA-TRGOVINA društvo s ograničenom odgovornošću za trgovinu, Sladojevci/bb, 33520 Sladojevci</item>
    </derivirana_varijabla>
  </DomainObject.Predmet.ProtuStrankaListFormatedWithAdress>
  <DomainObject.Predmet.ProtuStrankaListFormatedWithAdressOIB>
    <izvorni_sadrzaj>
      <item>CIGLANA-TRGOVINA društvo s ograničenom odgovornošću za trgovinu, OIB 09315284397, Sladojevci/bb, 33520 Sladojevci</item>
    </izvorni_sadrzaj>
    <derivirana_varijabla naziv="DomainObject.Predmet.ProtuStrankaListFormatedWithAdressOIB_1">
      <item>CIGLANA-TRGOVINA društvo s ograničenom odgovornošću za trgovinu, OIB 09315284397, Sladojevci/bb, 33520 Sladojevci</item>
    </derivirana_varijabla>
  </DomainObject.Predmet.ProtuStrankaListFormatedWithAdressOIB>
  <DomainObject.Predmet.ProtuStrankaListNazivFormated>
    <izvorni_sadrzaj>
      <item>CIGLANA-TRGOVINA društvo s ograničenom odgovornošću za trgovinu</item>
    </izvorni_sadrzaj>
    <derivirana_varijabla naziv="DomainObject.Predmet.ProtuStrankaListNazivFormated_1">
      <item>CIGLANA-TRGOVINA društvo s ograničenom odgovornošću za trgovinu</item>
    </derivirana_varijabla>
  </DomainObject.Predmet.ProtuStrankaListNazivFormated>
  <DomainObject.Predmet.ProtuStrankaListNazivFormatedOIB>
    <izvorni_sadrzaj>
      <item>CIGLANA-TRGOVINA društvo s ograničenom odgovornošću za trgovinu, OIB 09315284397</item>
    </izvorni_sadrzaj>
    <derivirana_varijabla naziv="DomainObject.Predmet.ProtuStrankaListNazivFormatedOIB_1">
      <item>CIGLANA-TRGOVINA društvo s ograničenom odgovornošću za trgovinu, OIB 09315284397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St-713/2018-2</izvorni_sadrzaj>
    <derivirana_varijabla naziv="DomainObject.PoslovniBrojDokumenta_1">St-713/2018-2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CIGLANA-TRGOVINA društvo s ograničenom odgovornošću za trgovinu</izvorni_sadrzaj>
    <derivirana_varijabla naziv="DomainObject.Predmet.ProtustrankaIDrugi_1">CIGLANA-TRGOVINA društvo s ograničenom odgovornošću za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CIGLANA-TRGOVINA društvo s ograničenom odgovornošću za trgovinu, OIB 09315284397, Sladojevci/bb, 33520 Sladojevci</izvorni_sadrzaj>
    <derivirana_varijabla naziv="DomainObject.Predmet.ProtustrankaIDrugiAdressOIB_1">CIGLANA-TRGOVINA društvo s ograničenom odgovornošću za trgovinu, OIB 09315284397, Sladojevci/bb,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CIGLANA-TRGOVINA društvo s ograničenom odgovornošću za trgovinu</item>
    </izvorni_sadrzaj>
    <derivirana_varijabla naziv="DomainObject.Predmet.SudioniciListNaziv_1">
      <item>FINANCIJSKA AGENCIJA, RC ZAGREB, Podružnica Bjelovar</item>
      <item>CIGLANA-TRGOVINA društvo s ograničenom odgovornošću za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CIGLANA-TRGOVINA društvo s ograničenom odgovornošću za trgovinu, OIB 09315284397, Sladojevci/bb,33520 Sladojevci</item>
    </izvorni_sadrzaj>
    <derivirana_varijabla naziv="DomainObject.Predmet.SudioniciListAdressOIB_1">
      <item>FINANCIJSKA AGENCIJA, RC ZAGREB, Podružnica Bjelovar, OIB 85821130368, F. Supila 4,43000 Bjelovar</item>
      <item>CIGLANA-TRGOVINA društvo s ograničenom odgovornošću za trgovinu, OIB 09315284397, Sladojevci/bb,33520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FD429-C961-4A4B-91A1-91CF2AF0F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1716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2018-09-10T06:27:00Z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