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afe4" w14:paraId="83fafe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362F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St-2748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3C0253" w:rsidRPr="003C0253">
        <w:rPr>
          <w:rFonts w:cs="Times New Roman" w:hAnsi="Times New Roman" w:ascii="Times New Roman"/>
          <w:sz w:val="24"/>
          <w:szCs w:val="24"/>
        </w:rPr>
        <w:t>WASE poduzeće za elektroniku, informatiku, unutarnju i vanjsku trgovinu d.o.o.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94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C0253" w:rsidRP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60957773561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WASE poduzeće za elektroniku, informatiku, unutarnju i vanjsku trgovinu d.o.o.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94, OIB: </w:t>
      </w:r>
      <w:r w:rsidR="003C0253" w:rsidRP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60957773561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14/9970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16. travnja 2014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društvo</w:t>
      </w:r>
      <w:r w:rsidR="00C64D92" w:rsidRPr="00C64D92">
        <w:t xml:space="preserve"> </w:t>
      </w:r>
      <w:r w:rsidR="00C64D92" w:rsidRP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WASE poduzeće za elektroniku, informatiku, unutarnju i vanjsku trgovinu d.o.o., Zagreb, </w:t>
      </w:r>
      <w:proofErr w:type="spellStart"/>
      <w:r w:rsidR="00C64D92" w:rsidRP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Bukovačka</w:t>
      </w:r>
      <w:proofErr w:type="spellEnd"/>
      <w:r w:rsidR="00C64D92" w:rsidRP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94, OIB: 60957773561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en-GB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zbog zaključenja likvidacijskog postupka,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registra. 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DE5400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A36F5" w:rsidP="009F7260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7646E"/>
    <w:rsid w:val="0028717D"/>
    <w:rsid w:val="002B5FFE"/>
    <w:rsid w:val="00393011"/>
    <w:rsid w:val="003A1F20"/>
    <w:rsid w:val="003C0253"/>
    <w:rsid w:val="0050115D"/>
    <w:rsid w:val="00604F51"/>
    <w:rsid w:val="006A7C4C"/>
    <w:rsid w:val="00741848"/>
    <w:rsid w:val="007659BE"/>
    <w:rsid w:val="007E7B9C"/>
    <w:rsid w:val="00883F1F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A38AC"/>
    <w:rsid w:val="00DC1676"/>
    <w:rsid w:val="00DE5400"/>
    <w:rsid w:val="00DE71BE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St-2748/2015</izvorni_sadrzaj>
    <derivirana_varijabla naziv="DomainObject.Predmet.OznakaBroj_1">St-2748/2015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WASE poduzeće za elektroniku, informatiku, unutarnju i vanjsku trgovinu d.o.o.</izvorni_sadrzaj>
    <derivirana_varijabla naziv="DomainObject.Predmet.ProtustrankaFormated_1">  WASE poduzeće za elektroniku, informatiku, unutarnju i vanjsku trgovinu d.o.o.</derivirana_varijabla>
  </DomainObject.Predmet.ProtustrankaFormated>
  <DomainObject.Predmet.ProtustrankaFormatedOIB>
    <izvorni_sadrzaj>  WASE poduzeće za elektroniku, informatiku, unutarnju i vanjsku trgovinu d.o.o., OIB 60957773561</izvorni_sadrzaj>
    <derivirana_varijabla naziv="DomainObject.Predmet.ProtustrankaFormatedOIB_1">  WASE poduzeće za elektroniku, informatiku, unutarnju i vanjsku trgovinu d.o.o., OIB 60957773561</derivirana_varijabla>
  </DomainObject.Predmet.ProtustrankaFormatedOIB>
  <DomainObject.Predmet.ProtustrankaFormatedWithAdress>
    <izvorni_sadrzaj> WASE poduzeće za elektroniku, informatiku, unutarnju i vanjsku trgovinu d.o.o., Bukovačka 94, 10000 Zagreb</izvorni_sadrzaj>
    <derivirana_varijabla naziv="DomainObject.Predmet.ProtustrankaFormatedWithAdress_1"> WASE poduzeće za elektroniku, informatiku, unutarnju i vanjsku trgovinu d.o.o., Bukovačka 94, 10000 Zagreb</derivirana_varijabla>
  </DomainObject.Predmet.ProtustrankaFormatedWithAdress>
  <DomainObject.Predmet.ProtustrankaFormatedWithAdressOIB>
    <izvorni_sadrzaj> WASE poduzeće za elektroniku, informatiku, unutarnju i vanjsku trgovinu d.o.o., OIB 60957773561, Bukovačka 94, 10000 Zagreb</izvorni_sadrzaj>
    <derivirana_varijabla naziv="DomainObject.Predmet.ProtustrankaFormatedWithAdressOIB_1"> WASE poduzeće za elektroniku, informatiku, unutarnju i vanjsku trgovinu d.o.o., OIB 60957773561, Bukovačka 94, 10000 Zagreb</derivirana_varijabla>
  </DomainObject.Predmet.ProtustrankaFormatedWithAdressOIB>
  <DomainObject.Predmet.ProtustrankaWithAdress>
    <izvorni_sadrzaj>WASE poduzeće za elektroniku, informatiku, unutarnju i vanjsku trgovinu d.o.o. Bukovačka 94, 10000 Zagreb</izvorni_sadrzaj>
    <derivirana_varijabla naziv="DomainObject.Predmet.ProtustrankaWithAdress_1">WASE poduzeće za elektroniku, informatiku, unutarnju i vanjsku trgovinu d.o.o. Bukovačka 94, 10000 Zagreb</derivirana_varijabla>
  </DomainObject.Predmet.ProtustrankaWithAdress>
  <DomainObject.Predmet.ProtustrankaWithAdressOIB>
    <izvorni_sadrzaj>WASE poduzeće za elektroniku, informatiku, unutarnju i vanjsku trgovinu d.o.o., OIB 60957773561, Bukovačka 94, 10000 Zagreb</izvorni_sadrzaj>
    <derivirana_varijabla naziv="DomainObject.Predmet.ProtustrankaWithAdressOIB_1">WASE poduzeće za elektroniku, informatiku, unutarnju i vanjsku trgovinu d.o.o., OIB 60957773561, Bukovačka 94, 10000 Zagreb</derivirana_varijabla>
  </DomainObject.Predmet.ProtustrankaWithAdressOIB>
  <DomainObject.Predmet.ProtustrankaNazivFormated>
    <izvorni_sadrzaj>WASE poduzeće za elektroniku, informatiku, unutarnju i vanjsku trgovinu d.o.o.</izvorni_sadrzaj>
    <derivirana_varijabla naziv="DomainObject.Predmet.ProtustrankaNazivFormated_1">WASE poduzeće za elektroniku, informatiku, unutarnju i vanjsku trgovinu d.o.o.</derivirana_varijabla>
  </DomainObject.Predmet.ProtustrankaNazivFormated>
  <DomainObject.Predmet.ProtustrankaNazivFormatedOIB>
    <izvorni_sadrzaj>WASE poduzeće za elektroniku, informatiku, unutarnju i vanjsku trgovinu d.o.o., OIB 60957773561</izvorni_sadrzaj>
    <derivirana_varijabla naziv="DomainObject.Predmet.ProtustrankaNazivFormatedOIB_1">WASE poduzeće za elektroniku, informatiku, unutarnju i vanjsku trgovinu d.o.o., OIB 60957773561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WASE poduzeće za elektroniku, informatiku, unutarnju i vanjsku trgovinu d.o.o.</item>
    </izvorni_sadrzaj>
    <derivirana_varijabla naziv="DomainObject.Predmet.ProtuStrankaListFormated_1">
      <item>WASE poduzeće za elektroniku, informatiku, unutarnju i vanjsku trgovinu d.o.o.</item>
    </derivirana_varijabla>
  </DomainObject.Predmet.ProtuStrankaListFormated>
  <DomainObject.Predmet.ProtuStrankaListFormatedOIB>
    <izvorni_sadrzaj>
      <item>WASE poduzeće za elektroniku, informatiku, unutarnju i vanjsku trgovinu d.o.o., OIB 60957773561</item>
    </izvorni_sadrzaj>
    <derivirana_varijabla naziv="DomainObject.Predmet.ProtuStrankaListFormatedOIB_1">
      <item>WASE poduzeće za elektroniku, informatiku, unutarnju i vanjsku trgovinu d.o.o., OIB 60957773561</item>
    </derivirana_varijabla>
  </DomainObject.Predmet.ProtuStrankaListFormatedOIB>
  <DomainObject.Predmet.ProtuStrankaListFormatedWithAdress>
    <izvorni_sadrzaj>
      <item>WASE poduzeće za elektroniku, informatiku, unutarnju i vanjsku trgovinu d.o.o., Bukovačka 94, 10000 Zagreb</item>
    </izvorni_sadrzaj>
    <derivirana_varijabla naziv="DomainObject.Predmet.ProtuStrankaListFormatedWithAdress_1">
      <item>WASE poduzeće za elektroniku, informatiku, unutarnju i vanjsku trgovinu d.o.o., Bukovačka 94, 10000 Zagreb</item>
    </derivirana_varijabla>
  </DomainObject.Predmet.ProtuStrankaListFormatedWithAdress>
  <DomainObject.Predmet.ProtuStrankaListFormatedWithAdressOIB>
    <izvorni_sadrzaj>
      <item>WASE poduzeće za elektroniku, informatiku, unutarnju i vanjsku trgovinu d.o.o., OIB 60957773561, Bukovačka 94, 10000 Zagreb</item>
    </izvorni_sadrzaj>
    <derivirana_varijabla naziv="DomainObject.Predmet.ProtuStrankaListFormatedWithAdressOIB_1">
      <item>WASE poduzeće za elektroniku, informatiku, unutarnju i vanjsku trgovinu d.o.o., OIB 60957773561, Bukovačka 94, 10000 Zagreb</item>
    </derivirana_varijabla>
  </DomainObject.Predmet.ProtuStrankaListFormatedWithAdressOIB>
  <DomainObject.Predmet.ProtuStrankaListNazivFormated>
    <izvorni_sadrzaj>
      <item>WASE poduzeće za elektroniku, informatiku, unutarnju i vanjsku trgovinu d.o.o.</item>
    </izvorni_sadrzaj>
    <derivirana_varijabla naziv="DomainObject.Predmet.ProtuStrankaListNazivFormated_1">
      <item>WASE poduzeće za elektroniku, informatiku, unutarnju i vanjsku trgovinu d.o.o.</item>
    </derivirana_varijabla>
  </DomainObject.Predmet.ProtuStrankaListNazivFormated>
  <DomainObject.Predmet.ProtuStrankaListNazivFormatedOIB>
    <izvorni_sadrzaj>
      <item>WASE poduzeće za elektroniku, informatiku, unutarnju i vanjsku trgovinu d.o.o., OIB 60957773561</item>
    </izvorni_sadrzaj>
    <derivirana_varijabla naziv="DomainObject.Predmet.ProtuStrankaListNazivFormatedOIB_1">
      <item>WASE poduzeće za elektroniku, informatiku, unutarnju i vanjsku trgovinu d.o.o., OIB 60957773561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WASE poduzeće za elektroniku, informatiku, unutarnju i vanjsku trgovinu d.o.o.</izvorni_sadrzaj>
    <derivirana_varijabla naziv="DomainObject.Predmet.ProtustrankaIDrugi_1">WASE poduzeće za elektroniku, informatiku, unutarnju i vanjsku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WASE poduzeće za elektroniku, informatiku, unutarnju i vanjsku trgovinu d.o.o., OIB 60957773561, Bukovačka 94, 10000 Zagreb</izvorni_sadrzaj>
    <derivirana_varijabla naziv="DomainObject.Predmet.ProtustrankaIDrugiAdressOIB_1">WASE poduzeće za elektroniku, informatiku, unutarnju i vanjsku trgovinu d.o.o., OIB 60957773561, Bukovačka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WASE poduzeće za elektroniku, informatiku, unutarnju i vanjsku trgovinu d.o.o.</item>
    </izvorni_sadrzaj>
    <derivirana_varijabla naziv="DomainObject.Predmet.SudioniciListNaziv_1">
      <item>FINA Regionalni centar Zagreb</item>
      <item>WASE poduzeće za elektroniku, informatiku, unutarnju i vanjsku trgovinu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WASE poduzeće za elektroniku, informatiku, unutarnju i vanjsku trgovinu d.o.o., OIB 60957773561, Bukovačka 94,10000 Zagreb</item>
    </izvorni_sadrzaj>
    <derivirana_varijabla naziv="DomainObject.Predmet.SudioniciListAdressOIB_1">
      <item>FINA Regionalni centar Zagreb, OIB 85821130368, Trg svibanjskih žrtava 1995. 1,10000 Zagreb</item>
      <item>WASE poduzeće za elektroniku, informatiku, unutarnju i vanjsku trgovinu d.o.o., OIB 60957773561, Bukovačka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60957773561</item>
    </izvorni_sadrzaj>
    <derivirana_varijabla naziv="DomainObject.Predmet.SudioniciListNazivOIB_1">
      <item>, OIB 85821130368</item>
      <item>, OIB 60957773561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1852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2015-11-09T13:07:00Z</dcterms:created>
  <dc:creator>Ivan Turčić</dc:creator>
  <cp:lastModifiedBy>Slavica Sorić</cp:lastModifiedBy>
  <dcterms:modified xmlns:xsi="http://www.w3.org/2001/XMLSchema-instance" xsi:type="dcterms:W3CDTF">2015-11-10T12:57:00Z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