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43a2" w14:paraId="afc43a2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847571">
        <w:t>25</w:t>
      </w:r>
      <w:r>
        <w:t>/1</w:t>
      </w:r>
      <w:r w:rsidR="00847571">
        <w:t>8</w:t>
      </w:r>
      <w:r>
        <w:t>-</w:t>
      </w:r>
      <w:r w:rsidR="00B01CC5">
        <w:t>2</w:t>
      </w:r>
      <w:r w:rsidR="00847571">
        <w:t>9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</w:t>
      </w:r>
      <w:r w:rsidR="00847571" w:rsidRPr="00847571">
        <w:t>stečajnom masom iza dužnika AB PROJEKT CONTENDO d.o.o. za građenje i trgovinu, Beli Manastir, Kralja Tomislava 51/A, MBS: 081147072, OIB: 68723475634</w:t>
      </w:r>
      <w:r w:rsidRPr="00D877F2">
        <w:t xml:space="preserve">, dana </w:t>
      </w:r>
      <w:r w:rsidR="0015707C" w:rsidRPr="0015707C">
        <w:t xml:space="preserve">6. lipnja </w:t>
      </w:r>
      <w:r w:rsidRPr="00D877F2">
        <w:t>201</w:t>
      </w:r>
      <w:r w:rsidR="00B01CC5">
        <w:t>8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2F2110" w:rsidR="00851320" w:rsidRPr="002F2110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 w:rsidR="003E4394">
        <w:t xml:space="preserve"> i 104/17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3E4394">
        <w:t xml:space="preserve">, </w:t>
      </w:r>
      <w:r w:rsidR="009B5C92">
        <w:t>55/16</w:t>
      </w:r>
      <w:r w:rsidR="003E4394">
        <w:t xml:space="preserve"> i 73/17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</w:t>
      </w:r>
      <w:r w:rsidR="002F2110">
        <w:t xml:space="preserve">nad stečajnom masom iza dužnika </w:t>
      </w:r>
      <w:r w:rsidR="002F2110" w:rsidRPr="0084505A">
        <w:t xml:space="preserve">AB PROJEKT CONTENDO d.o.o. za građenje i trgovinu, </w:t>
      </w:r>
      <w:r w:rsidR="002F2110">
        <w:t>Beli Manastir, Kralja Tomislava 51/A</w:t>
      </w:r>
      <w:r w:rsidR="002F2110" w:rsidRPr="0084505A">
        <w:t>, MBS: 081147072, OIB: 68723475634</w:t>
      </w:r>
      <w:r w:rsidR="005B32AC">
        <w:t xml:space="preserve"> </w:t>
      </w:r>
      <w:r w:rsidR="002F2110">
        <w:t xml:space="preserve"> i to </w:t>
      </w:r>
      <w:r w:rsidR="00CE1D27" w:rsidRPr="002F2110">
        <w:rPr>
          <w:color w:val="000000"/>
        </w:rPr>
        <w:t xml:space="preserve">nekretnina </w:t>
      </w:r>
      <w:r w:rsidR="00851320" w:rsidRPr="002F2110">
        <w:rPr>
          <w:color w:val="000000"/>
        </w:rPr>
        <w:t xml:space="preserve">upisana u zk.ul.br. </w:t>
      </w:r>
      <w:r w:rsidR="002F2110">
        <w:t>13318, suvlasnički dio (752/793),</w:t>
      </w:r>
      <w:r w:rsidR="002F2110" w:rsidRPr="00AE6E51">
        <w:t xml:space="preserve">  k</w:t>
      </w:r>
      <w:r w:rsidR="002F2110">
        <w:t>.</w:t>
      </w:r>
      <w:r w:rsidR="002F2110" w:rsidRPr="00AE6E51">
        <w:t>o</w:t>
      </w:r>
      <w:r w:rsidR="002F2110">
        <w:t>.</w:t>
      </w:r>
      <w:r w:rsidR="002F2110" w:rsidRPr="00AE6E51">
        <w:t xml:space="preserve"> Granešina i to kč.br. 2896/3 u naravi oranica Klaka od 2379 m²</w:t>
      </w:r>
      <w:r w:rsidR="002F2110"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3A776E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7D20AB" w:rsidR="00A30202" w:rsidRPr="003A776E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 ovog Zaključka iznosi </w:t>
      </w:r>
      <w:r w:rsidR="00436300">
        <w:t>852.282,00 kn</w:t>
      </w:r>
      <w:r w:rsidR="007D20AB">
        <w:rPr>
          <w:rStyle w:val="Naglaeno"/>
          <w:b w:val="false"/>
        </w:rPr>
        <w:t>.</w:t>
      </w:r>
      <w:r w:rsidRPr="005C2B3B">
        <w:rPr>
          <w:rStyle w:val="Naglaeno"/>
          <w:b w:val="false"/>
        </w:rPr>
        <w:t xml:space="preserve">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3E2F1B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slobodn</w:t>
      </w:r>
      <w:r w:rsidR="003E2F1B">
        <w:rPr>
          <w:rStyle w:val="Naglaeno"/>
          <w:b w:val="false"/>
        </w:rPr>
        <w:t>a</w:t>
      </w:r>
      <w:r w:rsidR="00B80557">
        <w:rPr>
          <w:rStyle w:val="Naglaeno"/>
          <w:b w:val="false"/>
        </w:rPr>
        <w:t xml:space="preserve"> od osoba</w:t>
      </w:r>
      <w:r w:rsidR="004A1CCB">
        <w:rPr>
          <w:rStyle w:val="Naglaeno"/>
          <w:b w:val="false"/>
        </w:rPr>
        <w:t xml:space="preserve">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3E2F1B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565224">
        <w:t>a</w:t>
      </w:r>
      <w:r w:rsidRPr="00FF1330">
        <w:t xml:space="preserve"> iz točke I. ovog zaključka se ne mo</w:t>
      </w:r>
      <w:r w:rsidR="00565224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3E2F1B">
        <w:t>6</w:t>
      </w:r>
      <w:r w:rsidR="0079647F">
        <w:t>3</w:t>
      </w:r>
      <w:r w:rsidR="003E2F1B">
        <w:t>9.2</w:t>
      </w:r>
      <w:r w:rsidR="0079647F">
        <w:t>11</w:t>
      </w:r>
      <w:r w:rsidR="003E2F1B">
        <w:t>,</w:t>
      </w:r>
      <w:r w:rsidR="0079647F">
        <w:t>5</w:t>
      </w:r>
      <w:r w:rsidR="003E2F1B">
        <w:t>0</w:t>
      </w:r>
      <w:r w:rsidR="00AD7BA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79647F">
        <w:t>426</w:t>
      </w:r>
      <w:r w:rsidR="0016399C">
        <w:t>.</w:t>
      </w:r>
      <w:r w:rsidR="0079647F">
        <w:t>141</w:t>
      </w:r>
      <w:r w:rsidR="0016399C">
        <w:t>,00</w:t>
      </w:r>
      <w:r w:rsidR="00AD7BA7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565224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79647F">
        <w:t>213</w:t>
      </w:r>
      <w:r w:rsidR="0016399C">
        <w:t>.</w:t>
      </w:r>
      <w:r w:rsidR="0079647F">
        <w:t>0</w:t>
      </w:r>
      <w:r w:rsidR="0016399C">
        <w:t>70,</w:t>
      </w:r>
      <w:r w:rsidR="00F23A3A">
        <w:t>5</w:t>
      </w:r>
      <w:r w:rsidR="0016399C">
        <w:t>0</w:t>
      </w:r>
      <w:r w:rsidR="00AD7BA7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925A01" w:rsidP="00925A01" w:rsidR="00925A01">
      <w:pPr>
        <w:pStyle w:val="Odlomakpopisa"/>
        <w:ind w:left="1418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F23A3A">
        <w:t>a</w:t>
      </w:r>
      <w:r w:rsidRPr="00FF1330">
        <w:t xml:space="preserve">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5E269E">
        <w:t>oj</w:t>
      </w:r>
      <w:r w:rsidRPr="00FF1330">
        <w:t xml:space="preserve"> cijen</w:t>
      </w:r>
      <w:r w:rsidR="005E269E">
        <w:t>i</w:t>
      </w:r>
      <w:r w:rsidRPr="00FF1330">
        <w:t xml:space="preserve"> oglašen</w:t>
      </w:r>
      <w:r w:rsidR="005E269E">
        <w:t>e</w:t>
      </w:r>
      <w:r w:rsidRPr="00FF1330">
        <w:t xml:space="preserve"> nekretnin</w:t>
      </w:r>
      <w:r w:rsidR="005E269E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0445A2">
        <w:t>a</w:t>
      </w:r>
      <w:r w:rsidRPr="00FF1330">
        <w:t xml:space="preserve"> naveden</w:t>
      </w:r>
      <w:r w:rsidR="000445A2">
        <w:t>a</w:t>
      </w:r>
      <w:r w:rsidRPr="00FF1330">
        <w:t xml:space="preserve"> u točki I. ovog zaključka prodaj</w:t>
      </w:r>
      <w:r w:rsidR="000445A2">
        <w:t>e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</w:t>
      </w:r>
      <w:r w:rsidR="005E269E">
        <w:t>oj</w:t>
      </w:r>
      <w:r w:rsidRPr="00FF1330">
        <w:t xml:space="preserve"> nekretnin</w:t>
      </w:r>
      <w:r w:rsidR="005E269E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5E269E">
        <w:t>e</w:t>
      </w:r>
      <w:r w:rsidRPr="00FF1330">
        <w:t xml:space="preserve"> te uvid u procjene vrijednosti ist</w:t>
      </w:r>
      <w:r w:rsidR="005E269E">
        <w:t>e</w:t>
      </w:r>
      <w:r w:rsidRPr="00FF1330">
        <w:t xml:space="preserve">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A4193F">
        <w:t>Zoranom Subotićem</w:t>
      </w:r>
      <w:r>
        <w:t xml:space="preserve">, mob. </w:t>
      </w:r>
      <w:r w:rsidR="008A3380">
        <w:t>09</w:t>
      </w:r>
      <w:r w:rsidR="00A4193F">
        <w:t>8</w:t>
      </w:r>
      <w:r w:rsidR="008A3380">
        <w:t>/</w:t>
      </w:r>
      <w:r w:rsidR="00A4193F">
        <w:t>253</w:t>
      </w:r>
      <w:r w:rsidR="00135AE5">
        <w:t>-</w:t>
      </w:r>
      <w:r w:rsidR="00A4193F">
        <w:t>898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15707C" w:rsidRPr="0015707C">
        <w:t xml:space="preserve">6. lipnja </w:t>
      </w:r>
      <w:r w:rsidR="00B01CC5" w:rsidRPr="00B01CC5">
        <w:t>2018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DE3558">
        <w:t xml:space="preserve"> </w:t>
      </w:r>
      <w:r>
        <w:t>N</w:t>
      </w:r>
      <w:r w:rsidR="00DE3558">
        <w:t xml:space="preserve"> </w:t>
      </w:r>
      <w:r>
        <w:t>A</w:t>
      </w:r>
      <w:r w:rsidR="00DE3558">
        <w:t xml:space="preserve"> </w:t>
      </w:r>
      <w:r>
        <w:t>:</w:t>
      </w:r>
    </w:p>
    <w:p w:rsidRDefault="00B01CC5" w:rsidP="00B01CC5" w:rsidR="00B01CC5">
      <w:pPr>
        <w:numPr>
          <w:ilvl w:val="0"/>
          <w:numId w:val="17"/>
        </w:numPr>
      </w:pPr>
      <w:r>
        <w:t xml:space="preserve">Stečajni upravitelj </w:t>
      </w:r>
      <w:r w:rsidR="00A4193F">
        <w:t>Zoran Subotić</w:t>
      </w:r>
    </w:p>
    <w:p w:rsidRDefault="00C74810" w:rsidP="00C74810" w:rsidR="00C74810" w:rsidRPr="00EE5F99">
      <w:pPr>
        <w:numPr>
          <w:ilvl w:val="0"/>
          <w:numId w:val="17"/>
        </w:numPr>
      </w:pPr>
      <w:r w:rsidRPr="00F862E7">
        <w:rPr>
          <w:color w:val="000000"/>
        </w:rPr>
        <w:t>Antonija Mandić, Zagreb, Horvaćanska 17</w:t>
      </w:r>
    </w:p>
    <w:p w:rsidRDefault="00C74810" w:rsidP="00C74810" w:rsidR="00C74810">
      <w:pPr>
        <w:numPr>
          <w:ilvl w:val="0"/>
          <w:numId w:val="17"/>
        </w:numPr>
      </w:pPr>
      <w:r w:rsidRPr="007730AC">
        <w:rPr>
          <w:color w:val="000000"/>
        </w:rPr>
        <w:t>Berislav Mandić</w:t>
      </w:r>
      <w:r>
        <w:rPr>
          <w:color w:val="000000"/>
        </w:rPr>
        <w:t xml:space="preserve">, </w:t>
      </w:r>
      <w:r w:rsidRPr="007730AC">
        <w:rPr>
          <w:color w:val="000000"/>
        </w:rPr>
        <w:t>Velika Mlaka, Gradići, Čiovljanska 11</w:t>
      </w:r>
    </w:p>
    <w:p w:rsidRDefault="006A45FC" w:rsidP="00135AE5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2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444C3F" w:rsidRPr="00444C3F">
      <w:t>14 St-</w:t>
    </w:r>
    <w:r w:rsidR="00847571" w:rsidRPr="00847571">
      <w:t>25/18-29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B2B1C"/>
    <w:multiLevelType w:val="multilevel"/>
    <w:tmpl w:val="34D2C32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9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91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5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4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40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701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61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568"/>
      </w:pPr>
      <w:rPr>
        <w:rFonts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E90B11"/>
    <w:multiLevelType w:val="hybridMultilevel"/>
    <w:tmpl w:val="D3FACDEA"/>
    <w:lvl w:tplc="041A000F" w:ilvl="0">
      <w:start w:val="1"/>
      <w:numFmt w:val="decimal"/>
      <w:lvlText w:val="%1."/>
      <w:lvlJc w:val="left"/>
      <w:pPr>
        <w:ind w:hanging="360" w:left="1876"/>
      </w:pPr>
    </w:lvl>
    <w:lvl w:tplc="2FA2B862" w:ilvl="1">
      <w:numFmt w:val="bullet"/>
      <w:lvlText w:val="-"/>
      <w:lvlJc w:val="left"/>
      <w:pPr>
        <w:ind w:hanging="360" w:left="2596"/>
      </w:pPr>
      <w:rPr>
        <w:rFonts w:cs="Times New Roman" w:eastAsia="Calibri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316"/>
      </w:pPr>
    </w:lvl>
    <w:lvl w:tentative="true" w:tplc="041A000F" w:ilvl="3">
      <w:start w:val="1"/>
      <w:numFmt w:val="decimal"/>
      <w:lvlText w:val="%4."/>
      <w:lvlJc w:val="left"/>
      <w:pPr>
        <w:ind w:hanging="360" w:left="4036"/>
      </w:pPr>
    </w:lvl>
    <w:lvl w:tentative="true" w:tplc="041A0019" w:ilvl="4">
      <w:start w:val="1"/>
      <w:numFmt w:val="lowerLetter"/>
      <w:lvlText w:val="%5."/>
      <w:lvlJc w:val="left"/>
      <w:pPr>
        <w:ind w:hanging="360" w:left="4756"/>
      </w:pPr>
    </w:lvl>
    <w:lvl w:tentative="true" w:tplc="041A001B" w:ilvl="5">
      <w:start w:val="1"/>
      <w:numFmt w:val="lowerRoman"/>
      <w:lvlText w:val="%6."/>
      <w:lvlJc w:val="right"/>
      <w:pPr>
        <w:ind w:hanging="180" w:left="5476"/>
      </w:pPr>
    </w:lvl>
    <w:lvl w:tentative="true" w:tplc="041A000F" w:ilvl="6">
      <w:start w:val="1"/>
      <w:numFmt w:val="decimal"/>
      <w:lvlText w:val="%7."/>
      <w:lvlJc w:val="left"/>
      <w:pPr>
        <w:ind w:hanging="360" w:left="6196"/>
      </w:pPr>
    </w:lvl>
    <w:lvl w:tentative="true" w:tplc="041A0019" w:ilvl="7">
      <w:start w:val="1"/>
      <w:numFmt w:val="lowerLetter"/>
      <w:lvlText w:val="%8."/>
      <w:lvlJc w:val="left"/>
      <w:pPr>
        <w:ind w:hanging="360" w:left="6916"/>
      </w:pPr>
    </w:lvl>
    <w:lvl w:tentative="true" w:tplc="041A001B" w:ilvl="8">
      <w:start w:val="1"/>
      <w:numFmt w:val="lowerRoman"/>
      <w:lvlText w:val="%9."/>
      <w:lvlJc w:val="right"/>
      <w:pPr>
        <w:ind w:hanging="180" w:left="7636"/>
      </w:pPr>
    </w:lvl>
  </w:abstractNum>
  <w:abstractNum w:abstractNumId="24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4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4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3"/>
  </w:num>
  <w:num w:numId="29">
    <w:abstractNumId w:val="12"/>
  </w:num>
  <w:num w:numId="30">
    <w:abstractNumId w:val="30"/>
  </w:num>
  <w:num w:numId="31">
    <w:abstractNumId w:val="14"/>
  </w:num>
  <w:num w:numId="32">
    <w:abstractNumId w:val="5"/>
  </w:num>
  <w:num w:numId="33">
    <w:abstractNumId w:val="6"/>
  </w:num>
  <w:num w:numId="34">
    <w:abstractNumId w:val="16"/>
  </w:num>
  <w:num w:numId="35">
    <w:abstractNumId w:val="17"/>
  </w:num>
  <w:num w:numId="36">
    <w:abstractNumId w:val="11"/>
  </w:num>
  <w:num w:numId="37">
    <w:abstractNumId w:val="23"/>
  </w:num>
  <w:num w:numId="3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27640"/>
    <w:rsid w:val="000333C4"/>
    <w:rsid w:val="00034C79"/>
    <w:rsid w:val="000445A2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0F0C9D"/>
    <w:rsid w:val="00101819"/>
    <w:rsid w:val="001047DB"/>
    <w:rsid w:val="00117977"/>
    <w:rsid w:val="00135AE5"/>
    <w:rsid w:val="00150682"/>
    <w:rsid w:val="00153578"/>
    <w:rsid w:val="0015707C"/>
    <w:rsid w:val="00160B73"/>
    <w:rsid w:val="0016399C"/>
    <w:rsid w:val="0019087D"/>
    <w:rsid w:val="00194559"/>
    <w:rsid w:val="001B1445"/>
    <w:rsid w:val="001C245B"/>
    <w:rsid w:val="001C2BD3"/>
    <w:rsid w:val="001F2C32"/>
    <w:rsid w:val="002147D0"/>
    <w:rsid w:val="00226EC9"/>
    <w:rsid w:val="00240FA7"/>
    <w:rsid w:val="00251364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2F2110"/>
    <w:rsid w:val="00312325"/>
    <w:rsid w:val="00315981"/>
    <w:rsid w:val="003255CE"/>
    <w:rsid w:val="00326F1E"/>
    <w:rsid w:val="003324A6"/>
    <w:rsid w:val="0033424C"/>
    <w:rsid w:val="00346680"/>
    <w:rsid w:val="003505EA"/>
    <w:rsid w:val="00355178"/>
    <w:rsid w:val="00363C6B"/>
    <w:rsid w:val="00364B41"/>
    <w:rsid w:val="0037373E"/>
    <w:rsid w:val="00376CBD"/>
    <w:rsid w:val="003A776E"/>
    <w:rsid w:val="003C367F"/>
    <w:rsid w:val="003C709D"/>
    <w:rsid w:val="003D2223"/>
    <w:rsid w:val="003D4CDD"/>
    <w:rsid w:val="003E14F3"/>
    <w:rsid w:val="003E2F1B"/>
    <w:rsid w:val="003E2FDA"/>
    <w:rsid w:val="003E4394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36300"/>
    <w:rsid w:val="00444C3F"/>
    <w:rsid w:val="00447FC9"/>
    <w:rsid w:val="00457310"/>
    <w:rsid w:val="00463906"/>
    <w:rsid w:val="00470AD2"/>
    <w:rsid w:val="00480626"/>
    <w:rsid w:val="00493169"/>
    <w:rsid w:val="00493E0B"/>
    <w:rsid w:val="004A1CCB"/>
    <w:rsid w:val="004A5601"/>
    <w:rsid w:val="004C39EA"/>
    <w:rsid w:val="004C5F06"/>
    <w:rsid w:val="005443B1"/>
    <w:rsid w:val="005527A1"/>
    <w:rsid w:val="00556B08"/>
    <w:rsid w:val="00565224"/>
    <w:rsid w:val="00565B8D"/>
    <w:rsid w:val="005821CC"/>
    <w:rsid w:val="005A7C2B"/>
    <w:rsid w:val="005B2FA6"/>
    <w:rsid w:val="005B32AC"/>
    <w:rsid w:val="005C7A9B"/>
    <w:rsid w:val="005D04B1"/>
    <w:rsid w:val="005E0C19"/>
    <w:rsid w:val="005E269E"/>
    <w:rsid w:val="00625848"/>
    <w:rsid w:val="00626CAF"/>
    <w:rsid w:val="00631374"/>
    <w:rsid w:val="00664027"/>
    <w:rsid w:val="00664C8C"/>
    <w:rsid w:val="00674594"/>
    <w:rsid w:val="0067538E"/>
    <w:rsid w:val="00692DC9"/>
    <w:rsid w:val="00695E47"/>
    <w:rsid w:val="006A0F7E"/>
    <w:rsid w:val="006A45FC"/>
    <w:rsid w:val="006B1036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9647F"/>
    <w:rsid w:val="007A0220"/>
    <w:rsid w:val="007B337C"/>
    <w:rsid w:val="007B6358"/>
    <w:rsid w:val="007B64B5"/>
    <w:rsid w:val="007C48E4"/>
    <w:rsid w:val="007D20AB"/>
    <w:rsid w:val="007D2AA0"/>
    <w:rsid w:val="007D2CC5"/>
    <w:rsid w:val="007E21CC"/>
    <w:rsid w:val="00804356"/>
    <w:rsid w:val="00807CDC"/>
    <w:rsid w:val="008102D4"/>
    <w:rsid w:val="008217C9"/>
    <w:rsid w:val="00847571"/>
    <w:rsid w:val="00851320"/>
    <w:rsid w:val="00852395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25A01"/>
    <w:rsid w:val="009370DB"/>
    <w:rsid w:val="00940BDB"/>
    <w:rsid w:val="00941ECC"/>
    <w:rsid w:val="0094452A"/>
    <w:rsid w:val="0097769D"/>
    <w:rsid w:val="00980AFB"/>
    <w:rsid w:val="00992075"/>
    <w:rsid w:val="009B5C92"/>
    <w:rsid w:val="009B61E7"/>
    <w:rsid w:val="009C0BF0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4193F"/>
    <w:rsid w:val="00A622B8"/>
    <w:rsid w:val="00A76807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CC5"/>
    <w:rsid w:val="00B07439"/>
    <w:rsid w:val="00B30FAF"/>
    <w:rsid w:val="00B332BB"/>
    <w:rsid w:val="00B408B0"/>
    <w:rsid w:val="00B464CD"/>
    <w:rsid w:val="00B55E6E"/>
    <w:rsid w:val="00B6083C"/>
    <w:rsid w:val="00B80557"/>
    <w:rsid w:val="00BA1C88"/>
    <w:rsid w:val="00BA4E7B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0499F"/>
    <w:rsid w:val="00C16F42"/>
    <w:rsid w:val="00C22DC3"/>
    <w:rsid w:val="00C40F54"/>
    <w:rsid w:val="00C44E21"/>
    <w:rsid w:val="00C478F5"/>
    <w:rsid w:val="00C54411"/>
    <w:rsid w:val="00C62369"/>
    <w:rsid w:val="00C715A0"/>
    <w:rsid w:val="00C74810"/>
    <w:rsid w:val="00C7646D"/>
    <w:rsid w:val="00C77B7A"/>
    <w:rsid w:val="00C91DA2"/>
    <w:rsid w:val="00C93FE2"/>
    <w:rsid w:val="00CA78D3"/>
    <w:rsid w:val="00CB5006"/>
    <w:rsid w:val="00CB74D1"/>
    <w:rsid w:val="00CE1D27"/>
    <w:rsid w:val="00D17E6E"/>
    <w:rsid w:val="00D3268E"/>
    <w:rsid w:val="00D610AC"/>
    <w:rsid w:val="00DA72B0"/>
    <w:rsid w:val="00DB3BB1"/>
    <w:rsid w:val="00DB4D2A"/>
    <w:rsid w:val="00DC15F7"/>
    <w:rsid w:val="00DD2905"/>
    <w:rsid w:val="00DD7C2A"/>
    <w:rsid w:val="00DE3558"/>
    <w:rsid w:val="00DF58B0"/>
    <w:rsid w:val="00DF7369"/>
    <w:rsid w:val="00E0041E"/>
    <w:rsid w:val="00E012AC"/>
    <w:rsid w:val="00E02769"/>
    <w:rsid w:val="00E340AB"/>
    <w:rsid w:val="00E34BE5"/>
    <w:rsid w:val="00E8224E"/>
    <w:rsid w:val="00E83AC8"/>
    <w:rsid w:val="00EA1823"/>
    <w:rsid w:val="00EB4D2A"/>
    <w:rsid w:val="00EB6E57"/>
    <w:rsid w:val="00EC1387"/>
    <w:rsid w:val="00EC27FE"/>
    <w:rsid w:val="00ED77AB"/>
    <w:rsid w:val="00ED7C95"/>
    <w:rsid w:val="00EE12BC"/>
    <w:rsid w:val="00F108E5"/>
    <w:rsid w:val="00F1269B"/>
    <w:rsid w:val="00F218F0"/>
    <w:rsid w:val="00F23A3A"/>
    <w:rsid w:val="00F40360"/>
    <w:rsid w:val="00F441F5"/>
    <w:rsid w:val="00F50C9D"/>
    <w:rsid w:val="00F66F18"/>
    <w:rsid w:val="00F67599"/>
    <w:rsid w:val="00F67DB3"/>
    <w:rsid w:val="00F82C08"/>
    <w:rsid w:val="00FB72C1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 UPISANA</izvorni_sadrzaj>
    <derivirana_varijabla naziv="DomainObject.Predmet.PrimjedbaSuca_1">STEČAJNA MASA UPISANA</derivirana_varijabla>
  </DomainObject.Predmet.PrimjedbaSuca>
  <DomainObject.Predmet.ProtustrankaFormated>
    <izvorni_sadrzaj>  AB PROJEKT CONTENDO d.o.o.</izvorni_sadrzaj>
    <derivirana_varijabla naziv="DomainObject.Predmet.ProtustrankaFormated_1">  AB PROJEKT CONTENDO d.o.o.</derivirana_varijabla>
  </DomainObject.Predmet.ProtustrankaFormated>
  <DomainObject.Predmet.ProtustrankaFormatedOIB>
    <izvorni_sadrzaj>  AB PROJEKT CONTENDO d.o.o., OIB 38594404410</izvorni_sadrzaj>
    <derivirana_varijabla naziv="DomainObject.Predmet.ProtustrankaFormatedOIB_1">  AB PROJEKT CONTENDO d.o.o., OIB 38594404410</derivirana_varijabla>
  </DomainObject.Predmet.ProtustrankaFormatedOIB>
  <DomainObject.Predmet.ProtustrankaFormatedWithAdress>
    <izvorni_sadrzaj> AB PROJEKT CONTENDO d.o.o., Zagorska 22, 10000 Zagreb</izvorni_sadrzaj>
    <derivirana_varijabla naziv="DomainObject.Predmet.ProtustrankaFormatedWithAdress_1"> AB PROJEKT CONTENDO d.o.o., Zagorska 22, 10000 Zagreb</derivirana_varijabla>
  </DomainObject.Predmet.ProtustrankaFormatedWithAdress>
  <DomainObject.Predmet.ProtustrankaFormatedWithAdressOIB>
    <izvorni_sadrzaj> AB PROJEKT CONTENDO d.o.o., OIB 38594404410, Zagorska 22, 10000 Zagreb</izvorni_sadrzaj>
    <derivirana_varijabla naziv="DomainObject.Predmet.ProtustrankaFormatedWithAdressOIB_1"> AB PROJEKT CONTENDO d.o.o., OIB 38594404410, Zagorska 22, 10000 Zagreb</derivirana_varijabla>
  </DomainObject.Predmet.ProtustrankaFormatedWithAdressOIB>
  <DomainObject.Predmet.ProtustrankaWithAdress>
    <izvorni_sadrzaj>AB PROJEKT CONTENDO d.o.o. Zagorska 22, 10000 Zagreb</izvorni_sadrzaj>
    <derivirana_varijabla naziv="DomainObject.Predmet.ProtustrankaWithAdress_1">AB PROJEKT CONTENDO d.o.o. Zagorska 22, 10000 Zagreb</derivirana_varijabla>
  </DomainObject.Predmet.ProtustrankaWithAdress>
  <DomainObject.Predmet.ProtustrankaWithAdressOIB>
    <izvorni_sadrzaj>AB PROJEKT CONTENDO d.o.o., OIB 38594404410, Zagorska 22, 10000 Zagreb</izvorni_sadrzaj>
    <derivirana_varijabla naziv="DomainObject.Predmet.ProtustrankaWithAdressOIB_1">AB PROJEKT CONTENDO d.o.o., OIB 38594404410, Zagorska 22, 10000 Zagreb</derivirana_varijabla>
  </DomainObject.Predmet.ProtustrankaWithAdressOIB>
  <DomainObject.Predmet.ProtustrankaNazivFormated>
    <izvorni_sadrzaj>AB PROJEKT CONTENDO d.o.o.</izvorni_sadrzaj>
    <derivirana_varijabla naziv="DomainObject.Predmet.ProtustrankaNazivFormated_1">AB PROJEKT CONTENDO d.o.o.</derivirana_varijabla>
  </DomainObject.Predmet.ProtustrankaNazivFormated>
  <DomainObject.Predmet.ProtustrankaNazivFormatedOIB>
    <izvorni_sadrzaj>AB PROJEKT CONTENDO d.o.o., OIB 38594404410</izvorni_sadrzaj>
    <derivirana_varijabla naziv="DomainObject.Predmet.ProtustrankaNazivFormatedOIB_1">AB PROJEKT CONTENDO d.o.o., OIB 38594404410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Mandić</izvorni_sadrzaj>
    <derivirana_varijabla naziv="DomainObject.Predmet.StrankaFormated_1">  Nada Mandić</derivirana_varijabla>
  </DomainObject.Predmet.StrankaFormated>
  <DomainObject.Predmet.StrankaFormatedOIB>
    <izvorni_sadrzaj>  Nada Mandić, OIB 72808877806</izvorni_sadrzaj>
    <derivirana_varijabla naziv="DomainObject.Predmet.StrankaFormatedOIB_1">  Nada Mandić, OIB 72808877806</derivirana_varijabla>
  </DomainObject.Predmet.StrankaFormatedOIB>
  <DomainObject.Predmet.StrankaFormatedWithAdress>
    <izvorni_sadrzaj> Nada Mandić, Cenkovečka 5, 10000 Zagreb</izvorni_sadrzaj>
    <derivirana_varijabla naziv="DomainObject.Predmet.StrankaFormatedWithAdress_1"> Nada Mandić, Cenkovečka 5, 10000 Zagreb</derivirana_varijabla>
  </DomainObject.Predmet.StrankaFormatedWithAdress>
  <DomainObject.Predmet.StrankaFormatedWithAdressOIB>
    <izvorni_sadrzaj> Nada Mandić, OIB 72808877806, Cenkovečka 5, 10000 Zagreb</izvorni_sadrzaj>
    <derivirana_varijabla naziv="DomainObject.Predmet.StrankaFormatedWithAdressOIB_1"> Nada Mandić, OIB 72808877806, Cenkovečka 5, 10000 Zagreb</derivirana_varijabla>
  </DomainObject.Predmet.StrankaFormatedWithAdressOIB>
  <DomainObject.Predmet.StrankaWithAdress>
    <izvorni_sadrzaj>Nada Mandić Cenkovečka 5,10000 Zagreb</izvorni_sadrzaj>
    <derivirana_varijabla naziv="DomainObject.Predmet.StrankaWithAdress_1">Nada Mandić Cenkovečka 5,10000 Zagreb</derivirana_varijabla>
  </DomainObject.Predmet.StrankaWithAdress>
  <DomainObject.Predmet.StrankaWithAdressOIB>
    <izvorni_sadrzaj>Nada Mandić, OIB 72808877806, Cenkovečka 5,10000 Zagreb</izvorni_sadrzaj>
    <derivirana_varijabla naziv="DomainObject.Predmet.StrankaWithAdressOIB_1">Nada Mandić, OIB 72808877806, Cenkovečka 5,10000 Zagreb</derivirana_varijabla>
  </DomainObject.Predmet.StrankaWithAdressOIB>
  <DomainObject.Predmet.StrankaNazivFormated>
    <izvorni_sadrzaj>Nada Mandić</izvorni_sadrzaj>
    <derivirana_varijabla naziv="DomainObject.Predmet.StrankaNazivFormated_1">Nada Mandić</derivirana_varijabla>
  </DomainObject.Predmet.StrankaNazivFormated>
  <DomainObject.Predmet.StrankaNazivFormatedOIB>
    <izvorni_sadrzaj>Nada Mandić, OIB 72808877806</izvorni_sadrzaj>
    <derivirana_varijabla naziv="DomainObject.Predmet.StrankaNazivFormatedOIB_1">Nada Mandić, OIB 72808877806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Nada Mandić</item>
    </izvorni_sadrzaj>
    <derivirana_varijabla naziv="DomainObject.Predmet.StrankaListFormated_1">
      <item>Nada Mandić</item>
    </derivirana_varijabla>
  </DomainObject.Predmet.StrankaListFormated>
  <DomainObject.Predmet.StrankaListFormatedOIB>
    <izvorni_sadrzaj>
      <item>Nada Mandić, OIB 72808877806</item>
    </izvorni_sadrzaj>
    <derivirana_varijabla naziv="DomainObject.Predmet.StrankaListFormatedOIB_1">
      <item>Nada Mandić, OIB 72808877806</item>
    </derivirana_varijabla>
  </DomainObject.Predmet.StrankaListFormatedOIB>
  <DomainObject.Predmet.StrankaListFormatedWithAdress>
    <izvorni_sadrzaj>
      <item>Nada Mandić, Cenkovečka 5, 10000 Zagreb</item>
    </izvorni_sadrzaj>
    <derivirana_varijabla naziv="DomainObject.Predmet.StrankaListFormatedWithAdress_1">
      <item>Nada Mandić, Cenkovečka 5, 10000 Zagreb</item>
    </derivirana_varijabla>
  </DomainObject.Predmet.StrankaListFormatedWithAdress>
  <DomainObject.Predmet.StrankaListFormatedWithAdressOIB>
    <izvorni_sadrzaj>
      <item>Nada Mandić, OIB 72808877806, Cenkovečka 5, 10000 Zagreb</item>
    </izvorni_sadrzaj>
    <derivirana_varijabla naziv="DomainObject.Predmet.StrankaListFormatedWithAdressOIB_1">
      <item>Nada Mandić, OIB 72808877806, Cenkovečka 5, 10000 Zagreb</item>
    </derivirana_varijabla>
  </DomainObject.Predmet.StrankaListFormatedWithAdressOIB>
  <DomainObject.Predmet.StrankaListNazivFormated>
    <izvorni_sadrzaj>
      <item>Nada Mandić</item>
    </izvorni_sadrzaj>
    <derivirana_varijabla naziv="DomainObject.Predmet.StrankaListNazivFormated_1">
      <item>Nada Mandić</item>
    </derivirana_varijabla>
  </DomainObject.Predmet.StrankaListNazivFormated>
  <DomainObject.Predmet.StrankaListNazivFormatedOIB>
    <izvorni_sadrzaj>
      <item>Nada Mandić, OIB 72808877806</item>
    </izvorni_sadrzaj>
    <derivirana_varijabla naziv="DomainObject.Predmet.StrankaListNazivFormatedOIB_1">
      <item>Nada Mandić, OIB 72808877806</item>
    </derivirana_varijabla>
  </DomainObject.Predmet.StrankaListNazivFormatedOIB>
  <DomainObject.Predmet.ProtuStrankaListFormated>
    <izvorni_sadrzaj>
      <item>AB PROJEKT CONTENDO d.o.o.</item>
    </izvorni_sadrzaj>
    <derivirana_varijabla naziv="DomainObject.Predmet.ProtuStrankaListFormated_1">
      <item>AB PROJEKT CONTENDO d.o.o.</item>
    </derivirana_varijabla>
  </DomainObject.Predmet.ProtuStrankaListFormated>
  <DomainObject.Predmet.ProtuStrankaListFormatedOIB>
    <izvorni_sadrzaj>
      <item>AB PROJEKT CONTENDO d.o.o., OIB 38594404410</item>
    </izvorni_sadrzaj>
    <derivirana_varijabla naziv="DomainObject.Predmet.ProtuStrankaListFormatedOIB_1">
      <item>AB PROJEKT CONTENDO d.o.o., OIB 38594404410</item>
    </derivirana_varijabla>
  </DomainObject.Predmet.ProtuStrankaListFormatedOIB>
  <DomainObject.Predmet.ProtuStrankaListFormatedWithAdress>
    <izvorni_sadrzaj>
      <item>AB PROJEKT CONTENDO d.o.o., Zagorska 22, 10000 Zagreb</item>
    </izvorni_sadrzaj>
    <derivirana_varijabla naziv="DomainObject.Predmet.ProtuStrankaListFormatedWithAdress_1">
      <item>AB PROJEKT CONTENDO d.o.o., Zagorska 22, 10000 Zagreb</item>
    </derivirana_varijabla>
  </DomainObject.Predmet.ProtuStrankaListFormatedWithAdress>
  <DomainObject.Predmet.ProtuStrankaListFormatedWithAdressOIB>
    <izvorni_sadrzaj>
      <item>AB PROJEKT CONTENDO d.o.o., OIB 38594404410, Zagorska 22, 10000 Zagreb</item>
    </izvorni_sadrzaj>
    <derivirana_varijabla naziv="DomainObject.Predmet.ProtuStrankaListFormatedWithAdressOIB_1">
      <item>AB PROJEKT CONTENDO d.o.o., OIB 38594404410, Zagorska 22, 10000 Zagreb</item>
    </derivirana_varijabla>
  </DomainObject.Predmet.ProtuStrankaListFormatedWithAdressOIB>
  <DomainObject.Predmet.ProtuStrankaListNazivFormated>
    <izvorni_sadrzaj>
      <item>AB PROJEKT CONTENDO d.o.o.</item>
    </izvorni_sadrzaj>
    <derivirana_varijabla naziv="DomainObject.Predmet.ProtuStrankaListNazivFormated_1">
      <item>AB PROJEKT CONTENDO d.o.o.</item>
    </derivirana_varijabla>
  </DomainObject.Predmet.ProtuStrankaListNazivFormated>
  <DomainObject.Predmet.ProtuStrankaListNazivFormatedOIB>
    <izvorni_sadrzaj>
      <item>AB PROJEKT CONTENDO d.o.o., OIB 38594404410</item>
    </izvorni_sadrzaj>
    <derivirana_varijabla naziv="DomainObject.Predmet.ProtuStrankaListNazivFormatedOIB_1">
      <item>AB PROJEKT CONTENDO d.o.o., OIB 38594404410</item>
    </derivirana_varijabla>
  </DomainObject.Predmet.ProtuStrankaListNazivFormatedOIB>
  <DomainObject.Predmet.OstaliListFormated>
    <izvorni_sadrzaj>
      <item>ŽDO GUO Osijek</item>
      <item>FINA ZAGREB</item>
      <item>Antonija Mandić</item>
      <item>Berislav Mandić</item>
    </izvorni_sadrzaj>
    <derivirana_varijabla naziv="DomainObject.Predmet.OstaliListFormated_1">
      <item>ŽDO GUO Osijek</item>
      <item>FINA ZAGREB</item>
      <item>Antonija Mandić</item>
      <item>Berislav Mandić</item>
    </derivirana_varijabla>
  </DomainObject.Predmet.OstaliListFormated>
  <DomainObject.Predmet.OstaliListFormatedOIB>
    <izvorni_sadrzaj>
      <item>ŽDO GUO Osijek, OIB 52634238587</item>
      <item>FINA ZAGREB, OIB 85821130368</item>
      <item>Antonija Mandić, OIB 08795477172</item>
      <item>Berislav Mandić, OIB 97616119171</item>
    </izvorni_sadrzaj>
    <derivirana_varijabla naziv="DomainObject.Predmet.OstaliListFormatedOIB_1">
      <item>ŽDO GUO Osijek, OIB 52634238587</item>
      <item>FINA ZAGREB, OIB 85821130368</item>
      <item>Antonija Mandić, OIB 08795477172</item>
      <item>Berislav Mandić, OIB 97616119171</item>
    </derivirana_varijabla>
  </DomainObject.Predmet.OstaliListFormatedOIB>
  <DomainObject.Predmet.OstaliListFormatedWithAdress>
    <izvorni_sadrzaj>
      <item>ŽDO GUO Osijek</item>
      <item>FINA ZAGREB</item>
      <item>Antonija Mandić, Horvaćanska Cesta 17, 10000 Zagreb</item>
      <item>Berislav Mandić, Čiovljanska 11, 10410 Gradići</item>
    </izvorni_sadrzaj>
    <derivirana_varijabla naziv="DomainObject.Predmet.OstaliListFormatedWithAdress_1">
      <item>ŽDO GUO Osijek</item>
      <item>FINA ZAGREB</item>
      <item>Antonija Mandić, Horvaćanska Cesta 17, 10000 Zagreb</item>
      <item>Berislav Mandić, Čiovljanska 11, 10410 Gradići</item>
    </derivirana_varijabla>
  </DomainObject.Predmet.OstaliListFormatedWithAdress>
  <DomainObject.Predmet.OstaliListFormatedWithAdressOIB>
    <izvorni_sadrzaj>
      <item>ŽDO GUO Osijek, OIB 52634238587</item>
      <item>FINA ZAGREB, OIB 85821130368</item>
      <item>Antonija Mandić, OIB 08795477172, Horvaćanska Cesta 17, 10000 Zagreb</item>
      <item>Berislav Mandić, OIB 97616119171, Čiovljanska 11, 10410 Gradići</item>
    </izvorni_sadrzaj>
    <derivirana_varijabla naziv="DomainObject.Predmet.OstaliListFormatedWithAdressOIB_1">
      <item>ŽDO GUO Osijek, OIB 52634238587</item>
      <item>FINA ZAGREB, OIB 85821130368</item>
      <item>Antonija Mandić, OIB 08795477172, Horvaćanska Cesta 17, 10000 Zagreb</item>
      <item>Berislav Mandić, OIB 97616119171, Čiovljanska 11, 10410 Gradići</item>
    </derivirana_varijabla>
  </DomainObject.Predmet.OstaliListFormatedWithAdressOIB>
  <DomainObject.Predmet.OstaliListNazivFormated>
    <izvorni_sadrzaj>
      <item>ŽDO GUO Osijek</item>
      <item>FINA ZAGREB</item>
      <item>Antonija Mandić</item>
      <item>Berislav Mandić</item>
    </izvorni_sadrzaj>
    <derivirana_varijabla naziv="DomainObject.Predmet.OstaliListNazivFormated_1">
      <item>ŽDO GUO Osijek</item>
      <item>FINA ZAGREB</item>
      <item>Antonija Mandić</item>
      <item>Berislav Mandić</item>
    </derivirana_varijabla>
  </DomainObject.Predmet.OstaliListNazivFormated>
  <DomainObject.Predmet.OstaliListNazivFormatedOIB>
    <izvorni_sadrzaj>
      <item>ŽDO GUO Osijek, OIB 52634238587</item>
      <item>FINA ZAGREB, OIB 85821130368</item>
      <item>Antonija Mandić, OIB 08795477172</item>
      <item>Berislav Mandić, OIB 97616119171</item>
    </izvorni_sadrzaj>
    <derivirana_varijabla naziv="DomainObject.Predmet.OstaliListNazivFormatedOIB_1">
      <item>ŽDO GUO Osijek, OIB 52634238587</item>
      <item>FINA ZAGREB, OIB 85821130368</item>
      <item>Antonija Mandić, OIB 08795477172</item>
      <item>Berislav Mandić, OIB 97616119171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Mandić</izvorni_sadrzaj>
    <derivirana_varijabla naziv="DomainObject.Predmet.StrankaIDrugi_1">Nada Mandić</derivirana_varijabla>
  </DomainObject.Predmet.StrankaIDrugi>
  <DomainObject.Predmet.ProtustrankaIDrugi>
    <izvorni_sadrzaj>AB PROJEKT CONTENDO d.o.o.</izvorni_sadrzaj>
    <derivirana_varijabla naziv="DomainObject.Predmet.ProtustrankaIDrugi_1">AB PROJEKT CONTENDO d.o.o.</derivirana_varijabla>
  </DomainObject.Predmet.ProtustrankaIDrugi>
  <DomainObject.Predmet.StrankaIDrugiAdressOIB>
    <izvorni_sadrzaj>Nada Mandić, OIB 72808877806, Cenkovečka 5, 10000 Zagreb</izvorni_sadrzaj>
    <derivirana_varijabla naziv="DomainObject.Predmet.StrankaIDrugiAdressOIB_1">Nada Mandić, OIB 72808877806, Cenkovečka 5, 10000 Zagreb</derivirana_varijabla>
  </DomainObject.Predmet.StrankaIDrugiAdressOIB>
  <DomainObject.Predmet.ProtustrankaIDrugiAdressOIB>
    <izvorni_sadrzaj>AB PROJEKT CONTENDO d.o.o., OIB 38594404410, Zagorska 22, 10000 Zagreb</izvorni_sadrzaj>
    <derivirana_varijabla naziv="DomainObject.Predmet.ProtustrankaIDrugiAdressOIB_1">AB PROJEKT CONTENDO d.o.o., OIB 38594404410,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PROJEKT CONTENDO d.o.o.</item>
      <item>Nada Mandić</item>
      <item>ŽDO GUO Osijek</item>
      <item>FINA ZAGREB</item>
      <item>Antonija Mandić</item>
      <item>Berislav Mandić</item>
    </izvorni_sadrzaj>
    <derivirana_varijabla naziv="DomainObject.Predmet.SudioniciListNaziv_1">
      <item>AB PROJEKT CONTENDO d.o.o.</item>
      <item>Nada Mandić</item>
      <item>ŽDO GUO Osijek</item>
      <item>FINA ZAGREB</item>
      <item>Antonija Mandić</item>
      <item>Berislav Mandić</item>
    </derivirana_varijabla>
  </DomainObject.Predmet.SudioniciListNaziv>
  <DomainObject.Predmet.SudioniciListAdressOIB>
    <izvorni_sadrzaj>
      <item>AB PROJEKT CONTENDO d.o.o., OIB 38594404410, Zagorska 22,10000 Zagreb</item>
      <item>Nada Mandić, OIB 72808877806, Cenkovečka 5,10000 Zagreb</item>
      <item>ŽDO GUO Osijek, OIB 52634238587</item>
      <item>FINA ZAGREB, OIB 85821130368</item>
      <item>Antonija Mandić, OIB 08795477172, Horvaćanska Cesta 17,10000 Zagreb</item>
      <item>Berislav Mandić, OIB 97616119171, Čiovljanska 11,10410 Gradići</item>
    </izvorni_sadrzaj>
    <derivirana_varijabla naziv="DomainObject.Predmet.SudioniciListAdressOIB_1">
      <item>AB PROJEKT CONTENDO d.o.o., OIB 38594404410, Zagorska 22,10000 Zagreb</item>
      <item>Nada Mandić, OIB 72808877806, Cenkovečka 5,10000 Zagreb</item>
      <item>ŽDO GUO Osijek, OIB 52634238587</item>
      <item>FINA ZAGREB, OIB 85821130368</item>
      <item>Antonija Mandić, OIB 08795477172, Horvaćanska Cesta 17,10000 Zagreb</item>
      <item>Berislav Mandić, OIB 97616119171, Čiovljanska 11,10410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38594404410</item>
      <item>, OIB 72808877806</item>
      <item>, OIB 52634238587</item>
      <item>, OIB 85821130368</item>
      <item>, OIB 08795477172</item>
      <item>, OIB 97616119171</item>
    </izvorni_sadrzaj>
    <derivirana_varijabla naziv="DomainObject.Predmet.SudioniciListNazivOIB_1">
      <item>, OIB 38594404410</item>
      <item>, OIB 72808877806</item>
      <item>, OIB 52634238587</item>
      <item>, OIB 85821130368</item>
      <item>, OIB 08795477172</item>
      <item>, OIB 97616119171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936</properties:Words>
  <properties:Characters>5126</properties:Characters>
  <properties:Lines>128</properties:Lines>
  <properties:Paragraphs>39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2018-06-06T06:28:00Z</dcterms:created>
  <dc:creator>Željko</dc:creator>
  <cp:lastModifiedBy>Elizabeta Đeke</cp:lastModifiedBy>
  <cp:lastPrinted>2018-02-13T10:31:00Z</cp:lastPrinted>
  <dcterms:modified xmlns:xsi="http://www.w3.org/2001/XMLSchema-instance" xsi:type="dcterms:W3CDTF">2018-06-06T10:28:00Z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6.6.docx)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