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5c7a" w14:paraId="a815c7a" w:rsidRDefault="006107D1" w:rsidP="006107D1" w:rsidR="006107D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6107D1" w:rsidP="006107D1" w:rsidR="006107D1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6107D1" w:rsidP="006107D1" w:rsidR="006107D1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107D1" w:rsidP="006107D1" w:rsidR="006107D1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</w:p>
    <w:p w:rsidRDefault="006107D1" w:rsidP="006107D1" w:rsidR="006107D1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6107D1" w:rsidP="006107D1" w:rsidR="006107D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jc w:val="center"/>
        <w:rPr>
          <w:b/>
        </w:rPr>
      </w:pPr>
      <w:r>
        <w:rPr>
          <w:b/>
        </w:rPr>
        <w:t>R J E Š E NJ E</w:t>
      </w:r>
    </w:p>
    <w:p w:rsidRDefault="006107D1" w:rsidP="006107D1" w:rsidR="006107D1">
      <w:pPr>
        <w:jc w:val="center"/>
        <w:rPr>
          <w:b/>
        </w:rPr>
      </w:pPr>
    </w:p>
    <w:p w:rsidRDefault="006107D1" w:rsidP="006107D1" w:rsidR="006107D1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10. rujna  2018. godine, 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</w:p>
    <w:p w:rsidRDefault="006107D1" w:rsidP="006107D1" w:rsidR="006107D1">
      <w:r>
        <w:t>I.</w:t>
      </w:r>
      <w:r>
        <w:tab/>
        <w:t xml:space="preserve">Dopunjuje se i ispravlja rješenje o dosudi ovog suda </w:t>
      </w:r>
      <w:proofErr w:type="spellStart"/>
      <w:r>
        <w:t>posl</w:t>
      </w:r>
      <w:proofErr w:type="spellEnd"/>
      <w:r>
        <w:t>. broj 1.St-92/2003 od 6.travnja 2018.godine u točki IV. izreke te dodaje:</w:t>
      </w:r>
    </w:p>
    <w:p w:rsidRDefault="006107D1" w:rsidP="006107D1" w:rsidR="006107D1"/>
    <w:p w:rsidRDefault="006107D1" w:rsidP="00062740" w:rsidR="006107D1">
      <w:pPr>
        <w:ind w:firstLine="708"/>
      </w:pPr>
      <w:r>
        <w:t xml:space="preserve"> Određuje se brisanje zabilježbe dosude iz rješenja ovog suda 1.St-92/2003 od 02.11.2017. u korist kupca ABILIS NEKRETNINE   I CONSULTING j.d.o.o. Samobor, </w:t>
      </w:r>
      <w:proofErr w:type="spellStart"/>
      <w:r>
        <w:t>Bleiburških</w:t>
      </w:r>
      <w:proofErr w:type="spellEnd"/>
      <w:r>
        <w:t xml:space="preserve"> žrtava 1945 1, OIB: 28534700940 i to u:</w:t>
      </w:r>
    </w:p>
    <w:p w:rsidRDefault="006107D1" w:rsidP="006107D1" w:rsidR="006107D1"/>
    <w:p w:rsidRDefault="006107D1" w:rsidP="00662E3A" w:rsidR="00662E3A">
      <w:r>
        <w:t>- ZU</w:t>
      </w:r>
      <w:r w:rsidR="00662E3A">
        <w:t xml:space="preserve"> </w:t>
      </w:r>
      <w:r w:rsidR="008C3AA6">
        <w:t>5597 za Stan oznake E-65 V, potkrovlje, površine 34,12 m2 (</w:t>
      </w:r>
      <w:proofErr w:type="spellStart"/>
      <w:r w:rsidR="008C3AA6">
        <w:t>rochbau</w:t>
      </w:r>
      <w:proofErr w:type="spellEnd"/>
      <w:r w:rsidR="008C3AA6">
        <w:t xml:space="preserve"> faza) i ostava u podrumu,  koji se nalaze u poslovno stambenoj zgradi u ulici Vlahe Paljetka 5 u Bjelovaru, izgrađenoj na kat. čest. 1003/31 k.o.</w:t>
      </w:r>
      <w:r w:rsidR="00662E3A">
        <w:t xml:space="preserve"> ZU 5597 </w:t>
      </w:r>
      <w:r w:rsidR="008C3AA6">
        <w:t xml:space="preserve"> Bjelovar</w:t>
      </w:r>
      <w:r w:rsidR="006832A3">
        <w:t xml:space="preserve">, </w:t>
      </w:r>
      <w:r w:rsidR="00662E3A" w:rsidRPr="00662E3A">
        <w:t xml:space="preserve"> </w:t>
      </w:r>
      <w:r w:rsidR="00662E3A">
        <w:t>Zabilježba pod brojem  Z -17467/2017, te zabilježbe  o  odbijanju upisa rješenja ovog suda  br.1.St-92/2003 od 06.04.2018.</w:t>
      </w:r>
      <w:r w:rsidR="006832A3">
        <w:t>-</w:t>
      </w:r>
      <w:r w:rsidR="00662E3A">
        <w:t xml:space="preserve"> </w:t>
      </w:r>
      <w:r w:rsidR="006832A3">
        <w:t>Zabilježba pod brojem  Z -</w:t>
      </w:r>
      <w:r w:rsidR="00F42348">
        <w:t>2918</w:t>
      </w:r>
      <w:r w:rsidR="006832A3">
        <w:t>/201</w:t>
      </w:r>
      <w:r w:rsidR="00F42348">
        <w:t>8</w:t>
      </w:r>
    </w:p>
    <w:p w:rsidRDefault="006107D1" w:rsidP="008C3AA6" w:rsidR="006107D1"/>
    <w:p w:rsidRDefault="006107D1" w:rsidP="006107D1" w:rsidR="006107D1"/>
    <w:p w:rsidRDefault="006107D1" w:rsidP="006107D1" w:rsidR="006107D1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6107D1" w:rsidP="006107D1" w:rsidR="006107D1"/>
    <w:p w:rsidRDefault="006107D1" w:rsidP="006107D1" w:rsidR="006107D1">
      <w:pPr>
        <w:jc w:val="center"/>
      </w:pPr>
      <w:r>
        <w:t xml:space="preserve">Obrazloženje: </w:t>
      </w:r>
    </w:p>
    <w:p w:rsidRDefault="006107D1" w:rsidP="006107D1" w:rsidR="006107D1">
      <w:pPr>
        <w:jc w:val="center"/>
      </w:pPr>
    </w:p>
    <w:p w:rsidRDefault="006107D1" w:rsidP="00062740" w:rsidR="00062740">
      <w:r>
        <w:tab/>
        <w:t xml:space="preserve">Očitom omaškom kod pisanja rješenja o dosudi ovog suda </w:t>
      </w:r>
      <w:proofErr w:type="spellStart"/>
      <w:r>
        <w:t>posl</w:t>
      </w:r>
      <w:proofErr w:type="spellEnd"/>
      <w:r>
        <w:t xml:space="preserve">. br.1. St-92/2003 od 19.lipnja 2018.godine, sud je  u točki IV. izreke propustio određeno navesti provođenje brisanja zabilježbe dosude iz rješenja ovog suda 1.St-92/2003 od 02.11.2017 u korist kupca </w:t>
      </w:r>
      <w:r w:rsidR="00062740">
        <w:t xml:space="preserve">ABILIS NEKRETNINE   I CONSULTING j.d.o.o. Samobor, </w:t>
      </w:r>
      <w:proofErr w:type="spellStart"/>
      <w:r w:rsidR="00062740">
        <w:t>Bleiburških</w:t>
      </w:r>
      <w:proofErr w:type="spellEnd"/>
      <w:r w:rsidR="00062740">
        <w:t xml:space="preserve"> žrtava 1945 1, OIB: 28534700940 i to u: - ZU 5597 za Stan oznake E-65 V, potkrovlje, površine 34,12 m2 (</w:t>
      </w:r>
      <w:proofErr w:type="spellStart"/>
      <w:r w:rsidR="00062740">
        <w:t>rochbau</w:t>
      </w:r>
      <w:proofErr w:type="spellEnd"/>
      <w:r w:rsidR="00062740">
        <w:t xml:space="preserve"> faza) i ostava u podrumu,  koji se nalaze u poslovno stambenoj zgradi u ulici Vlahe Paljetka 5 u Bjelovaru, izgrađenoj na kat. čest. 1003/31 k.o. ZU 5597  Bjelovar, </w:t>
      </w:r>
      <w:r w:rsidR="00062740" w:rsidRPr="00662E3A">
        <w:t xml:space="preserve"> </w:t>
      </w:r>
      <w:r w:rsidR="00062740">
        <w:t>Zabilježba pod brojem  Z -17467/2017, a koja dosuda je na temelju pravomoćnog rješenja ovog suda</w:t>
      </w:r>
    </w:p>
    <w:p w:rsidRDefault="006107D1" w:rsidP="006107D1" w:rsidR="006107D1"/>
    <w:p w:rsidRDefault="006107D1" w:rsidP="006107D1" w:rsidR="006107D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47A6" w:rsidP="006107D1" w:rsidR="006107D1" w:rsidRPr="002147A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147A6">
        <w:rPr>
          <w:b/>
        </w:rPr>
        <w:t>1.St-92/2003</w:t>
      </w:r>
    </w:p>
    <w:p w:rsidRDefault="002147A6" w:rsidP="006107D1" w:rsidR="002147A6"/>
    <w:p w:rsidRDefault="006107D1" w:rsidP="006107D1" w:rsidR="006107D1">
      <w:r>
        <w:t xml:space="preserve">br.1. St-92/2003 od 14.veljače 2018.godine, oglašena nevažećom te na temelju rješenje o dosudi ovog suda </w:t>
      </w:r>
      <w:proofErr w:type="spellStart"/>
      <w:r>
        <w:t>posl.broj</w:t>
      </w:r>
      <w:proofErr w:type="spellEnd"/>
      <w:r>
        <w:t xml:space="preserve"> 1.St-92/2003 od </w:t>
      </w:r>
      <w:r w:rsidR="00062740">
        <w:t>4</w:t>
      </w:r>
      <w:r>
        <w:t>.</w:t>
      </w:r>
      <w:r w:rsidR="00062740">
        <w:t>trav</w:t>
      </w:r>
      <w:r>
        <w:t>nja 2018.godine, predmetn</w:t>
      </w:r>
      <w:r w:rsidR="00062740">
        <w:t>a</w:t>
      </w:r>
      <w:r>
        <w:t xml:space="preserve"> nekretnin</w:t>
      </w:r>
      <w:r w:rsidR="00062740">
        <w:t>a</w:t>
      </w:r>
      <w:r>
        <w:t xml:space="preserve"> dosuđene novim kupc</w:t>
      </w:r>
      <w:r w:rsidR="007B39E4">
        <w:t xml:space="preserve">u Katarini Banić </w:t>
      </w:r>
      <w:proofErr w:type="spellStart"/>
      <w:r w:rsidR="007B39E4">
        <w:t>Dmitrašinović</w:t>
      </w:r>
      <w:proofErr w:type="spellEnd"/>
      <w:r w:rsidR="007B39E4">
        <w:t xml:space="preserve">,  Bjelovar, </w:t>
      </w:r>
      <w:proofErr w:type="spellStart"/>
      <w:r w:rsidR="007B39E4">
        <w:t>Ivanovčanska</w:t>
      </w:r>
      <w:proofErr w:type="spellEnd"/>
      <w:r w:rsidR="007B39E4">
        <w:t xml:space="preserve"> 5, OIB: 31973379797</w:t>
      </w:r>
      <w:r>
        <w:t xml:space="preserve">,  pa je sud po službenoj dužnosti, a na temelju odredbe čl. 6. Stečajnog zakona           ( 44/96 do 133/12)  u </w:t>
      </w:r>
      <w:r>
        <w:tab/>
        <w:t>vezi s odredbom čl. 347. Zakona o parničnom postupku ( NN 53/91, 91/92, 112/99, 88/01, 117/03, 88/05, 92/07, 84/08, 123/08, 57/11 i 25/13- dalje ZPP) odlučio kao pod točkom I izreke.</w:t>
      </w:r>
      <w:r>
        <w:tab/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  <w:t xml:space="preserve">U Splitu, </w:t>
      </w:r>
      <w:r w:rsidR="007B39E4">
        <w:t>10</w:t>
      </w:r>
      <w:r>
        <w:t>. rujna  2018. godine.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07D1" w:rsidP="006107D1" w:rsidR="006107D1">
      <w:pPr>
        <w:jc w:val="both"/>
      </w:pPr>
    </w:p>
    <w:p w:rsidRDefault="006107D1" w:rsidP="006107D1" w:rsidR="006107D1">
      <w:r>
        <w:t xml:space="preserve">POUKA O PRAVNOM LIJEKU: </w:t>
      </w:r>
    </w:p>
    <w:p w:rsidRDefault="006107D1" w:rsidP="006107D1" w:rsidR="006107D1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107D1" w:rsidP="006107D1" w:rsidR="006107D1"/>
    <w:p w:rsidRDefault="006107D1" w:rsidP="006107D1" w:rsidR="006107D1">
      <w:r>
        <w:t xml:space="preserve">DNA: </w:t>
      </w:r>
    </w:p>
    <w:p w:rsidRDefault="006107D1" w:rsidP="007B39E4" w:rsidR="006107D1">
      <w:r>
        <w:t>1.</w:t>
      </w:r>
      <w:r>
        <w:tab/>
        <w:t xml:space="preserve">stečajnoj upraviteljici </w:t>
      </w:r>
    </w:p>
    <w:p w:rsidRDefault="007B39E4" w:rsidP="006107D1" w:rsidR="006107D1">
      <w:r>
        <w:t>2</w:t>
      </w:r>
      <w:r w:rsidR="006107D1">
        <w:t xml:space="preserve">.         Kupcu </w:t>
      </w:r>
      <w:r>
        <w:t xml:space="preserve">Katarini Banić </w:t>
      </w:r>
      <w:proofErr w:type="spellStart"/>
      <w:r>
        <w:t>Dmitrašinović</w:t>
      </w:r>
      <w:proofErr w:type="spellEnd"/>
      <w:r>
        <w:t xml:space="preserve">,  Bjelovar, </w:t>
      </w:r>
      <w:proofErr w:type="spellStart"/>
      <w:r>
        <w:t>Ivanovčanska</w:t>
      </w:r>
      <w:proofErr w:type="spellEnd"/>
      <w:r>
        <w:t xml:space="preserve"> 5</w:t>
      </w:r>
    </w:p>
    <w:p w:rsidRDefault="007B39E4" w:rsidP="006107D1" w:rsidR="006107D1">
      <w:r>
        <w:t>3</w:t>
      </w:r>
      <w:r w:rsidR="006107D1">
        <w:t>.</w:t>
      </w:r>
      <w:r w:rsidR="006107D1">
        <w:tab/>
        <w:t>Općinski sud u Bjelovaru, Zemljišno knjižni odjel .</w:t>
      </w:r>
      <w:r w:rsidR="006107D1">
        <w:tab/>
        <w:t xml:space="preserve"> </w:t>
      </w:r>
    </w:p>
    <w:p w:rsidRDefault="007B39E4" w:rsidP="006107D1" w:rsidR="006107D1">
      <w:r>
        <w:t>4</w:t>
      </w:r>
      <w:r w:rsidR="006107D1">
        <w:t>.          e- oglasna ploča suda</w:t>
      </w:r>
    </w:p>
    <w:p w:rsidRDefault="006107D1" w:rsidP="006107D1" w:rsidR="006107D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7D1"/>
    <w:rsid w:val="00062740"/>
    <w:rsid w:val="002147A6"/>
    <w:rsid w:val="006107D1"/>
    <w:rsid w:val="00662E3A"/>
    <w:rsid w:val="006832A3"/>
    <w:rsid w:val="00760479"/>
    <w:rsid w:val="00773266"/>
    <w:rsid w:val="007B39E4"/>
    <w:rsid w:val="008C3AA6"/>
    <w:rsid w:val="00F42348"/>
    <w:rsid w:val="00F53219"/>
    <w:rsid w:val="00FD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7D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7D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3AB8D-C1DE-4E3D-A655-19FBFC03E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2669</properties:Characters>
  <properties:Lines>77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2018-09-07T12:21:00Z</dcterms:created>
  <dc:creator>Velimir Vuković</dc:creator>
  <cp:lastModifiedBy>Velimir Vuković</cp:lastModifiedBy>
  <cp:lastPrinted>2018-09-10T05:24:00Z</cp:lastPrinted>
  <dcterms:modified xmlns:xsi="http://www.w3.org/2001/XMLSchema-instance" xsi:type="dcterms:W3CDTF">2018-09-10T05:25:00Z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 isprav. rješenja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