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5045a" w14:paraId="295045a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20541A">
        <w:t>2547</w:t>
      </w:r>
      <w:r w:rsidR="00500D95">
        <w:t>/16-4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F46E1">
        <w:t xml:space="preserve"> stečajnom predmetu dužnika</w:t>
      </w:r>
      <w:r w:rsidR="00700C62">
        <w:t xml:space="preserve"> </w:t>
      </w:r>
      <w:r w:rsidR="0020541A">
        <w:t>JASNIK 78 j.d.o.o. za trgovinu i usluge, Zagreb, Horvaćanska cesta 29, OIB: 60416510163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r w:rsidR="00522CDE">
        <w:t>RC Zagreb</w:t>
      </w:r>
      <w:r>
        <w:t xml:space="preserve">, Podružnica </w:t>
      </w:r>
      <w:r w:rsidR="00522CDE">
        <w:t>Zagreb, Trg svibanjskih žrtava 1995</w:t>
      </w:r>
      <w:r w:rsidR="00E5349E">
        <w:t>.</w:t>
      </w:r>
      <w:r w:rsidR="00522CDE">
        <w:t xml:space="preserve"> 1,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700C62">
        <w:t>16</w:t>
      </w:r>
      <w:r w:rsidR="00C82343">
        <w:t xml:space="preserve">. </w:t>
      </w:r>
      <w:r w:rsidR="00AE15AD">
        <w:t>siječnja</w:t>
      </w:r>
      <w:r w:rsidR="00C82343">
        <w:t xml:space="preserve"> 201</w:t>
      </w:r>
      <w:r w:rsidR="00AE15AD">
        <w:t>7</w:t>
      </w:r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AE15AD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F46E1">
        <w:rPr>
          <w:bCs/>
        </w:rPr>
        <w:t xml:space="preserve"> </w:t>
      </w:r>
      <w:r w:rsidR="00FF46E1">
        <w:t>stečajnom predmetu dužnika</w:t>
      </w:r>
      <w:r w:rsidR="0020541A">
        <w:t xml:space="preserve"> JASNIK 78 j.d.o.o. za trgovinu i usluge, Zagreb, Horvaćanska cesta 29, OIB: 60416510163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700C62">
        <w:t xml:space="preserve"> </w:t>
      </w:r>
      <w:r w:rsidR="0020541A">
        <w:t>Nikola Bojanić, Osijek, Bračka 179, OIB: 32886956915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0360F7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0D4D65">
        <w:t>17</w:t>
      </w:r>
      <w:r w:rsidR="00F7152E">
        <w:t xml:space="preserve">. </w:t>
      </w:r>
      <w:r w:rsidR="00B22C50">
        <w:t>kolovoza</w:t>
      </w:r>
      <w:r w:rsidR="00DB097D">
        <w:t xml:space="preserve"> 201</w:t>
      </w:r>
      <w:r w:rsidR="00FC7DC5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2C3E90">
        <w:t>4</w:t>
      </w:r>
      <w:r w:rsidR="00DC51C2">
        <w:t>.</w:t>
      </w:r>
      <w:r w:rsidR="00794266">
        <w:t xml:space="preserve"> </w:t>
      </w:r>
      <w:r w:rsidR="00FE510C">
        <w:t>studenog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20541A">
        <w:t>2547</w:t>
      </w:r>
      <w:r w:rsidR="00F7152E">
        <w:t>/1</w:t>
      </w:r>
      <w:r w:rsidR="002D32AA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r w:rsidR="00C206D7">
        <w:t>254</w:t>
      </w:r>
      <w:r w:rsidR="0020541A">
        <w:t>7</w:t>
      </w:r>
      <w:r>
        <w:t>/1</w:t>
      </w:r>
      <w:r w:rsidR="008E47B8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C206D7">
        <w:t>16</w:t>
      </w:r>
      <w:r w:rsidR="00C82343">
        <w:t xml:space="preserve">. </w:t>
      </w:r>
      <w:r w:rsidR="004547E6">
        <w:t>siječnja 2017</w:t>
      </w:r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0360F7">
        <w:t>suda</w:t>
      </w:r>
      <w:r w:rsidR="008E47B8">
        <w:t xml:space="preserve"> 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C206D7">
        <w:t>16</w:t>
      </w:r>
      <w:r w:rsidR="004547E6">
        <w:t>.2.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174B"/>
    <w:rsid w:val="000360F7"/>
    <w:rsid w:val="00043FED"/>
    <w:rsid w:val="0006489C"/>
    <w:rsid w:val="00086CC9"/>
    <w:rsid w:val="000A5166"/>
    <w:rsid w:val="000C47AE"/>
    <w:rsid w:val="000D4D65"/>
    <w:rsid w:val="000E2809"/>
    <w:rsid w:val="000E5277"/>
    <w:rsid w:val="000E6A82"/>
    <w:rsid w:val="000F2684"/>
    <w:rsid w:val="000F7D43"/>
    <w:rsid w:val="00100988"/>
    <w:rsid w:val="0010172D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44EA9"/>
    <w:rsid w:val="0016149D"/>
    <w:rsid w:val="001631F4"/>
    <w:rsid w:val="001643FC"/>
    <w:rsid w:val="001648A2"/>
    <w:rsid w:val="0016669B"/>
    <w:rsid w:val="00166A89"/>
    <w:rsid w:val="0017007B"/>
    <w:rsid w:val="00171061"/>
    <w:rsid w:val="001741F6"/>
    <w:rsid w:val="00177416"/>
    <w:rsid w:val="00180465"/>
    <w:rsid w:val="00182B44"/>
    <w:rsid w:val="00185C1F"/>
    <w:rsid w:val="00196E2D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4939"/>
    <w:rsid w:val="001E5404"/>
    <w:rsid w:val="001F1CA3"/>
    <w:rsid w:val="001F2231"/>
    <w:rsid w:val="001F3FAB"/>
    <w:rsid w:val="001F5C15"/>
    <w:rsid w:val="001F739B"/>
    <w:rsid w:val="00200C5C"/>
    <w:rsid w:val="00203E48"/>
    <w:rsid w:val="0020541A"/>
    <w:rsid w:val="002111CA"/>
    <w:rsid w:val="002139B6"/>
    <w:rsid w:val="0022122B"/>
    <w:rsid w:val="00223EE1"/>
    <w:rsid w:val="0023655B"/>
    <w:rsid w:val="0023719D"/>
    <w:rsid w:val="0024241D"/>
    <w:rsid w:val="00265AB9"/>
    <w:rsid w:val="00270458"/>
    <w:rsid w:val="0027136F"/>
    <w:rsid w:val="002768C9"/>
    <w:rsid w:val="00282680"/>
    <w:rsid w:val="00285EB1"/>
    <w:rsid w:val="00291A4E"/>
    <w:rsid w:val="00293A9C"/>
    <w:rsid w:val="002B0E74"/>
    <w:rsid w:val="002B6B2E"/>
    <w:rsid w:val="002C3E90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81094"/>
    <w:rsid w:val="003A3507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47E6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534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6A9"/>
    <w:rsid w:val="0059783B"/>
    <w:rsid w:val="005A572D"/>
    <w:rsid w:val="005A7D89"/>
    <w:rsid w:val="005B0F1E"/>
    <w:rsid w:val="005B3759"/>
    <w:rsid w:val="005B4462"/>
    <w:rsid w:val="005B7DD8"/>
    <w:rsid w:val="005C5E86"/>
    <w:rsid w:val="005D2979"/>
    <w:rsid w:val="005D7612"/>
    <w:rsid w:val="005E039E"/>
    <w:rsid w:val="005E2E65"/>
    <w:rsid w:val="005E4BB4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527C9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652F"/>
    <w:rsid w:val="006B0F9C"/>
    <w:rsid w:val="006C1148"/>
    <w:rsid w:val="006C3FCC"/>
    <w:rsid w:val="006C61D1"/>
    <w:rsid w:val="006D346D"/>
    <w:rsid w:val="006D6613"/>
    <w:rsid w:val="006E44B8"/>
    <w:rsid w:val="006E61B4"/>
    <w:rsid w:val="006F16A3"/>
    <w:rsid w:val="006F54E3"/>
    <w:rsid w:val="00700C62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51B4"/>
    <w:rsid w:val="00817EA0"/>
    <w:rsid w:val="00820A3C"/>
    <w:rsid w:val="00827282"/>
    <w:rsid w:val="00831463"/>
    <w:rsid w:val="00837906"/>
    <w:rsid w:val="00840348"/>
    <w:rsid w:val="0085315E"/>
    <w:rsid w:val="0085488C"/>
    <w:rsid w:val="008552D6"/>
    <w:rsid w:val="008558E1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2A0D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44A"/>
    <w:rsid w:val="00905EAD"/>
    <w:rsid w:val="00912C8A"/>
    <w:rsid w:val="009240E0"/>
    <w:rsid w:val="009332EB"/>
    <w:rsid w:val="009434DC"/>
    <w:rsid w:val="00946658"/>
    <w:rsid w:val="00947EAB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08D0"/>
    <w:rsid w:val="00A415E7"/>
    <w:rsid w:val="00A512B5"/>
    <w:rsid w:val="00A54C51"/>
    <w:rsid w:val="00A579DC"/>
    <w:rsid w:val="00A60577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15AD"/>
    <w:rsid w:val="00AE3B9B"/>
    <w:rsid w:val="00AE3C58"/>
    <w:rsid w:val="00AF075E"/>
    <w:rsid w:val="00AF412C"/>
    <w:rsid w:val="00AF760D"/>
    <w:rsid w:val="00B00C34"/>
    <w:rsid w:val="00B032EC"/>
    <w:rsid w:val="00B10858"/>
    <w:rsid w:val="00B1324B"/>
    <w:rsid w:val="00B13D59"/>
    <w:rsid w:val="00B14447"/>
    <w:rsid w:val="00B2264E"/>
    <w:rsid w:val="00B22C50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82439"/>
    <w:rsid w:val="00B95DE8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0951"/>
    <w:rsid w:val="00C12BAD"/>
    <w:rsid w:val="00C163C5"/>
    <w:rsid w:val="00C1687F"/>
    <w:rsid w:val="00C206D7"/>
    <w:rsid w:val="00C245FC"/>
    <w:rsid w:val="00C3415C"/>
    <w:rsid w:val="00C43EBD"/>
    <w:rsid w:val="00C55503"/>
    <w:rsid w:val="00C64A8D"/>
    <w:rsid w:val="00C76909"/>
    <w:rsid w:val="00C82343"/>
    <w:rsid w:val="00C86071"/>
    <w:rsid w:val="00C95192"/>
    <w:rsid w:val="00CA3990"/>
    <w:rsid w:val="00CA77CA"/>
    <w:rsid w:val="00CB2E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CF5E78"/>
    <w:rsid w:val="00D10204"/>
    <w:rsid w:val="00D24B3B"/>
    <w:rsid w:val="00D34B33"/>
    <w:rsid w:val="00D36A9D"/>
    <w:rsid w:val="00D41285"/>
    <w:rsid w:val="00D44BFA"/>
    <w:rsid w:val="00D4679F"/>
    <w:rsid w:val="00D60544"/>
    <w:rsid w:val="00D62ED6"/>
    <w:rsid w:val="00D917EA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6A8A"/>
    <w:rsid w:val="00E07DA0"/>
    <w:rsid w:val="00E1052B"/>
    <w:rsid w:val="00E14186"/>
    <w:rsid w:val="00E27BE6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25C8"/>
    <w:rsid w:val="00EC564D"/>
    <w:rsid w:val="00ED1E0F"/>
    <w:rsid w:val="00EE4093"/>
    <w:rsid w:val="00EE737B"/>
    <w:rsid w:val="00EF1479"/>
    <w:rsid w:val="00EF45EB"/>
    <w:rsid w:val="00EF4D6C"/>
    <w:rsid w:val="00EF66A9"/>
    <w:rsid w:val="00EF770D"/>
    <w:rsid w:val="00F0353E"/>
    <w:rsid w:val="00F05C1C"/>
    <w:rsid w:val="00F12F09"/>
    <w:rsid w:val="00F15756"/>
    <w:rsid w:val="00F2024C"/>
    <w:rsid w:val="00F2700E"/>
    <w:rsid w:val="00F34306"/>
    <w:rsid w:val="00F36582"/>
    <w:rsid w:val="00F53471"/>
    <w:rsid w:val="00F56EAE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85AFD"/>
    <w:rsid w:val="00F916A6"/>
    <w:rsid w:val="00F92133"/>
    <w:rsid w:val="00F96CB6"/>
    <w:rsid w:val="00FC5B18"/>
    <w:rsid w:val="00FC65F4"/>
    <w:rsid w:val="00FC7DC5"/>
    <w:rsid w:val="00FD0D3C"/>
    <w:rsid w:val="00FD16AB"/>
    <w:rsid w:val="00FE0EBA"/>
    <w:rsid w:val="00FE47EF"/>
    <w:rsid w:val="00FE510C"/>
    <w:rsid w:val="00FF194A"/>
    <w:rsid w:val="00FF46E1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527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7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7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7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7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527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7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7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7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7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2547</izvorni_sadrzaj>
    <derivirana_varijabla naziv="DomainObject.Predmet.Broj_1">2547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St-2547/2016</izvorni_sadrzaj>
    <derivirana_varijabla naziv="DomainObject.Predmet.OznakaBroj_1">St-2547/2016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JASNIK 78 j.d.o.o.</izvorni_sadrzaj>
    <derivirana_varijabla naziv="DomainObject.Predmet.ProtustrankaFormated_1">  JASNIK 78 j.d.o.o.</derivirana_varijabla>
  </DomainObject.Predmet.ProtustrankaFormated>
  <DomainObject.Predmet.ProtustrankaFormatedOIB>
    <izvorni_sadrzaj>  JASNIK 78 j.d.o.o., OIB 60416510163</izvorni_sadrzaj>
    <derivirana_varijabla naziv="DomainObject.Predmet.ProtustrankaFormatedOIB_1">  JASNIK 78 j.d.o.o., OIB 60416510163</derivirana_varijabla>
  </DomainObject.Predmet.ProtustrankaFormatedOIB>
  <DomainObject.Predmet.ProtustrankaFormatedWithAdress>
    <izvorni_sadrzaj> JASNIK 78 j.d.o.o., Horvaćanska cesta 29, 10000 Zagreb</izvorni_sadrzaj>
    <derivirana_varijabla naziv="DomainObject.Predmet.ProtustrankaFormatedWithAdress_1"> JASNIK 78 j.d.o.o., Horvaćanska cesta 29, 10000 Zagreb</derivirana_varijabla>
  </DomainObject.Predmet.ProtustrankaFormatedWithAdress>
  <DomainObject.Predmet.ProtustrankaFormatedWithAdressOIB>
    <izvorni_sadrzaj> JASNIK 78 j.d.o.o., OIB 60416510163, Horvaćanska cesta 29, 10000 Zagreb</izvorni_sadrzaj>
    <derivirana_varijabla naziv="DomainObject.Predmet.ProtustrankaFormatedWithAdressOIB_1"> JASNIK 78 j.d.o.o., OIB 60416510163, Horvaćanska cesta 29, 10000 Zagreb</derivirana_varijabla>
  </DomainObject.Predmet.ProtustrankaFormatedWithAdressOIB>
  <DomainObject.Predmet.ProtustrankaWithAdress>
    <izvorni_sadrzaj>JASNIK 78 j.d.o.o. Horvaćanska cesta 29, 10000 Zagreb</izvorni_sadrzaj>
    <derivirana_varijabla naziv="DomainObject.Predmet.ProtustrankaWithAdress_1">JASNIK 78 j.d.o.o. Horvaćanska cesta 29, 10000 Zagreb</derivirana_varijabla>
  </DomainObject.Predmet.ProtustrankaWithAdress>
  <DomainObject.Predmet.ProtustrankaWithAdressOIB>
    <izvorni_sadrzaj>JASNIK 78 j.d.o.o., OIB 60416510163, Horvaćanska cesta 29, 10000 Zagreb</izvorni_sadrzaj>
    <derivirana_varijabla naziv="DomainObject.Predmet.ProtustrankaWithAdressOIB_1">JASNIK 78 j.d.o.o., OIB 60416510163, Horvaćanska cesta 29, 10000 Zagreb</derivirana_varijabla>
  </DomainObject.Predmet.ProtustrankaWithAdressOIB>
  <DomainObject.Predmet.ProtustrankaNazivFormated>
    <izvorni_sadrzaj>JASNIK 78 j.d.o.o.</izvorni_sadrzaj>
    <derivirana_varijabla naziv="DomainObject.Predmet.ProtustrankaNazivFormated_1">JASNIK 78 j.d.o.o.</derivirana_varijabla>
  </DomainObject.Predmet.ProtustrankaNazivFormated>
  <DomainObject.Predmet.ProtustrankaNazivFormatedOIB>
    <izvorni_sadrzaj>JASNIK 78 j.d.o.o., OIB 60416510163</izvorni_sadrzaj>
    <derivirana_varijabla naziv="DomainObject.Predmet.ProtustrankaNazivFormatedOIB_1">JASNIK 78 j.d.o.o., OIB 60416510163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br.1., 10000 Zagreb</izvorni_sadrzaj>
    <derivirana_varijabla naziv="DomainObject.Predmet.StrankaFormatedWithAdress_1"> FINA Regionalni centar Zagreb, Trg svibanjskih žrtava 1995 br.1., 10000 Zagreb</derivirana_varijabla>
  </DomainObject.Predmet.StrankaFormatedWithAdress>
  <DomainObject.Predmet.StrankaFormatedWithAdressOIB>
    <izvorni_sadrzaj> FINA Regionalni centar Zagreb, OIB 85821130368, Trg svibanjskih žrtava 1995 br.1., 10000 Zagreb</izvorni_sadrzaj>
    <derivirana_varijabla naziv="DomainObject.Predmet.StrankaFormatedWithAdressOIB_1"> FINA Regionalni centar Zagreb, OIB 85821130368, Trg svibanjskih žrtava 1995 br.1., 10000 Zagreb</derivirana_varijabla>
  </DomainObject.Predmet.StrankaFormatedWithAdressOIB>
  <DomainObject.Predmet.StrankaWithAdress>
    <izvorni_sadrzaj>FINA Regionalni centar Zagreb Trg svibanjskih žrtava 1995 br.1.,10000 Zagreb</izvorni_sadrzaj>
    <derivirana_varijabla naziv="DomainObject.Predmet.StrankaWithAdress_1">FINA Regionalni centar Zagreb Trg svibanjskih žrtava 1995 br.1.,10000 Zagreb</derivirana_varijabla>
  </DomainObject.Predmet.StrankaWithAdress>
  <DomainObject.Predmet.StrankaWithAdressOIB>
    <izvorni_sadrzaj>FINA Regionalni centar Zagreb, OIB 85821130368, Trg svibanjskih žrtava 1995 br.1.,10000 Zagreb</izvorni_sadrzaj>
    <derivirana_varijabla naziv="DomainObject.Predmet.StrankaWithAdressOIB_1">FINA Regionalni centar Zagreb, OIB 85821130368, Trg svibanjskih žrtava 1995 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br.1., 10000 Zagreb</item>
    </izvorni_sadrzaj>
    <derivirana_varijabla naziv="DomainObject.Predmet.StrankaListFormatedWithAdress_1">
      <item>FINA Regionalni centar Zagreb, Trg svibanjskih žrtava 1995 br.1., 10000 Zagreb</item>
    </derivirana_varijabla>
  </DomainObject.Predmet.StrankaListFormatedWithAdress>
  <DomainObject.Predmet.StrankaListFormatedWithAdressOIB>
    <izvorni_sadrzaj>
      <item>FINA Regionalni centar Zagreb, OIB 85821130368, Trg svibanjskih žrtava 1995 br.1., 10000 Zagreb</item>
    </izvorni_sadrzaj>
    <derivirana_varijabla naziv="DomainObject.Predmet.StrankaListFormatedWithAdressOIB_1">
      <item>FINA Regionalni centar Zagreb, OIB 85821130368, Trg svibanjskih žrtava 1995 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JASNIK 78 j.d.o.o.</item>
    </izvorni_sadrzaj>
    <derivirana_varijabla naziv="DomainObject.Predmet.ProtuStrankaListFormated_1">
      <item>JASNIK 78 j.d.o.o.</item>
    </derivirana_varijabla>
  </DomainObject.Predmet.ProtuStrankaListFormated>
  <DomainObject.Predmet.ProtuStrankaListFormatedOIB>
    <izvorni_sadrzaj>
      <item>JASNIK 78 j.d.o.o., OIB 60416510163</item>
    </izvorni_sadrzaj>
    <derivirana_varijabla naziv="DomainObject.Predmet.ProtuStrankaListFormatedOIB_1">
      <item>JASNIK 78 j.d.o.o., OIB 60416510163</item>
    </derivirana_varijabla>
  </DomainObject.Predmet.ProtuStrankaListFormatedOIB>
  <DomainObject.Predmet.ProtuStrankaListFormatedWithAdress>
    <izvorni_sadrzaj>
      <item>JASNIK 78 j.d.o.o., Horvaćanska cesta 29, 10000 Zagreb</item>
    </izvorni_sadrzaj>
    <derivirana_varijabla naziv="DomainObject.Predmet.ProtuStrankaListFormatedWithAdress_1">
      <item>JASNIK 78 j.d.o.o., Horvaćanska cesta 29, 10000 Zagreb</item>
    </derivirana_varijabla>
  </DomainObject.Predmet.ProtuStrankaListFormatedWithAdress>
  <DomainObject.Predmet.ProtuStrankaListFormatedWithAdressOIB>
    <izvorni_sadrzaj>
      <item>JASNIK 78 j.d.o.o., OIB 60416510163, Horvaćanska cesta 29, 10000 Zagreb</item>
    </izvorni_sadrzaj>
    <derivirana_varijabla naziv="DomainObject.Predmet.ProtuStrankaListFormatedWithAdressOIB_1">
      <item>JASNIK 78 j.d.o.o., OIB 60416510163, Horvaćanska cesta 29, 10000 Zagreb</item>
    </derivirana_varijabla>
  </DomainObject.Predmet.ProtuStrankaListFormatedWithAdressOIB>
  <DomainObject.Predmet.ProtuStrankaListNazivFormated>
    <izvorni_sadrzaj>
      <item>JASNIK 78 j.d.o.o.</item>
    </izvorni_sadrzaj>
    <derivirana_varijabla naziv="DomainObject.Predmet.ProtuStrankaListNazivFormated_1">
      <item>JASNIK 78 j.d.o.o.</item>
    </derivirana_varijabla>
  </DomainObject.Predmet.ProtuStrankaListNazivFormated>
  <DomainObject.Predmet.ProtuStrankaListNazivFormatedOIB>
    <izvorni_sadrzaj>
      <item>JASNIK 78 j.d.o.o., OIB 60416510163</item>
    </izvorni_sadrzaj>
    <derivirana_varijabla naziv="DomainObject.Predmet.ProtuStrankaListNazivFormatedOIB_1">
      <item>JASNIK 78 j.d.o.o., OIB 60416510163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JASNIK 78 j.d.o.o.</izvorni_sadrzaj>
    <derivirana_varijabla naziv="DomainObject.Predmet.ProtustrankaIDrugi_1">JASNIK 78 j.d.o.o.</derivirana_varijabla>
  </DomainObject.Predmet.ProtustrankaIDrugi>
  <DomainObject.Predmet.StrankaIDrugiAdressOIB>
    <izvorni_sadrzaj>FINA Regionalni centar Zagreb, OIB 85821130368, Trg svibanjskih žrtava 1995 br.1., 10000 Zagreb</izvorni_sadrzaj>
    <derivirana_varijabla naziv="DomainObject.Predmet.StrankaIDrugiAdressOIB_1">FINA Regionalni centar Zagreb, OIB 85821130368, Trg svibanjskih žrtava 1995 br.1., 10000 Zagreb</derivirana_varijabla>
  </DomainObject.Predmet.StrankaIDrugiAdressOIB>
  <DomainObject.Predmet.ProtustrankaIDrugiAdressOIB>
    <izvorni_sadrzaj>JASNIK 78 j.d.o.o., OIB 60416510163, Horvaćanska cesta 29, 10000 Zagreb</izvorni_sadrzaj>
    <derivirana_varijabla naziv="DomainObject.Predmet.ProtustrankaIDrugiAdressOIB_1">JASNIK 78 j.d.o.o., OIB 60416510163, Horvaćanska cesta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JASNIK 78 j.d.o.o.</item>
      <item>FINA Regionalni centar Zagreb</item>
    </izvorni_sadrzaj>
    <derivirana_varijabla naziv="DomainObject.Predmet.SudioniciListNaziv_1">
      <item>JASNIK 78 j.d.o.o.</item>
      <item>FINA Regionalni centar Zagreb</item>
    </derivirana_varijabla>
  </DomainObject.Predmet.SudioniciListNaziv>
  <DomainObject.Predmet.SudioniciListAdressOIB>
    <izvorni_sadrzaj>
      <item>JASNIK 78 j.d.o.o., OIB 60416510163, Horvaćanska cesta 29,10000 Zagreb</item>
      <item>FINA Regionalni centar Zagreb, OIB 85821130368, Trg svibanjskih žrtava 1995 br.1.,10000 Zagreb</item>
    </izvorni_sadrzaj>
    <derivirana_varijabla naziv="DomainObject.Predmet.SudioniciListAdressOIB_1">
      <item>JASNIK 78 j.d.o.o., OIB 60416510163, Horvaćanska cesta 29,10000 Zagreb</item>
      <item>FINA Regionalni centar Zagreb, OIB 85821130368, Trg svibanjskih žrtava 1995 br.1.,10000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60416510163</item>
      <item>, OIB 85821130368</item>
    </izvorni_sadrzaj>
    <derivirana_varijabla naziv="DomainObject.Predmet.SudioniciListNazivOIB_1">
      <item>, OIB 60416510163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166556-AFCE-487E-AF79-D86433CF57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380</properties:Words>
  <properties:Characters>2002</properties:Characters>
  <properties:Lines>180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2017-01-16T08:42:00Z</dcterms:created>
  <dc:creator>wsadmin</dc:creator>
  <cp:lastModifiedBy>Sanda Gučić</cp:lastModifiedBy>
  <cp:lastPrinted>2017-01-16T08:43:00Z</cp:lastPrinted>
  <dcterms:modified xmlns:xsi="http://www.w3.org/2001/XMLSchema-instance" xsi:type="dcterms:W3CDTF">2017-01-17T11:52:00Z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