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bbf7" w14:paraId="dcdbbf7" w:rsidRDefault="005B031A" w:rsidP="005B031A" w:rsidR="005B031A" w:rsidRPr="00AE2398">
      <w:pPr>
        <w15:collapsed w:val="false"/>
      </w:pPr>
      <w:bookmarkStart w:name="_GoBack" w:id="0"/>
      <w:bookmarkEnd w:id="0"/>
      <w:r w:rsidRPr="00AE2398">
        <w:t xml:space="preserve">          </w:t>
      </w:r>
      <w:r w:rsidR="00583007">
        <w:t xml:space="preserve">  </w:t>
      </w:r>
      <w:r w:rsidRPr="00AE2398">
        <w:t xml:space="preserve">       </w:t>
      </w:r>
      <w:r w:rsidR="00BC3E3C">
        <w:rPr>
          <w:noProof/>
        </w:rPr>
        <w:drawing>
          <wp:inline distR="0" distL="0" distB="0" distT="0">
            <wp:extent cy="673100" cx="523875"/>
            <wp:effectExtent b="0" r="952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398">
        <w:t xml:space="preserve">                                                            </w:t>
      </w:r>
    </w:p>
    <w:p w:rsidRDefault="005B031A" w:rsidP="005B031A" w:rsidR="005B031A" w:rsidRPr="00AE2398">
      <w:r w:rsidRPr="00AE2398">
        <w:t xml:space="preserve"> </w:t>
      </w:r>
      <w:r w:rsidR="00583007">
        <w:t xml:space="preserve">   </w:t>
      </w:r>
      <w:r w:rsidRPr="00AE2398">
        <w:t xml:space="preserve">REPUBLIKA HRVATSKA </w:t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B031A" w:rsidP="005B031A" w:rsidR="005B031A" w:rsidRPr="00AE2398">
      <w:r w:rsidRPr="00AE2398">
        <w:t xml:space="preserve"> TRGOVAČKI SUD U PAZINU</w:t>
      </w:r>
    </w:p>
    <w:p w:rsidRDefault="005B031A" w:rsidP="005B031A" w:rsidR="005B031A" w:rsidRPr="00AE2398">
      <w:r w:rsidRPr="00AE2398">
        <w:t xml:space="preserve"> </w:t>
      </w:r>
      <w:r w:rsidR="00583007">
        <w:tab/>
      </w:r>
      <w:r w:rsidRPr="00AE2398">
        <w:t>Pazin, Dršćevka 1</w:t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83007" w:rsidP="005B031A" w:rsidR="00583007">
      <w:pPr>
        <w:jc w:val="center"/>
      </w:pPr>
    </w:p>
    <w:p w:rsidRDefault="005B031A" w:rsidP="005B031A" w:rsidR="005B031A" w:rsidRPr="00AE2398">
      <w:pPr>
        <w:jc w:val="center"/>
      </w:pPr>
      <w:r w:rsidRPr="00AE2398">
        <w:t>R E P U B L I K A   H R V A T S K A</w:t>
      </w:r>
    </w:p>
    <w:p w:rsidRDefault="005B031A" w:rsidP="005B031A" w:rsidR="005B031A" w:rsidRPr="00AE2398">
      <w:pPr>
        <w:jc w:val="center"/>
      </w:pPr>
      <w:r w:rsidRPr="00AE2398">
        <w:t>R J E Š E N J E</w:t>
      </w:r>
    </w:p>
    <w:p w:rsidRDefault="005B031A" w:rsidP="005B031A" w:rsidR="005B031A" w:rsidRPr="00AE2398">
      <w:pPr>
        <w:jc w:val="both"/>
      </w:pPr>
    </w:p>
    <w:p w:rsidRDefault="005B031A" w:rsidP="005B031A" w:rsidR="008D2254" w:rsidRPr="00AE2398">
      <w:pPr>
        <w:jc w:val="both"/>
      </w:pPr>
      <w:r w:rsidRPr="00AE2398">
        <w:tab/>
        <w:t>Trgovački sud u Pazinu, po stečajnom sucu Ivanu Dujiću, u stečajnom postupku nad dužnikom LKM–IMPEX d.o.o. u stečaju Trget (Općina Raša), Štalije bb, OIB 37359356231, 21. studenog 2016</w:t>
      </w:r>
      <w:r w:rsidR="00AE2398">
        <w:t>.</w:t>
      </w:r>
    </w:p>
    <w:p w:rsidRDefault="00CB3639" w:rsidP="00CB3639" w:rsidR="00CB3639" w:rsidRPr="00AE2398">
      <w:pPr>
        <w:ind w:firstLine="708" w:left="2832"/>
        <w:jc w:val="both"/>
      </w:pPr>
    </w:p>
    <w:p w:rsidRDefault="00527605" w:rsidP="00CB3639" w:rsidR="00527605" w:rsidRPr="00AE2398">
      <w:pPr>
        <w:ind w:firstLine="708" w:left="2832"/>
        <w:jc w:val="both"/>
      </w:pPr>
      <w:r w:rsidRPr="00AE2398">
        <w:t>r i j e š i o   j e</w:t>
      </w:r>
    </w:p>
    <w:p w:rsidRDefault="00153735" w:rsidR="00153735" w:rsidRPr="00AE2398"/>
    <w:p w:rsidRDefault="00527605" w:rsidP="005B031A" w:rsidR="00527605" w:rsidRPr="00AE2398">
      <w:pPr>
        <w:numPr>
          <w:ilvl w:val="0"/>
          <w:numId w:val="1"/>
        </w:numPr>
        <w:jc w:val="both"/>
      </w:pPr>
      <w:r w:rsidRPr="00AE2398">
        <w:t>Obustavlja se i</w:t>
      </w:r>
      <w:r w:rsidR="009A1E64" w:rsidRPr="00AE2398">
        <w:t xml:space="preserve"> zaključuje se stečajni postupak</w:t>
      </w:r>
      <w:r w:rsidRPr="00AE2398">
        <w:t xml:space="preserve"> nad dužnikom </w:t>
      </w:r>
      <w:r w:rsidR="005B031A" w:rsidRPr="00AE2398">
        <w:rPr>
          <w:color w:val="000000"/>
        </w:rPr>
        <w:t>LKM–IMPEX d.o.o. u stečaju Trget (Općina Raša), Štalije bb, OIB 37359356231</w:t>
      </w:r>
      <w:r w:rsidRPr="00AE2398">
        <w:t>.</w:t>
      </w:r>
    </w:p>
    <w:p w:rsidRDefault="00527605" w:rsidP="00527605" w:rsidR="00527605" w:rsidRPr="00AE2398">
      <w:pPr>
        <w:ind w:left="360"/>
        <w:jc w:val="both"/>
      </w:pPr>
      <w:r w:rsidRPr="00AE2398">
        <w:t xml:space="preserve"> </w:t>
      </w:r>
    </w:p>
    <w:p w:rsidRDefault="00527605" w:rsidP="00527605" w:rsidR="00527605" w:rsidRPr="00AE2398">
      <w:pPr>
        <w:numPr>
          <w:ilvl w:val="0"/>
          <w:numId w:val="1"/>
        </w:numPr>
        <w:jc w:val="both"/>
      </w:pPr>
      <w:r w:rsidRPr="00AE2398">
        <w:t>Po pravomoćnosti ovog rješenja, isto će se dostaviti sudskom registru ovoga suda radi brisanja dužnika iz sudskog registra.</w:t>
      </w:r>
    </w:p>
    <w:p w:rsidRDefault="00AE2398" w:rsidP="00AE2398" w:rsidR="00AE2398" w:rsidRPr="00AE2398">
      <w:pPr>
        <w:pStyle w:val="Odlomakpopisa"/>
      </w:pPr>
    </w:p>
    <w:p w:rsidRDefault="00AE2398" w:rsidP="00AE2398" w:rsidR="00AE2398" w:rsidRPr="00AE2398">
      <w:pPr>
        <w:numPr>
          <w:ilvl w:val="0"/>
          <w:numId w:val="1"/>
        </w:numPr>
        <w:jc w:val="both"/>
      </w:pPr>
      <w:r w:rsidRPr="00AE2398"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</w:t>
      </w:r>
      <w:r w:rsidRPr="00AE2398">
        <w:rPr>
          <w:rStyle w:val="f11"/>
        </w:rPr>
        <w:t>čl. 293. st. 4. Stečajnog zakona).</w:t>
      </w:r>
    </w:p>
    <w:p w:rsidRDefault="00AE2398" w:rsidP="00AE2398" w:rsidR="00AE2398" w:rsidRPr="00AE2398">
      <w:pPr>
        <w:ind w:left="1080"/>
        <w:jc w:val="both"/>
      </w:pPr>
    </w:p>
    <w:p w:rsidRDefault="00527605" w:rsidP="00527605" w:rsidR="00527605" w:rsidRPr="00AE2398">
      <w:pPr>
        <w:jc w:val="center"/>
      </w:pPr>
      <w:r w:rsidRPr="00AE2398">
        <w:t>Obrazloženje</w:t>
      </w:r>
    </w:p>
    <w:p w:rsidRDefault="00527605" w:rsidP="00527605" w:rsidR="00527605" w:rsidRPr="00AE2398">
      <w:pPr>
        <w:jc w:val="center"/>
      </w:pPr>
    </w:p>
    <w:p w:rsidRDefault="008D2254" w:rsidP="009B7512" w:rsidR="009B7512" w:rsidRPr="00AE2398">
      <w:pPr>
        <w:ind w:firstLine="708"/>
        <w:jc w:val="both"/>
      </w:pPr>
      <w:r w:rsidRPr="00AE2398">
        <w:t xml:space="preserve">Rješenje o otvaranju stečajnog postupka </w:t>
      </w:r>
      <w:r w:rsidR="00CB3639" w:rsidRPr="00AE2398">
        <w:t xml:space="preserve">nad stečajnim dužnikom doneseno je </w:t>
      </w:r>
      <w:r w:rsidR="005B031A" w:rsidRPr="00AE2398">
        <w:t xml:space="preserve">30. lipnja 2016. </w:t>
      </w:r>
      <w:r w:rsidR="00CB3639" w:rsidRPr="00AE2398">
        <w:t xml:space="preserve"> </w:t>
      </w:r>
      <w:r w:rsidR="005B031A" w:rsidRPr="00AE2398">
        <w:t>Na izvještajnom ročištu od 04. listopada 2016. s</w:t>
      </w:r>
      <w:r w:rsidR="00CB3639" w:rsidRPr="00AE2398">
        <w:t xml:space="preserve">tečajni upravitelj </w:t>
      </w:r>
      <w:r w:rsidRPr="00AE2398">
        <w:t xml:space="preserve">je </w:t>
      </w:r>
      <w:r w:rsidR="00CB3639" w:rsidRPr="00AE2398">
        <w:t>predložio obustavu stečajnog postupka</w:t>
      </w:r>
      <w:r w:rsidR="005B031A" w:rsidRPr="00AE2398">
        <w:t xml:space="preserve"> zbog nedostatnosti stečajne mase, prema čl. 293. </w:t>
      </w:r>
      <w:smartTag w:element="zakoni" w:uri="http://www.java.hr/xml/smarttags/zakoni">
        <w:r w:rsidR="005B031A" w:rsidRPr="00AE2398">
          <w:t>Stečajnog zakona</w:t>
        </w:r>
      </w:smartTag>
      <w:r w:rsidR="005B031A" w:rsidRPr="00AE2398">
        <w:t xml:space="preserve"> (dalje: SZ). Skupština vjerovnika prihvatila je taj prijedlog.</w:t>
      </w:r>
      <w:r w:rsidR="00CB3639" w:rsidRPr="00AE2398">
        <w:t xml:space="preserve"> </w:t>
      </w:r>
    </w:p>
    <w:p w:rsidRDefault="009B7512" w:rsidP="009B7512" w:rsidR="009B7512" w:rsidRPr="00AE2398">
      <w:pPr>
        <w:ind w:firstLine="708"/>
        <w:jc w:val="both"/>
      </w:pPr>
      <w:r w:rsidRPr="00AE2398">
        <w:t xml:space="preserve">Zaključkom </w:t>
      </w:r>
      <w:r w:rsidR="00CB3639" w:rsidRPr="00AE2398">
        <w:t xml:space="preserve">ovog suda posl. </w:t>
      </w:r>
      <w:r w:rsidRPr="00AE2398">
        <w:t xml:space="preserve">br. St-366/16-38 </w:t>
      </w:r>
      <w:r w:rsidR="008D2254" w:rsidRPr="00AE2398">
        <w:t xml:space="preserve">od </w:t>
      </w:r>
      <w:r w:rsidRPr="00AE2398">
        <w:t>04. listopada 2016. odlučeno je kako slijedi:</w:t>
      </w:r>
    </w:p>
    <w:p w:rsidRDefault="009B7512" w:rsidP="009B7512" w:rsidR="009B7512" w:rsidRPr="00AE2398">
      <w:pPr>
        <w:ind w:firstLine="708"/>
        <w:jc w:val="both"/>
      </w:pPr>
      <w:r w:rsidRPr="00AE2398">
        <w:t>„I</w:t>
      </w:r>
      <w:r w:rsidRPr="00AE2398">
        <w:tab/>
        <w:t xml:space="preserve">Pozivaju se vjerovnici stečajne mase da u roku od 15 dana od objave ovog zaključka na mrežnoj stranici e-Oglasna ploča sudova dostave ovome sudu očitovanje povodom prijedloga stečajnog upravitelja za obustavu i zaključenje stečajnog postupka nad stečajnim dužnikom LKM–IMPEX d.o.o. u stečaju Trget, Štalije bb, OIB 37359356231, zbog nedostatnosti stečajne mase za pokriće  troškova postupka (čl. 293. Stečajnog zakona). </w:t>
      </w:r>
    </w:p>
    <w:p w:rsidRDefault="009B7512" w:rsidP="009B7512" w:rsidR="009B7512" w:rsidRPr="00AE2398">
      <w:pPr>
        <w:ind w:firstLine="708"/>
        <w:jc w:val="both"/>
      </w:pPr>
      <w:r w:rsidRPr="00AE2398">
        <w:t>II</w:t>
      </w:r>
      <w:r w:rsidRPr="00AE2398">
        <w:tab/>
        <w:t>Stečajni postupak neće se obustaviti i zaključiti ako vjerovnici koji su se protivili obustavi postupka solidarno predujme dostatan iznos novca za namirenje troškova postupka u roku koji im  sud odredi rješenjem.“.</w:t>
      </w:r>
    </w:p>
    <w:p w:rsidRDefault="00286D57" w:rsidP="00CB3639" w:rsidR="009B7512" w:rsidRPr="00AE2398">
      <w:pPr>
        <w:ind w:firstLine="708"/>
        <w:jc w:val="both"/>
      </w:pPr>
      <w:r w:rsidRPr="00AE2398">
        <w:t xml:space="preserve"> </w:t>
      </w:r>
      <w:r w:rsidR="00CB3639" w:rsidRPr="00AE2398">
        <w:t>Predmetn</w:t>
      </w:r>
      <w:r w:rsidR="009B7512" w:rsidRPr="00AE2398">
        <w:t xml:space="preserve">i zaključak je </w:t>
      </w:r>
      <w:r w:rsidR="00CB3639" w:rsidRPr="00AE2398">
        <w:t>objavljen</w:t>
      </w:r>
      <w:r w:rsidR="009B7512" w:rsidRPr="00AE2398">
        <w:t xml:space="preserve"> na e-oglasnoj ploči sudova </w:t>
      </w:r>
      <w:r w:rsidR="00AE2398" w:rsidRPr="00AE2398">
        <w:t>04. listopada 2016.</w:t>
      </w:r>
      <w:r w:rsidR="009B7512" w:rsidRPr="00AE2398">
        <w:t>, a dostava se smatra obavljenom istekom osmoga dana od dana objave pismena na mrežnoj stranici e-Oglasna ploča sudova (čl. 12. SZ-a).</w:t>
      </w:r>
    </w:p>
    <w:p w:rsidRDefault="00AE2398" w:rsidP="00286D57" w:rsidR="00286D57" w:rsidRPr="00AE2398">
      <w:pPr>
        <w:ind w:firstLine="708"/>
        <w:jc w:val="both"/>
      </w:pPr>
      <w:r w:rsidRPr="00AE2398">
        <w:t>N</w:t>
      </w:r>
      <w:r w:rsidR="00286D57" w:rsidRPr="00AE2398">
        <w:t xml:space="preserve">iti jedan od vjerovnika nije podnio svoje </w:t>
      </w:r>
      <w:r w:rsidRPr="00AE2398">
        <w:t>očitovanje povodom prijedloga stečajnog upravitelja za obustavu i zaključenje stečajnog postupka</w:t>
      </w:r>
      <w:r w:rsidR="00286D57" w:rsidRPr="00AE2398">
        <w:t xml:space="preserve">. </w:t>
      </w:r>
    </w:p>
    <w:p w:rsidRDefault="00286D57" w:rsidP="00527605" w:rsidR="00527605" w:rsidRPr="00AE2398">
      <w:pPr>
        <w:ind w:firstLine="708"/>
        <w:jc w:val="both"/>
        <w:rPr>
          <w:rStyle w:val="f11"/>
        </w:rPr>
      </w:pPr>
      <w:r w:rsidRPr="00AE2398">
        <w:rPr>
          <w:rStyle w:val="f11"/>
        </w:rPr>
        <w:t>S</w:t>
      </w:r>
      <w:r w:rsidR="002116AB" w:rsidRPr="00AE2398">
        <w:rPr>
          <w:rStyle w:val="f11"/>
        </w:rPr>
        <w:t xml:space="preserve">toga je, </w:t>
      </w:r>
      <w:r w:rsidRPr="00AE2398">
        <w:rPr>
          <w:rStyle w:val="f11"/>
        </w:rPr>
        <w:t>temeljem čl. 2</w:t>
      </w:r>
      <w:r w:rsidR="00AE2398" w:rsidRPr="00AE2398">
        <w:rPr>
          <w:rStyle w:val="f11"/>
        </w:rPr>
        <w:t>9</w:t>
      </w:r>
      <w:r w:rsidRPr="00AE2398">
        <w:rPr>
          <w:rStyle w:val="f11"/>
        </w:rPr>
        <w:t>3. st. 1. SZ-a</w:t>
      </w:r>
      <w:r w:rsidR="002116AB" w:rsidRPr="00AE2398">
        <w:rPr>
          <w:rStyle w:val="f11"/>
        </w:rPr>
        <w:t>,</w:t>
      </w:r>
      <w:r w:rsidRPr="00AE2398">
        <w:rPr>
          <w:rStyle w:val="f11"/>
        </w:rPr>
        <w:t xml:space="preserve"> valjalo riješiti kao u izreci.</w:t>
      </w:r>
    </w:p>
    <w:p w:rsidRDefault="00AE2398" w:rsidP="00AE2398" w:rsidR="00527605" w:rsidRPr="00AE2398">
      <w:pPr>
        <w:ind w:firstLine="708"/>
        <w:jc w:val="both"/>
      </w:pPr>
      <w:r w:rsidRPr="00AE2398">
        <w:lastRenderedPageBreak/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AE2398">
        <w:rPr>
          <w:rStyle w:val="f11"/>
        </w:rPr>
        <w:t>čl. 293. st. 4. SZ-a).</w:t>
      </w:r>
    </w:p>
    <w:p w:rsidRDefault="00AE2398" w:rsidP="00527605" w:rsidR="00AE2398">
      <w:pPr>
        <w:jc w:val="center"/>
      </w:pP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AE2398">
        <w:t>21</w:t>
      </w:r>
      <w:r w:rsidRPr="00AE2398">
        <w:t xml:space="preserve">. </w:t>
      </w:r>
      <w:r w:rsidR="00AE2398">
        <w:t>studenog</w:t>
      </w:r>
      <w:r w:rsidR="00527605" w:rsidRPr="00AE2398">
        <w:t xml:space="preserve"> 20</w:t>
      </w:r>
      <w:r w:rsidR="002116AB" w:rsidRPr="00AE2398">
        <w:t>1</w:t>
      </w:r>
      <w:r w:rsidR="00AE2398">
        <w:t>6</w:t>
      </w:r>
      <w:r w:rsidR="00527605" w:rsidRPr="00AE2398">
        <w:t>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 xml:space="preserve">   Ivan Dujić</w:t>
      </w:r>
      <w:r w:rsidR="00D461FB">
        <w:t>, v.r.</w:t>
      </w:r>
    </w:p>
    <w:p w:rsidRDefault="002116AB" w:rsidP="00527605" w:rsidR="002116AB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>UPUTA O PRAVNOM LIJEKU</w:t>
      </w:r>
    </w:p>
    <w:p w:rsidRDefault="00AE2398" w:rsidP="00527605" w:rsidR="00527605" w:rsidRPr="00AE2398">
      <w:pPr>
        <w:jc w:val="both"/>
      </w:pPr>
      <w:r w:rsidRPr="00AE2398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>DNA</w:t>
      </w:r>
    </w:p>
    <w:p w:rsidRDefault="00AE2398" w:rsidP="00AE2398" w:rsidR="00AE2398" w:rsidRPr="00AE2398">
      <w:pPr>
        <w:jc w:val="both"/>
      </w:pPr>
      <w:r>
        <w:t>- e- o</w:t>
      </w:r>
      <w:r w:rsidRPr="00AE2398">
        <w:t>glasna ploča suda</w:t>
      </w:r>
      <w:r>
        <w:t xml:space="preserve"> – osam dana</w:t>
      </w:r>
    </w:p>
    <w:p w:rsidRDefault="00AE2398" w:rsidP="00527605" w:rsidR="00527605" w:rsidRPr="00AE2398">
      <w:pPr>
        <w:jc w:val="both"/>
      </w:pPr>
      <w:r>
        <w:t xml:space="preserve">- </w:t>
      </w:r>
      <w:r w:rsidR="00527605" w:rsidRPr="00AE2398">
        <w:t>Stečajni upravitelj</w:t>
      </w:r>
    </w:p>
    <w:p w:rsidRDefault="00AE2398" w:rsidP="00527605" w:rsidR="00527605" w:rsidRPr="00AE2398">
      <w:pPr>
        <w:jc w:val="both"/>
      </w:pPr>
      <w:r>
        <w:t xml:space="preserve">- </w:t>
      </w:r>
      <w:r w:rsidR="00527605" w:rsidRPr="00AE2398">
        <w:t>Porezn</w:t>
      </w:r>
      <w:r w:rsidR="00353040" w:rsidRPr="00AE2398">
        <w:t>a up</w:t>
      </w:r>
      <w:r w:rsidR="00A709FA" w:rsidRPr="00AE2398">
        <w:t>rava</w:t>
      </w:r>
      <w:r>
        <w:t xml:space="preserve">, </w:t>
      </w:r>
      <w:r w:rsidR="00A709FA" w:rsidRPr="00AE2398">
        <w:t>ispostava P</w:t>
      </w:r>
      <w:r>
        <w:t>azin</w:t>
      </w:r>
    </w:p>
    <w:p w:rsidRDefault="00AE2398" w:rsidP="00527605" w:rsidR="00527605" w:rsidRPr="00AE2398">
      <w:r>
        <w:t>- FINA Pula</w:t>
      </w:r>
    </w:p>
    <w:p w:rsidRDefault="00AE2398" w:rsidP="00527605" w:rsidR="00A37909" w:rsidRPr="00AE2398">
      <w:r>
        <w:t xml:space="preserve">- </w:t>
      </w:r>
      <w:r w:rsidR="00A37909" w:rsidRPr="00AE2398">
        <w:t>ŽDO Pula</w:t>
      </w:r>
    </w:p>
    <w:p w:rsidRDefault="00271521" w:rsidP="00527605" w:rsidR="00271521" w:rsidRPr="00AE2398"/>
    <w:p w:rsidRDefault="00271521" w:rsidP="00527605" w:rsidR="00527605" w:rsidRPr="00AE2398">
      <w:r w:rsidRPr="00AE2398">
        <w:t xml:space="preserve">Po pravomoćnosti: </w:t>
      </w:r>
      <w:r w:rsidR="00527605" w:rsidRPr="00AE2398">
        <w:t xml:space="preserve">Sudski registar </w:t>
      </w:r>
    </w:p>
    <w:p w:rsidRDefault="00271521" w:rsidR="00271521" w:rsidRPr="00AE2398"/>
    <w:sectPr w:rsidSect="00583007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3ED" w:rsidR="008253ED">
      <w:r>
        <w:separator/>
      </w:r>
    </w:p>
  </w:endnote>
  <w:endnote w:id="0" w:type="continuationSeparator">
    <w:p w:rsidRDefault="008253ED" w:rsidR="00825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3ED" w:rsidR="008253ED">
      <w:r>
        <w:separator/>
      </w:r>
    </w:p>
  </w:footnote>
  <w:footnote w:id="0" w:type="continuationSeparator">
    <w:p w:rsidRDefault="008253ED" w:rsidR="00825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1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5B031A" w:rsidRPr="005B031A">
      <w:rPr>
        <w:sz w:val="23"/>
        <w:szCs w:val="23"/>
      </w:rPr>
      <w:t>Posl.br. 10 St-366/16-43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  <w:t>Posl.br. 10 St-366/16-43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12306"/>
    <w:rsid w:val="00041876"/>
    <w:rsid w:val="00125A9E"/>
    <w:rsid w:val="00133536"/>
    <w:rsid w:val="00153735"/>
    <w:rsid w:val="002116AB"/>
    <w:rsid w:val="00235CD5"/>
    <w:rsid w:val="00245A0D"/>
    <w:rsid w:val="00271521"/>
    <w:rsid w:val="00286D57"/>
    <w:rsid w:val="002C0974"/>
    <w:rsid w:val="002C5F40"/>
    <w:rsid w:val="00322EBD"/>
    <w:rsid w:val="00353040"/>
    <w:rsid w:val="004359AA"/>
    <w:rsid w:val="004C10B7"/>
    <w:rsid w:val="004D4519"/>
    <w:rsid w:val="00527605"/>
    <w:rsid w:val="00583007"/>
    <w:rsid w:val="005B031A"/>
    <w:rsid w:val="0062600C"/>
    <w:rsid w:val="008253ED"/>
    <w:rsid w:val="008752D4"/>
    <w:rsid w:val="008B27C9"/>
    <w:rsid w:val="008C6CE0"/>
    <w:rsid w:val="008D2254"/>
    <w:rsid w:val="008F4B12"/>
    <w:rsid w:val="00933054"/>
    <w:rsid w:val="009851C8"/>
    <w:rsid w:val="009A1E64"/>
    <w:rsid w:val="009B7512"/>
    <w:rsid w:val="009E2A24"/>
    <w:rsid w:val="00A31594"/>
    <w:rsid w:val="00A37909"/>
    <w:rsid w:val="00A50D1B"/>
    <w:rsid w:val="00A709FA"/>
    <w:rsid w:val="00AE2398"/>
    <w:rsid w:val="00B55266"/>
    <w:rsid w:val="00B5623A"/>
    <w:rsid w:val="00B764CC"/>
    <w:rsid w:val="00BC3E3C"/>
    <w:rsid w:val="00C0231D"/>
    <w:rsid w:val="00C56A10"/>
    <w:rsid w:val="00C71734"/>
    <w:rsid w:val="00C83325"/>
    <w:rsid w:val="00CB3639"/>
    <w:rsid w:val="00D461FB"/>
    <w:rsid w:val="00D57F4C"/>
    <w:rsid w:val="00E73145"/>
    <w:rsid w:val="00F8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BC3E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3E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60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2s0" w:type="paragraph">
    <w:name w:val="a2 s0"/>
    <w:basedOn w:val="Normal"/>
    <w:rsid w:val="00286D57"/>
    <w:pPr>
      <w:spacing w:after="100" w:afterAutospacing="1" w:before="100" w:beforeAutospacing="1"/>
    </w:pPr>
  </w:style>
  <w:style w:customStyle="1" w:styleId="f11" w:type="character">
    <w:name w:val="f11"/>
    <w:rsid w:val="00286D57"/>
    <w:rPr>
      <w:rFonts w:ascii="Times New Roman" w:cs="Times New Roman" w:hAnsi="Times New Roman" w:hint="default"/>
      <w:color w:val="000000"/>
      <w:sz w:val="24"/>
      <w:szCs w:val="24"/>
    </w:rPr>
  </w:style>
  <w:style w:customStyle="1" w:styleId="f21" w:type="character">
    <w:name w:val="f21"/>
    <w:rsid w:val="00286D57"/>
    <w:rPr>
      <w:rFonts w:ascii="Arial" w:cs="Arial" w:hAnsi="Arial" w:hint="default"/>
      <w:color w:val="000000"/>
      <w:sz w:val="24"/>
      <w:szCs w:val="24"/>
    </w:rPr>
  </w:style>
  <w:style w:customStyle="1" w:styleId="a2p0s0" w:type="paragraph">
    <w:name w:val="a2 p0 s0"/>
    <w:basedOn w:val="Normal"/>
    <w:rsid w:val="00286D57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BC3E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3E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 zastupanog po punomoćniku Odvj. Damir Đegerec</izvorni_sadrzaj>
    <derivirana_varijabla naziv="DomainObject.Predmet.ProtustrankaFormated_1">  LKM-IMPEX d.o.o. TRGET zastupanog po punomoćniku Odvj. Damir Đegerec</derivirana_varijabla>
  </DomainObject.Predmet.ProtustrankaFormated>
  <DomainObject.Predmet.ProtustrankaFormatedOIB>
    <izvorni_sadrzaj>  LKM-IMPEX d.o.o. TRGET, OIB 37359356231 zastupanog po punomoćniku Odvj. Damir Đegerec</izvorni_sadrzaj>
    <derivirana_varijabla naziv="DomainObject.Predmet.ProtustrankaFormatedOIB_1">  LKM-IMPEX d.o.o. TRGET, OIB 37359356231 zastupanog po punomoćniku Odvj. Damir Đegerec</derivirana_varijabla>
  </DomainObject.Predmet.ProtustrankaFormatedOIB>
  <DomainObject.Predmet.ProtustrankaFormatedWithAdress>
    <izvorni_sadrzaj> LKM-IMPEX d.o.o. TRGET, Štalije/bb, 52223 Trget zastupanog po punomoćniku Odvj. Damir Đegerec</izvorni_sadrzaj>
    <derivirana_varijabla naziv="DomainObject.Predmet.ProtustrankaFormatedWithAdress_1"> LKM-IMPEX d.o.o. TRGET, Štalije/bb, 52223 Trget zastupanog po punomoćniku Odvj. Damir Đegerec</derivirana_varijabla>
  </DomainObject.Predmet.ProtustrankaFormatedWithAdress>
  <DomainObject.Predmet.ProtustrankaFormatedWithAdressOIB>
    <izvorni_sadrzaj> LKM-IMPEX d.o.o. TRGET, OIB 37359356231, Štalije/bb, 52223 Trget zastupanog po punomoćniku Odvj. Damir Đegerec</izvorni_sadrzaj>
    <derivirana_varijabla naziv="DomainObject.Predmet.ProtustrankaFormatedWithAdressOIB_1"> LKM-IMPEX d.o.o. TRGET, OIB 37359356231, Štalije/bb, 52223 Trget zastupanog po punomoćniku Odvj. Damir Đegerec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 zastupanog po punomoćniku Odvj. Damir Đegerec</item>
    </izvorni_sadrzaj>
    <derivirana_varijabla naziv="DomainObject.Predmet.ProtuStrankaListFormated_1">
      <item>LKM-IMPEX d.o.o. TRGET zastupanog po punomoćniku Odvj. Damir Đegerec</item>
    </derivirana_varijabla>
  </DomainObject.Predmet.ProtuStrankaListFormated>
  <DomainObject.Predmet.ProtuStrankaListFormatedOIB>
    <izvorni_sadrzaj>
      <item>LKM-IMPEX d.o.o. TRGET, OIB 37359356231 zastupanog po punomoćniku Odvj. Damir Đegerec</item>
    </izvorni_sadrzaj>
    <derivirana_varijabla naziv="DomainObject.Predmet.ProtuStrankaListFormatedOIB_1">
      <item>LKM-IMPEX d.o.o. TRGET, OIB 37359356231 zastupanog po punomoćniku Odvj. Damir Đegerec</item>
    </derivirana_varijabla>
  </DomainObject.Predmet.ProtuStrankaListFormatedOIB>
  <DomainObject.Predmet.ProtuStrankaListFormatedWithAdress>
    <izvorni_sadrzaj>
      <item>LKM-IMPEX d.o.o. TRGET, Štalije/bb, 52223 Trget zastupanog po punomoćniku Odvj. Damir Đegerec</item>
    </izvorni_sadrzaj>
    <derivirana_varijabla naziv="DomainObject.Predmet.ProtuStrankaListFormatedWithAdress_1">
      <item>LKM-IMPEX d.o.o. TRGET, Štalije/bb, 52223 Trget zastupanog po punomoćniku Odvj. Damir Đegerec</item>
    </derivirana_varijabla>
  </DomainObject.Predmet.ProtuStrankaListFormatedWithAdress>
  <DomainObject.Predmet.ProtuStrankaListFormatedWithAdressOIB>
    <izvorni_sadrzaj>
      <item>LKM-IMPEX d.o.o. TRGET, OIB 37359356231, Štalije/bb, 52223 Trget zastupanog po punomoćniku Odvj. Damir Đegerec</item>
    </izvorni_sadrzaj>
    <derivirana_varijabla naziv="DomainObject.Predmet.ProtuStrankaListFormatedWithAdressOIB_1">
      <item>LKM-IMPEX d.o.o. TRGET, OIB 37359356231, Štalije/bb, 52223 Trget zastupanog po punomoćniku Odvj. Damir Đegerec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  <item>Odvj. Damir Đegerec punomoćnik sudionika u postupku LKM-IMPEX d.o.o. TRGET</item>
    </izvorni_sadrzaj>
    <derivirana_varijabla naziv="DomainObject.Predmet.OstaliListFormated_1">
      <item>Odvj. društvo Divjak, Topić &amp; Bahtijarević d.o.o. punomoćnik sudionika u postupku LUČKA UPRAVA RIJEKA, RIJEKA</item>
      <item>Odvj. Damir Đegerec punomoćnik sudionika u postupku LKM-IMPEX d.o.o. TRGET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  <item>Odvj. Damir Đegerec punomoćnik sudionika u postupku LKM-IMPEX d.o.o. TRGET</item>
    </izvorni_sadrzaj>
    <derivirana_varijabla naziv="DomainObject.Predmet.OstaliListFormatedOIB_1">
      <item>Odvj. društvo Divjak, Topić &amp; Bahtijarević d.o.o., OIB 58186870694 punomoćnik sudionika u postupku LUČKA UPRAVA RIJEKA, RIJEKA</item>
      <item>Odvj. Damir Đegerec punomoćnik sudionika u postupku LKM-IMPEX d.o.o. TRGET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OIB>
  <DomainObject.Predmet.OstaliListNazivFormated>
    <izvorni_sadrzaj>
      <item>Odvj. društvo Divjak, Topić &amp; Bahtijarević d.o.o.</item>
      <item>Odvj. Damir Đegerec</item>
    </izvorni_sadrzaj>
    <derivirana_varijabla naziv="DomainObject.Predmet.OstaliListNazivFormated_1">
      <item>Odvj. društvo Divjak, Topić &amp; Bahtijarević d.o.o.</item>
      <item>Odvj. Damir Đegerec</item>
    </derivirana_varijabla>
  </DomainObject.Predmet.OstaliListNazivFormated>
  <DomainObject.Predmet.OstaliListNazivFormatedOIB>
    <izvorni_sadrzaj>
      <item>Odvj. društvo Divjak, Topić &amp; Bahtijarević d.o.o., OIB 58186870694</item>
      <item>Odvj. Damir Đegerec</item>
    </izvorni_sadrzaj>
    <derivirana_varijabla naziv="DomainObject.Predmet.OstaliListNazivFormatedOIB_1">
      <item>Odvj. društvo Divjak, Topić &amp; Bahtijarević d.o.o., OIB 58186870694</item>
      <item>Odvj. Damir Đegerec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Odvj. društvo Divjak, Topić &amp; Bahtijarević d.o.o.</item>
      <item>LUČKA UPRAVA RIJEKA, RIJEKA</item>
      <item>Odvj. Damir Đegerec</item>
    </izvorni_sadrzaj>
    <derivirana_varijabla naziv="DomainObject.Predmet.SudioniciListNaziv_1">
      <item>LKM-IMPEX d.o.o. TRGET</item>
      <item>Odvj. društvo Divjak, Topić &amp; Bahtijarević d.o.o.</item>
      <item>LUČKA UPRAVA RIJEKA, RIJEKA</item>
      <item>Odvj. Damir Đegerec</item>
    </derivirana_varijabla>
  </DomainObject.Predmet.SudioniciListNaziv>
  <DomainObject.Predmet.SudioniciListAdressOIB>
    <izvorni_sadrzaj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izvorni_sadrzaj>
    <derivirana_varijabla naziv="DomainObject.Predmet.SudioniciListAdressOIB_1"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58186870694</item>
      <item>, OIB 60521475400</item>
      <item>, OIB null</item>
    </izvorni_sadrzaj>
    <derivirana_varijabla naziv="DomainObject.Predmet.SudioniciListNazivOIB_1">
      <item>, OIB 37359356231</item>
      <item>, OIB 58186870694</item>
      <item>, OIB 60521475400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508</properties:Words>
  <properties:Characters>2691</properties:Characters>
  <properties:Lines>74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2016-11-21T14:15:00Z</dcterms:created>
  <dc:creator>sblazevic</dc:creator>
  <cp:lastModifiedBy>Sanja Lakošeljac</cp:lastModifiedBy>
  <cp:lastPrinted>2006-09-08T13:23:00Z</cp:lastPrinted>
  <dcterms:modified xmlns:xsi="http://www.w3.org/2001/XMLSchema-instance" xsi:type="dcterms:W3CDTF">2016-11-22T11:10:00Z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