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31b5" w14:paraId="8f931b5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</w:t>
      </w:r>
      <w:r w:rsidR="00AA3D1D">
        <w:t>1</w:t>
      </w:r>
      <w:r w:rsidR="00E77E10">
        <w:t>30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9E7BE4">
        <w:t>” broj 71/15, dalje: SZ), dana 2</w:t>
      </w:r>
      <w:r w:rsidR="0093379E">
        <w:t>1</w:t>
      </w:r>
      <w:r w:rsidRPr="009C5689">
        <w:t xml:space="preserve">. </w:t>
      </w:r>
      <w:r w:rsidR="009E7BE4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DE3145">
      <w:r w:rsidRPr="009C5689">
        <w:t xml:space="preserve">I </w:t>
      </w:r>
      <w:r w:rsidRPr="009C5689">
        <w:tab/>
        <w:t>Za dužnika</w:t>
      </w:r>
      <w:r w:rsidR="00260DE3">
        <w:t xml:space="preserve"> </w:t>
      </w:r>
      <w:r w:rsidR="00CD6182" w:rsidRPr="00662A9C">
        <w:t>UDRUGA KREATIVA NOVA, Zagreb, Siget 21 E, OIB: 53887542230</w:t>
      </w:r>
      <w:r w:rsidR="00CD6182">
        <w:t>.</w:t>
      </w:r>
    </w:p>
    <w:p w:rsidRDefault="00E77E10" w:rsidP="004D12D6" w:rsidR="00E77E10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E77E10">
        <w:t>13.342,54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9E7BE4" w:rsidP="004D12D6" w:rsidR="004D12D6" w:rsidRPr="009C5689">
      <w:pPr>
        <w:jc w:val="center"/>
      </w:pPr>
      <w:r>
        <w:t>Zagreb, 2</w:t>
      </w:r>
      <w:r w:rsidR="0093379E">
        <w:t>1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475A0B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475A0B" w:rsidR="00475A0B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475A0B">
        <w:t>,v.r.</w:t>
      </w:r>
    </w:p>
    <w:p w:rsidRDefault="00475A0B" w:rsidP="00475A0B" w:rsidR="00475A0B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475A0B" w:rsidP="00475A0B" w:rsidR="00475A0B">
      <w:pPr>
        <w:ind w:firstLine="708"/>
        <w:jc w:val="right"/>
      </w:pPr>
      <w:r>
        <w:t>ovlašteni službenik:</w:t>
      </w:r>
    </w:p>
    <w:p w:rsidRDefault="00475A0B" w:rsidP="00475A0B" w:rsidR="00475A0B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3A42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3A42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25FA1"/>
    <w:rsid w:val="0003508A"/>
    <w:rsid w:val="00047812"/>
    <w:rsid w:val="00053A42"/>
    <w:rsid w:val="00056735"/>
    <w:rsid w:val="000640E4"/>
    <w:rsid w:val="00065779"/>
    <w:rsid w:val="000722BE"/>
    <w:rsid w:val="00097144"/>
    <w:rsid w:val="000B35AB"/>
    <w:rsid w:val="000B6A44"/>
    <w:rsid w:val="000D47EE"/>
    <w:rsid w:val="000E790E"/>
    <w:rsid w:val="00155015"/>
    <w:rsid w:val="0017795A"/>
    <w:rsid w:val="001C072E"/>
    <w:rsid w:val="001E3342"/>
    <w:rsid w:val="00224479"/>
    <w:rsid w:val="002358A6"/>
    <w:rsid w:val="00260DE3"/>
    <w:rsid w:val="002746DA"/>
    <w:rsid w:val="00275833"/>
    <w:rsid w:val="002B16EF"/>
    <w:rsid w:val="00316BBD"/>
    <w:rsid w:val="003279B2"/>
    <w:rsid w:val="0034342C"/>
    <w:rsid w:val="00352E9A"/>
    <w:rsid w:val="003730AF"/>
    <w:rsid w:val="003D0F71"/>
    <w:rsid w:val="003D2682"/>
    <w:rsid w:val="003E31D6"/>
    <w:rsid w:val="00460350"/>
    <w:rsid w:val="004717B0"/>
    <w:rsid w:val="00475A0B"/>
    <w:rsid w:val="004B03E8"/>
    <w:rsid w:val="004C7490"/>
    <w:rsid w:val="004D12D6"/>
    <w:rsid w:val="0050562B"/>
    <w:rsid w:val="005359BF"/>
    <w:rsid w:val="00541992"/>
    <w:rsid w:val="00546F8A"/>
    <w:rsid w:val="00591475"/>
    <w:rsid w:val="0060613D"/>
    <w:rsid w:val="006078DE"/>
    <w:rsid w:val="00666AA4"/>
    <w:rsid w:val="0067475D"/>
    <w:rsid w:val="006773D1"/>
    <w:rsid w:val="006E0EEE"/>
    <w:rsid w:val="006F3E10"/>
    <w:rsid w:val="007122B2"/>
    <w:rsid w:val="007963BB"/>
    <w:rsid w:val="00796FE4"/>
    <w:rsid w:val="007D352D"/>
    <w:rsid w:val="007E7ACD"/>
    <w:rsid w:val="007F0152"/>
    <w:rsid w:val="007F3D9C"/>
    <w:rsid w:val="00824A0E"/>
    <w:rsid w:val="00854216"/>
    <w:rsid w:val="008605DB"/>
    <w:rsid w:val="00890D68"/>
    <w:rsid w:val="008C092D"/>
    <w:rsid w:val="008C1DFF"/>
    <w:rsid w:val="008C458D"/>
    <w:rsid w:val="008D0950"/>
    <w:rsid w:val="008E7A35"/>
    <w:rsid w:val="00900C93"/>
    <w:rsid w:val="00900D72"/>
    <w:rsid w:val="00922CD1"/>
    <w:rsid w:val="00932E69"/>
    <w:rsid w:val="0093379E"/>
    <w:rsid w:val="0093505F"/>
    <w:rsid w:val="00941722"/>
    <w:rsid w:val="009960EA"/>
    <w:rsid w:val="009B43B7"/>
    <w:rsid w:val="009D7499"/>
    <w:rsid w:val="009E0E15"/>
    <w:rsid w:val="009E7BE4"/>
    <w:rsid w:val="009F15F4"/>
    <w:rsid w:val="00A32DEE"/>
    <w:rsid w:val="00A637F5"/>
    <w:rsid w:val="00A74195"/>
    <w:rsid w:val="00A90B79"/>
    <w:rsid w:val="00AA205E"/>
    <w:rsid w:val="00AA3D1D"/>
    <w:rsid w:val="00AA41AC"/>
    <w:rsid w:val="00AA4C98"/>
    <w:rsid w:val="00AD4DB3"/>
    <w:rsid w:val="00AD5194"/>
    <w:rsid w:val="00AE518C"/>
    <w:rsid w:val="00AF1F77"/>
    <w:rsid w:val="00B04D0C"/>
    <w:rsid w:val="00B26C9D"/>
    <w:rsid w:val="00BB2AA4"/>
    <w:rsid w:val="00C236EC"/>
    <w:rsid w:val="00C244DC"/>
    <w:rsid w:val="00C30569"/>
    <w:rsid w:val="00C56CCD"/>
    <w:rsid w:val="00C63370"/>
    <w:rsid w:val="00CA316C"/>
    <w:rsid w:val="00CD6182"/>
    <w:rsid w:val="00D1493E"/>
    <w:rsid w:val="00D70028"/>
    <w:rsid w:val="00D90876"/>
    <w:rsid w:val="00DA004C"/>
    <w:rsid w:val="00DE3145"/>
    <w:rsid w:val="00DE65E4"/>
    <w:rsid w:val="00E56F41"/>
    <w:rsid w:val="00E75169"/>
    <w:rsid w:val="00E77E10"/>
    <w:rsid w:val="00EB02B0"/>
    <w:rsid w:val="00EB6360"/>
    <w:rsid w:val="00EB6C52"/>
    <w:rsid w:val="00ED6CFA"/>
    <w:rsid w:val="00EF253C"/>
    <w:rsid w:val="00EF2622"/>
    <w:rsid w:val="00F370D1"/>
    <w:rsid w:val="00F45289"/>
    <w:rsid w:val="00F47B13"/>
    <w:rsid w:val="00F51F18"/>
    <w:rsid w:val="00F97C1B"/>
    <w:rsid w:val="00FB1E72"/>
    <w:rsid w:val="00FB4C4C"/>
    <w:rsid w:val="00FB7730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5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A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5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A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4130</izvorni_sadrzaj>
    <derivirana_varijabla naziv="DomainObject.Predmet.Broj_1">4130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St-4130/2016</izvorni_sadrzaj>
    <derivirana_varijabla naziv="DomainObject.Predmet.OznakaBroj_1">St-4130/2016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KREATIVA NOVA</izvorni_sadrzaj>
    <derivirana_varijabla naziv="DomainObject.Predmet.ProtustrankaFormated_1">  UDRUGA KREATIVA NOVA</derivirana_varijabla>
  </DomainObject.Predmet.ProtustrankaFormated>
  <DomainObject.Predmet.ProtustrankaFormatedOIB>
    <izvorni_sadrzaj>  UDRUGA KREATIVA NOVA, OIB 53887542230</izvorni_sadrzaj>
    <derivirana_varijabla naziv="DomainObject.Predmet.ProtustrankaFormatedOIB_1">  UDRUGA KREATIVA NOVA, OIB 53887542230</derivirana_varijabla>
  </DomainObject.Predmet.ProtustrankaFormatedOIB>
  <DomainObject.Predmet.ProtustrankaFormatedWithAdress>
    <izvorni_sadrzaj> UDRUGA KREATIVA NOVA, Siget 21 E, 10000 Zagreb</izvorni_sadrzaj>
    <derivirana_varijabla naziv="DomainObject.Predmet.ProtustrankaFormatedWithAdress_1"> UDRUGA KREATIVA NOVA, Siget 21 E, 10000 Zagreb</derivirana_varijabla>
  </DomainObject.Predmet.ProtustrankaFormatedWithAdress>
  <DomainObject.Predmet.ProtustrankaFormatedWithAdressOIB>
    <izvorni_sadrzaj> UDRUGA KREATIVA NOVA, OIB 53887542230, Siget 21 E, 10000 Zagreb</izvorni_sadrzaj>
    <derivirana_varijabla naziv="DomainObject.Predmet.ProtustrankaFormatedWithAdressOIB_1"> UDRUGA KREATIVA NOVA, OIB 53887542230, Siget 21 E, 10000 Zagreb</derivirana_varijabla>
  </DomainObject.Predmet.ProtustrankaFormatedWithAdressOIB>
  <DomainObject.Predmet.ProtustrankaWithAdress>
    <izvorni_sadrzaj>UDRUGA KREATIVA NOVA Siget 21 E, 10000 Zagreb</izvorni_sadrzaj>
    <derivirana_varijabla naziv="DomainObject.Predmet.ProtustrankaWithAdress_1">UDRUGA KREATIVA NOVA Siget 21 E, 10000 Zagreb</derivirana_varijabla>
  </DomainObject.Predmet.ProtustrankaWithAdress>
  <DomainObject.Predmet.ProtustrankaWithAdressOIB>
    <izvorni_sadrzaj>UDRUGA KREATIVA NOVA, OIB 53887542230, Siget 21 E, 10000 Zagreb</izvorni_sadrzaj>
    <derivirana_varijabla naziv="DomainObject.Predmet.ProtustrankaWithAdressOIB_1">UDRUGA KREATIVA NOVA, OIB 53887542230, Siget 21 E, 10000 Zagreb</derivirana_varijabla>
  </DomainObject.Predmet.ProtustrankaWithAdressOIB>
  <DomainObject.Predmet.ProtustrankaNazivFormated>
    <izvorni_sadrzaj>UDRUGA KREATIVA NOVA</izvorni_sadrzaj>
    <derivirana_varijabla naziv="DomainObject.Predmet.ProtustrankaNazivFormated_1">UDRUGA KREATIVA NOVA</derivirana_varijabla>
  </DomainObject.Predmet.ProtustrankaNazivFormated>
  <DomainObject.Predmet.ProtustrankaNazivFormatedOIB>
    <izvorni_sadrzaj>UDRUGA KREATIVA NOVA, OIB 53887542230</izvorni_sadrzaj>
    <derivirana_varijabla naziv="DomainObject.Predmet.ProtustrankaNazivFormatedOIB_1">UDRUGA KREATIVA NOVA, OIB 53887542230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KREATIVA NOVA</item>
    </izvorni_sadrzaj>
    <derivirana_varijabla naziv="DomainObject.Predmet.ProtuStrankaListFormated_1">
      <item>UDRUGA KREATIVA NOVA</item>
    </derivirana_varijabla>
  </DomainObject.Predmet.ProtuStrankaListFormated>
  <DomainObject.Predmet.ProtuStrankaListFormatedOIB>
    <izvorni_sadrzaj>
      <item>UDRUGA KREATIVA NOVA, OIB 53887542230</item>
    </izvorni_sadrzaj>
    <derivirana_varijabla naziv="DomainObject.Predmet.ProtuStrankaListFormatedOIB_1">
      <item>UDRUGA KREATIVA NOVA, OIB 53887542230</item>
    </derivirana_varijabla>
  </DomainObject.Predmet.ProtuStrankaListFormatedOIB>
  <DomainObject.Predmet.ProtuStrankaListFormatedWithAdress>
    <izvorni_sadrzaj>
      <item>UDRUGA KREATIVA NOVA, Siget 21 E, 10000 Zagreb</item>
    </izvorni_sadrzaj>
    <derivirana_varijabla naziv="DomainObject.Predmet.ProtuStrankaListFormatedWithAdress_1">
      <item>UDRUGA KREATIVA NOVA, Siget 21 E, 10000 Zagreb</item>
    </derivirana_varijabla>
  </DomainObject.Predmet.ProtuStrankaListFormatedWithAdress>
  <DomainObject.Predmet.ProtuStrankaListFormatedWithAdressOIB>
    <izvorni_sadrzaj>
      <item>UDRUGA KREATIVA NOVA, OIB 53887542230, Siget 21 E, 10000 Zagreb</item>
    </izvorni_sadrzaj>
    <derivirana_varijabla naziv="DomainObject.Predmet.ProtuStrankaListFormatedWithAdressOIB_1">
      <item>UDRUGA KREATIVA NOVA, OIB 53887542230, Siget 21 E, 10000 Zagreb</item>
    </derivirana_varijabla>
  </DomainObject.Predmet.ProtuStrankaListFormatedWithAdressOIB>
  <DomainObject.Predmet.ProtuStrankaListNazivFormated>
    <izvorni_sadrzaj>
      <item>UDRUGA KREATIVA NOVA</item>
    </izvorni_sadrzaj>
    <derivirana_varijabla naziv="DomainObject.Predmet.ProtuStrankaListNazivFormated_1">
      <item>UDRUGA KREATIVA NOVA</item>
    </derivirana_varijabla>
  </DomainObject.Predmet.ProtuStrankaListNazivFormated>
  <DomainObject.Predmet.ProtuStrankaListNazivFormatedOIB>
    <izvorni_sadrzaj>
      <item>UDRUGA KREATIVA NOVA, OIB 53887542230</item>
    </izvorni_sadrzaj>
    <derivirana_varijabla naziv="DomainObject.Predmet.ProtuStrankaListNazivFormatedOIB_1">
      <item>UDRUGA KREATIVA NOVA, OIB 53887542230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KREATIVA NOVA</izvorni_sadrzaj>
    <derivirana_varijabla naziv="DomainObject.Predmet.ProtustrankaIDrugi_1">UDRUGA KREATIVA NOVA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KREATIVA NOVA, OIB 53887542230, Siget 21 E, 10000 Zagreb</izvorni_sadrzaj>
    <derivirana_varijabla naziv="DomainObject.Predmet.ProtustrankaIDrugiAdressOIB_1">UDRUGA KREATIVA NOVA, OIB 53887542230, Siget 21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KREATIVA NOVA</item>
    </izvorni_sadrzaj>
    <derivirana_varijabla naziv="DomainObject.Predmet.SudioniciListNaziv_1">
      <item>FINA Regionalni centar Zagreb</item>
      <item>UDRUGA KREATIVA NOVA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KREATIVA NOVA, OIB 53887542230, Siget 21 E,10000 Zagreb</item>
    </izvorni_sadrzaj>
    <derivirana_varijabla naziv="DomainObject.Predmet.SudioniciListAdressOIB_1">
      <item>FINA Regionalni centar Zagreb, OIB 85821130368, Trg svibanjskih žrtava 1995. 1,10000 Zagreb</item>
      <item>UDRUGA KREATIVA NOVA, OIB 53887542230, Siget 21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53887542230</item>
    </izvorni_sadrzaj>
    <derivirana_varijabla naziv="DomainObject.Predmet.SudioniciListNazivOIB_1">
      <item>, OIB 85821130368</item>
      <item>, OIB 53887542230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1335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2016-06-24T12:20:00Z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2016-07-21T07:02:00Z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