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5b57" w14:paraId="0195b57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C32A27">
        <w:t>464/</w:t>
      </w:r>
      <w:r>
        <w:t>1</w:t>
      </w:r>
      <w:r w:rsidR="00C32A27">
        <w:t>3</w:t>
      </w:r>
      <w:r>
        <w:t>-</w:t>
      </w:r>
      <w:r w:rsidR="005916A9">
        <w:t>15</w:t>
      </w:r>
      <w:r w:rsidR="006401F7">
        <w:t>8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5916A9" w:rsidP="005916A9" w:rsidR="005916A9">
      <w:pPr>
        <w:ind w:firstLine="720"/>
        <w:jc w:val="both"/>
      </w:pPr>
      <w:r w:rsidRPr="00373FD3">
        <w:t xml:space="preserve">Trgovački sud u Osijeku, po sucu mr. sc. Tihomiru Kovačeviću, kao stečajnom sucu, </w:t>
      </w:r>
      <w:r w:rsidR="00C32A27">
        <w:t xml:space="preserve">u </w:t>
      </w:r>
      <w:r w:rsidR="00C32A27" w:rsidRPr="00C32A27">
        <w:t>stečajnom postupku nad dužnikom MLADIK d.o.o. za proizvodnju, promet i usluge u stečaju, Vrbanja, Tiganj 11, MBS 030062028, OIB 25829905559</w:t>
      </w:r>
      <w:r w:rsidRPr="000B1DB2">
        <w:t xml:space="preserve">, dana </w:t>
      </w:r>
      <w:r w:rsidR="00C32A27">
        <w:t>30</w:t>
      </w:r>
      <w:r>
        <w:t>.</w:t>
      </w:r>
      <w:r w:rsidRPr="000B1DB2">
        <w:t xml:space="preserve"> </w:t>
      </w:r>
      <w:r>
        <w:t>ožujka</w:t>
      </w:r>
      <w:r w:rsidRPr="000B1DB2">
        <w:t xml:space="preserve"> 201</w:t>
      </w:r>
      <w:r>
        <w:t>7</w:t>
      </w:r>
      <w:r w:rsidRPr="000B1DB2">
        <w:t>.</w:t>
      </w:r>
    </w:p>
    <w:p w:rsidRDefault="00071835" w:rsidP="003A7EC8" w:rsidR="00071835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52008A" w:rsidP="006401F7" w:rsidR="006401F7">
      <w:pPr>
        <w:pStyle w:val="Odlomakpopisa"/>
        <w:numPr>
          <w:ilvl w:val="0"/>
          <w:numId w:val="22"/>
        </w:numPr>
        <w:jc w:val="both"/>
      </w:pPr>
      <w:r>
        <w:t>Kupc</w:t>
      </w:r>
      <w:r w:rsidR="001470E8">
        <w:t>u</w:t>
      </w:r>
      <w:r>
        <w:t xml:space="preserve"> </w:t>
      </w:r>
      <w:r w:rsidR="00C32A27" w:rsidRPr="00C32A27">
        <w:rPr>
          <w:bCs/>
        </w:rPr>
        <w:t>Josipu Lešić vl. trgovačkog obrta "PLANIKA" Zagreb, Ilica 80, OIB 11573249161</w:t>
      </w:r>
      <w:r>
        <w:t>, predaj</w:t>
      </w:r>
      <w:r w:rsidR="00AC5D75">
        <w:t>u</w:t>
      </w:r>
      <w:r>
        <w:t xml:space="preserve"> se u posjed </w:t>
      </w:r>
      <w:r w:rsidR="006401F7">
        <w:t>po</w:t>
      </w:r>
      <w:r>
        <w:t>kretnin</w:t>
      </w:r>
      <w:r w:rsidR="00AC5D75">
        <w:t>e</w:t>
      </w:r>
      <w:r>
        <w:t xml:space="preserve"> </w:t>
      </w:r>
      <w:r w:rsidR="00AC5D75">
        <w:t>i to:</w:t>
      </w:r>
    </w:p>
    <w:p w:rsidRDefault="006401F7" w:rsidP="006401F7" w:rsidR="006401F7" w:rsidRPr="006401F7">
      <w:pPr>
        <w:pStyle w:val="Odlomakpopisa"/>
        <w:ind w:left="1080"/>
        <w:jc w:val="both"/>
        <w:rPr>
          <w:rStyle w:val="Naglaeno"/>
          <w:b w:val="false"/>
          <w:bCs w:val="false"/>
        </w:rPr>
      </w:pPr>
    </w:p>
    <w:p w:rsidRDefault="006401F7" w:rsidP="006401F7" w:rsidR="006401F7" w:rsidRPr="006401F7">
      <w:pPr>
        <w:pStyle w:val="Odlomakpopisa"/>
        <w:numPr>
          <w:ilvl w:val="0"/>
          <w:numId w:val="25"/>
        </w:numPr>
        <w:ind w:hanging="426" w:left="2127"/>
        <w:contextualSpacing/>
        <w:jc w:val="both"/>
        <w:rPr>
          <w:rStyle w:val="Naglaeno"/>
          <w:b w:val="false"/>
        </w:rPr>
      </w:pPr>
      <w:r w:rsidRPr="006401F7">
        <w:rPr>
          <w:rStyle w:val="Naglaeno"/>
          <w:b w:val="false"/>
        </w:rPr>
        <w:t>Linija za proizvodnju parketa SCHROEDER MS-288 (koju čine ulagačica tip MA 994465, predblanjalica tip VH-3 1994164, traka sortirnice tip SV-S 3794140, blanjalice PAKE 70 294244, štucer PAKUE 5 494495 i sortirna traka SB 40 2294315)</w:t>
      </w:r>
    </w:p>
    <w:p w:rsidRDefault="006401F7" w:rsidP="006401F7" w:rsidR="006401F7" w:rsidRPr="006401F7">
      <w:pPr>
        <w:pStyle w:val="Odlomakpopisa"/>
        <w:numPr>
          <w:ilvl w:val="0"/>
          <w:numId w:val="25"/>
        </w:numPr>
        <w:ind w:hanging="426" w:left="2127"/>
        <w:contextualSpacing/>
        <w:jc w:val="both"/>
        <w:rPr>
          <w:rStyle w:val="Naglaeno"/>
          <w:b w:val="false"/>
        </w:rPr>
      </w:pPr>
      <w:r w:rsidRPr="006401F7">
        <w:rPr>
          <w:rStyle w:val="Naglaeno"/>
          <w:b w:val="false"/>
        </w:rPr>
        <w:t>Sušara za sušenje drveta ZUCKERMANN 75 m</w:t>
      </w:r>
      <w:r w:rsidRPr="006401F7">
        <w:rPr>
          <w:rStyle w:val="Naglaeno"/>
          <w:b w:val="false"/>
          <w:vertAlign w:val="superscript"/>
        </w:rPr>
        <w:t>3</w:t>
      </w:r>
      <w:r w:rsidRPr="006401F7">
        <w:rPr>
          <w:rStyle w:val="Naglaeno"/>
          <w:b w:val="false"/>
        </w:rPr>
        <w:t xml:space="preserve"> (3 kom.)</w:t>
      </w:r>
    </w:p>
    <w:p w:rsidRDefault="006401F7" w:rsidP="006401F7" w:rsidR="006401F7" w:rsidRPr="006401F7">
      <w:pPr>
        <w:pStyle w:val="Odlomakpopisa"/>
        <w:numPr>
          <w:ilvl w:val="0"/>
          <w:numId w:val="25"/>
        </w:numPr>
        <w:ind w:hanging="426" w:left="2127"/>
        <w:contextualSpacing/>
        <w:jc w:val="both"/>
        <w:rPr>
          <w:rStyle w:val="Naglaeno"/>
          <w:b w:val="false"/>
        </w:rPr>
      </w:pPr>
      <w:r w:rsidRPr="006401F7">
        <w:rPr>
          <w:rStyle w:val="Naglaeno"/>
          <w:b w:val="false"/>
        </w:rPr>
        <w:t>Stroj za pakiranje parketa GASPER GPT-420</w:t>
      </w:r>
    </w:p>
    <w:p w:rsidRDefault="006401F7" w:rsidP="006401F7" w:rsidR="006401F7" w:rsidRPr="006401F7">
      <w:pPr>
        <w:pStyle w:val="Odlomakpopisa"/>
        <w:numPr>
          <w:ilvl w:val="0"/>
          <w:numId w:val="25"/>
        </w:numPr>
        <w:ind w:hanging="426" w:left="2127"/>
        <w:contextualSpacing/>
        <w:jc w:val="both"/>
        <w:rPr>
          <w:rStyle w:val="Naglaeno"/>
          <w:b w:val="false"/>
        </w:rPr>
      </w:pPr>
      <w:r w:rsidRPr="006401F7">
        <w:rPr>
          <w:rStyle w:val="Naglaeno"/>
          <w:b w:val="false"/>
        </w:rPr>
        <w:t>Komora za sušenje drveta klase MODULAR 300</w:t>
      </w:r>
    </w:p>
    <w:p w:rsidRDefault="006401F7" w:rsidP="006401F7" w:rsidR="006401F7">
      <w:pPr>
        <w:pStyle w:val="Odlomakpopisa"/>
        <w:numPr>
          <w:ilvl w:val="0"/>
          <w:numId w:val="25"/>
        </w:numPr>
        <w:ind w:hanging="426" w:left="2127"/>
        <w:contextualSpacing/>
        <w:jc w:val="both"/>
        <w:rPr>
          <w:rStyle w:val="Naglaeno"/>
          <w:b w:val="false"/>
        </w:rPr>
      </w:pPr>
      <w:r w:rsidRPr="006401F7">
        <w:rPr>
          <w:rStyle w:val="Naglaeno"/>
          <w:b w:val="false"/>
        </w:rPr>
        <w:t>Kotlovnica BERGER ZUCKERMANN SA-950 (koju čine upravljačka jedinica za sušare /4 kom/ i pumpe za sušare /5 kom/)</w:t>
      </w:r>
    </w:p>
    <w:p w:rsidRDefault="006401F7" w:rsidP="006401F7" w:rsidR="00881A85" w:rsidRPr="006401F7">
      <w:pPr>
        <w:pStyle w:val="Odlomakpopisa"/>
        <w:numPr>
          <w:ilvl w:val="0"/>
          <w:numId w:val="25"/>
        </w:numPr>
        <w:ind w:hanging="426" w:left="2127"/>
        <w:contextualSpacing/>
        <w:jc w:val="both"/>
        <w:rPr>
          <w:bCs/>
        </w:rPr>
      </w:pPr>
      <w:r w:rsidRPr="006401F7">
        <w:rPr>
          <w:rStyle w:val="Naglaeno"/>
          <w:b w:val="false"/>
        </w:rPr>
        <w:t>Sustav za usisavanje piljevine u parketariji sa silosima</w:t>
      </w:r>
      <w:r w:rsidR="00881A85" w:rsidRPr="006401F7">
        <w:rPr>
          <w:b/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7C54A4" w:rsidP="00874D71" w:rsidR="0052008A">
      <w:pPr>
        <w:ind w:firstLine="720" w:left="720"/>
        <w:jc w:val="both"/>
      </w:pPr>
      <w:r>
        <w:t xml:space="preserve">    </w:t>
      </w:r>
      <w:r w:rsidR="0052008A">
        <w:t>kao vlasništvo kupca.</w:t>
      </w:r>
    </w:p>
    <w:p w:rsidRDefault="009F1F63" w:rsidP="009F1F63" w:rsidR="009F1F63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DF6509" w:rsidRPr="00DF6509">
        <w:rPr>
          <w:bCs/>
        </w:rPr>
        <w:t xml:space="preserve">385.381,75 </w:t>
      </w:r>
      <w:r w:rsidR="003F44FC">
        <w:rPr>
          <w:bCs/>
        </w:rPr>
        <w:t>kn.</w:t>
      </w:r>
    </w:p>
    <w:p w:rsidRDefault="00834CAD" w:rsidP="003C3419" w:rsidR="00834CAD">
      <w:pPr>
        <w:jc w:val="both"/>
        <w:rPr>
          <w:bCs/>
        </w:rPr>
      </w:pPr>
    </w:p>
    <w:p w:rsidRDefault="009D5308" w:rsidP="003C3419" w:rsidR="009D5308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CB101B">
        <w:t>464</w:t>
      </w:r>
      <w:r w:rsidR="00071835" w:rsidRPr="00071835">
        <w:t>/1</w:t>
      </w:r>
      <w:r w:rsidR="00CB101B">
        <w:t>3</w:t>
      </w:r>
      <w:r w:rsidR="00071835" w:rsidRPr="00071835">
        <w:t>-</w:t>
      </w:r>
      <w:r w:rsidR="009D5308">
        <w:t>1</w:t>
      </w:r>
      <w:r w:rsidR="00CB101B">
        <w:t>4</w:t>
      </w:r>
      <w:r w:rsidR="00DF6509">
        <w:t>7</w:t>
      </w:r>
      <w:r w:rsidR="00071835" w:rsidRPr="00071835">
        <w:t xml:space="preserve"> od </w:t>
      </w:r>
      <w:r w:rsidR="00CB101B">
        <w:t>3</w:t>
      </w:r>
      <w:r w:rsidR="00071835" w:rsidRPr="00071835">
        <w:t>.</w:t>
      </w:r>
      <w:r w:rsidR="009D5308">
        <w:t>02</w:t>
      </w:r>
      <w:r w:rsidR="00071835" w:rsidRPr="00071835">
        <w:t>.201</w:t>
      </w:r>
      <w:r w:rsidR="009D5308">
        <w:t>7</w:t>
      </w:r>
      <w:r w:rsidR="00071835" w:rsidRPr="00071835">
        <w:t>. godine, kojim se dosuđuj</w:t>
      </w:r>
      <w:r w:rsidR="00CB101B">
        <w:t>u</w:t>
      </w:r>
      <w:r w:rsidR="007C719E">
        <w:t xml:space="preserve"> </w:t>
      </w:r>
      <w:r w:rsidR="00DF6509">
        <w:t>po</w:t>
      </w:r>
      <w:r w:rsidR="00071835" w:rsidRPr="00071835">
        <w:t>kretnin</w:t>
      </w:r>
      <w:r w:rsidR="00CB101B">
        <w:t>e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C97D59">
        <w:t>23</w:t>
      </w:r>
      <w:r w:rsidR="00071835" w:rsidRPr="00071835">
        <w:t>.</w:t>
      </w:r>
      <w:r w:rsidR="009D5308">
        <w:t>0</w:t>
      </w:r>
      <w:r w:rsidR="00C97D59">
        <w:t>2</w:t>
      </w:r>
      <w:r w:rsidR="00071835" w:rsidRPr="00071835">
        <w:t>.201</w:t>
      </w:r>
      <w:r w:rsidR="009D5308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 xml:space="preserve">u cijelosti </w:t>
      </w:r>
      <w:r w:rsidR="00C97D59">
        <w:t xml:space="preserve">u iznosu od </w:t>
      </w:r>
      <w:r w:rsidR="00DF6509" w:rsidRPr="00DF6509">
        <w:t xml:space="preserve">385.381,75 </w:t>
      </w:r>
      <w:r w:rsidR="00C97D59">
        <w:t xml:space="preserve">kn </w:t>
      </w:r>
      <w:r w:rsidR="000B5269">
        <w:t>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C97D59">
        <w:rPr>
          <w:bCs/>
        </w:rPr>
        <w:t>u elektroničkoj javnoj dražbi</w:t>
      </w:r>
      <w:r w:rsidR="00944EED">
        <w:rPr>
          <w:bCs/>
        </w:rPr>
        <w:t>, a FINA</w:t>
      </w:r>
      <w:r w:rsidR="00071835" w:rsidRPr="00071835">
        <w:t xml:space="preserve"> </w:t>
      </w:r>
      <w:r w:rsidR="005B2266">
        <w:t xml:space="preserve">predmetni iznos doznačila sudu </w:t>
      </w:r>
      <w:r w:rsidR="0031121A">
        <w:t xml:space="preserve">dana </w:t>
      </w:r>
      <w:r w:rsidR="005B2266">
        <w:t>17. i 28.</w:t>
      </w:r>
      <w:r w:rsidR="0031121A">
        <w:t>0</w:t>
      </w:r>
      <w:r w:rsidR="00A04BDB">
        <w:t>3</w:t>
      </w:r>
      <w:r w:rsidR="0031121A">
        <w:t>.2017.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</w:t>
      </w:r>
      <w:r w:rsidR="00A04BDB" w:rsidRPr="000B5269">
        <w:lastRenderedPageBreak/>
        <w:t xml:space="preserve">Ovršnog zakona i čl. 164. </w:t>
      </w:r>
      <w:r w:rsidR="00A04BDB" w:rsidRPr="00834CAD">
        <w:t>Stečajnog zakona (NN 44/96, 29/99, 129/00, 123/03, 82/06, 116/10, 25/12 i 133/12), a u vezi s čl. 441. Stečajnog zakona (NN 71/15)</w:t>
      </w:r>
      <w:r w:rsidR="00A04BDB" w:rsidRPr="00071835">
        <w:t>.</w:t>
      </w:r>
    </w:p>
    <w:p w:rsidRDefault="00C42E2F" w:rsidP="00E2444C" w:rsidR="00C42E2F">
      <w:pPr>
        <w:jc w:val="both"/>
      </w:pPr>
    </w:p>
    <w:p w:rsidRDefault="002553C3" w:rsidP="008A0C9E" w:rsidR="002553C3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5B2266">
        <w:rPr>
          <w:bCs/>
        </w:rPr>
        <w:t>30</w:t>
      </w:r>
      <w:r w:rsidRPr="004948B8">
        <w:rPr>
          <w:bCs/>
        </w:rPr>
        <w:t xml:space="preserve">. </w:t>
      </w:r>
      <w:r w:rsidR="00A04BDB">
        <w:rPr>
          <w:bCs/>
        </w:rPr>
        <w:t>ožujk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31121A">
        <w:rPr>
          <w:bCs/>
        </w:rPr>
        <w:t>7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8F41BF" w:rsidP="008F41BF" w:rsidR="008F41BF">
      <w:pPr>
        <w:pStyle w:val="Odlomakpopisa"/>
        <w:numPr>
          <w:ilvl w:val="0"/>
          <w:numId w:val="23"/>
        </w:numPr>
        <w:jc w:val="both"/>
      </w:pPr>
      <w:r>
        <w:t>stečajni upravitelj Mirsad Demirović</w:t>
      </w:r>
    </w:p>
    <w:p w:rsidRDefault="008F41BF" w:rsidP="008F41BF" w:rsidR="008F41BF">
      <w:pPr>
        <w:pStyle w:val="Odlomakpopisa"/>
        <w:numPr>
          <w:ilvl w:val="0"/>
          <w:numId w:val="23"/>
        </w:numPr>
        <w:jc w:val="both"/>
      </w:pPr>
      <w:r w:rsidRPr="00076D97">
        <w:t>Josipu Lešić vl. trgovačkog obrta "PLANIKA" Zagreb, Ilica 80</w:t>
      </w:r>
    </w:p>
    <w:p w:rsidRDefault="008F41BF" w:rsidP="008F41BF" w:rsidR="008F41BF">
      <w:pPr>
        <w:pStyle w:val="Odlomakpopisa"/>
        <w:numPr>
          <w:ilvl w:val="0"/>
          <w:numId w:val="23"/>
        </w:numPr>
        <w:jc w:val="both"/>
      </w:pPr>
      <w:r>
        <w:t>ŽDO GUO Vukovar</w:t>
      </w:r>
    </w:p>
    <w:p w:rsidRDefault="008F41BF" w:rsidP="008F41BF" w:rsidR="008F41BF">
      <w:pPr>
        <w:pStyle w:val="Odlomakpopisa"/>
        <w:numPr>
          <w:ilvl w:val="0"/>
          <w:numId w:val="23"/>
        </w:numPr>
        <w:jc w:val="both"/>
      </w:pPr>
      <w:r>
        <w:t>H-ABDUCO d.o.o. Zagreb</w:t>
      </w:r>
    </w:p>
    <w:p w:rsidRDefault="008F41BF" w:rsidP="008F41BF" w:rsidR="008F41BF">
      <w:pPr>
        <w:pStyle w:val="Odlomakpopisa"/>
        <w:numPr>
          <w:ilvl w:val="0"/>
          <w:numId w:val="23"/>
        </w:numPr>
        <w:jc w:val="both"/>
      </w:pPr>
      <w:r>
        <w:t xml:space="preserve">Ministarstvo financija Porezna uprava Vukovar </w:t>
      </w:r>
    </w:p>
    <w:p w:rsidRDefault="008F41BF" w:rsidP="008F41BF" w:rsidR="008F41BF">
      <w:pPr>
        <w:pStyle w:val="Odlomakpopisa"/>
        <w:numPr>
          <w:ilvl w:val="0"/>
          <w:numId w:val="23"/>
        </w:numPr>
        <w:jc w:val="both"/>
      </w:pPr>
      <w:r>
        <w:t>mrežna stranica e-Oglasna ploča sudova</w:t>
      </w:r>
    </w:p>
    <w:p w:rsidRDefault="008A0C9E" w:rsidP="008F41BF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51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C32A27" w:rsidRPr="00C32A27">
      <w:t>14 St-464/13-15</w:t>
    </w:r>
    <w:r w:rsidR="006401F7">
      <w:t>8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B63910"/>
    <w:multiLevelType w:val="hybridMultilevel"/>
    <w:tmpl w:val="C7BE38CE"/>
    <w:lvl w:tplc="DEB6872A" w:ilvl="0">
      <w:start w:val="1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4D4731D"/>
    <w:multiLevelType w:val="hybridMultilevel"/>
    <w:tmpl w:val="B72474D2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D642A91"/>
    <w:multiLevelType w:val="hybridMultilevel"/>
    <w:tmpl w:val="7FAED4A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7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0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1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751503DB"/>
    <w:multiLevelType w:val="hybridMultilevel"/>
    <w:tmpl w:val="FC18C7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3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0"/>
  </w:num>
  <w:num w:numId="4">
    <w:abstractNumId w:val="8"/>
  </w:num>
  <w:num w:numId="5">
    <w:abstractNumId w:val="17"/>
  </w:num>
  <w:num w:numId="6">
    <w:abstractNumId w:val="22"/>
  </w:num>
  <w:num w:numId="7">
    <w:abstractNumId w:val="18"/>
  </w:num>
  <w:num w:numId="8">
    <w:abstractNumId w:val="19"/>
  </w:num>
  <w:num w:numId="9">
    <w:abstractNumId w:val="20"/>
  </w:num>
  <w:num w:numId="10">
    <w:abstractNumId w:val="7"/>
  </w:num>
  <w:num w:numId="11">
    <w:abstractNumId w:val="21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4"/>
  </w:num>
  <w:num w:numId="15">
    <w:abstractNumId w:val="16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2"/>
  </w:num>
  <w:num w:numId="22">
    <w:abstractNumId w:val="11"/>
  </w:num>
  <w:num w:numId="23">
    <w:abstractNumId w:val="15"/>
  </w:num>
  <w:num w:numId="24">
    <w:abstractNumId w:val="4"/>
  </w:num>
  <w:num w:numId="2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71835"/>
    <w:rsid w:val="000726F1"/>
    <w:rsid w:val="000A7A5C"/>
    <w:rsid w:val="000B5269"/>
    <w:rsid w:val="000B6FA4"/>
    <w:rsid w:val="000B7214"/>
    <w:rsid w:val="00135AB0"/>
    <w:rsid w:val="00140B64"/>
    <w:rsid w:val="001470E8"/>
    <w:rsid w:val="00153169"/>
    <w:rsid w:val="0015559C"/>
    <w:rsid w:val="00161DEA"/>
    <w:rsid w:val="001637C9"/>
    <w:rsid w:val="0016477D"/>
    <w:rsid w:val="001664ED"/>
    <w:rsid w:val="00173C78"/>
    <w:rsid w:val="00177F42"/>
    <w:rsid w:val="001806F9"/>
    <w:rsid w:val="001A2E4F"/>
    <w:rsid w:val="001A4D26"/>
    <w:rsid w:val="001B354D"/>
    <w:rsid w:val="001E0D31"/>
    <w:rsid w:val="001E45EE"/>
    <w:rsid w:val="001F0A2A"/>
    <w:rsid w:val="001F26E0"/>
    <w:rsid w:val="00212091"/>
    <w:rsid w:val="0021403D"/>
    <w:rsid w:val="0022794F"/>
    <w:rsid w:val="00251854"/>
    <w:rsid w:val="002519B9"/>
    <w:rsid w:val="002553C3"/>
    <w:rsid w:val="0025773B"/>
    <w:rsid w:val="00285F0B"/>
    <w:rsid w:val="002B3EAF"/>
    <w:rsid w:val="002D68D9"/>
    <w:rsid w:val="003004E2"/>
    <w:rsid w:val="00304D4D"/>
    <w:rsid w:val="0031121A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4C71"/>
    <w:rsid w:val="005252F2"/>
    <w:rsid w:val="005623DC"/>
    <w:rsid w:val="005651FC"/>
    <w:rsid w:val="00565FED"/>
    <w:rsid w:val="00571C38"/>
    <w:rsid w:val="005873C5"/>
    <w:rsid w:val="0059054B"/>
    <w:rsid w:val="005916A9"/>
    <w:rsid w:val="0059696D"/>
    <w:rsid w:val="005B2266"/>
    <w:rsid w:val="005B53EC"/>
    <w:rsid w:val="005C66BD"/>
    <w:rsid w:val="005F1E9A"/>
    <w:rsid w:val="005F2261"/>
    <w:rsid w:val="00625242"/>
    <w:rsid w:val="006300FA"/>
    <w:rsid w:val="0063711C"/>
    <w:rsid w:val="006401F7"/>
    <w:rsid w:val="00664DD1"/>
    <w:rsid w:val="00670BD7"/>
    <w:rsid w:val="00687580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489B"/>
    <w:rsid w:val="007676F8"/>
    <w:rsid w:val="00774EF7"/>
    <w:rsid w:val="007864B2"/>
    <w:rsid w:val="007A3E0E"/>
    <w:rsid w:val="007A3E58"/>
    <w:rsid w:val="007A67C1"/>
    <w:rsid w:val="007B3EF6"/>
    <w:rsid w:val="007C54A4"/>
    <w:rsid w:val="007C719E"/>
    <w:rsid w:val="007C7AD7"/>
    <w:rsid w:val="007E10A2"/>
    <w:rsid w:val="008029F9"/>
    <w:rsid w:val="00831569"/>
    <w:rsid w:val="00832032"/>
    <w:rsid w:val="00833D07"/>
    <w:rsid w:val="00834CAD"/>
    <w:rsid w:val="00845AFC"/>
    <w:rsid w:val="00874D71"/>
    <w:rsid w:val="008752D0"/>
    <w:rsid w:val="00881A85"/>
    <w:rsid w:val="008A0C9E"/>
    <w:rsid w:val="008D033B"/>
    <w:rsid w:val="008D2504"/>
    <w:rsid w:val="008D30F8"/>
    <w:rsid w:val="008F41BF"/>
    <w:rsid w:val="009027FC"/>
    <w:rsid w:val="009039A6"/>
    <w:rsid w:val="00911046"/>
    <w:rsid w:val="0091682C"/>
    <w:rsid w:val="009207B3"/>
    <w:rsid w:val="00921448"/>
    <w:rsid w:val="00926749"/>
    <w:rsid w:val="009337FD"/>
    <w:rsid w:val="00944EED"/>
    <w:rsid w:val="009531A0"/>
    <w:rsid w:val="009D5308"/>
    <w:rsid w:val="009E1755"/>
    <w:rsid w:val="009E4A10"/>
    <w:rsid w:val="009F027D"/>
    <w:rsid w:val="009F1F63"/>
    <w:rsid w:val="00A04BDB"/>
    <w:rsid w:val="00A11F8F"/>
    <w:rsid w:val="00A12FCE"/>
    <w:rsid w:val="00A27732"/>
    <w:rsid w:val="00A31444"/>
    <w:rsid w:val="00A3225A"/>
    <w:rsid w:val="00A63E76"/>
    <w:rsid w:val="00A73999"/>
    <w:rsid w:val="00A80C48"/>
    <w:rsid w:val="00A90482"/>
    <w:rsid w:val="00AA56F8"/>
    <w:rsid w:val="00AB5190"/>
    <w:rsid w:val="00AC15B1"/>
    <w:rsid w:val="00AC5D75"/>
    <w:rsid w:val="00AF564D"/>
    <w:rsid w:val="00B01843"/>
    <w:rsid w:val="00B47BB7"/>
    <w:rsid w:val="00B54A69"/>
    <w:rsid w:val="00B6319C"/>
    <w:rsid w:val="00B73243"/>
    <w:rsid w:val="00B74A9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2A27"/>
    <w:rsid w:val="00C341D0"/>
    <w:rsid w:val="00C40769"/>
    <w:rsid w:val="00C42781"/>
    <w:rsid w:val="00C42E2F"/>
    <w:rsid w:val="00C507C3"/>
    <w:rsid w:val="00C55F49"/>
    <w:rsid w:val="00C74E88"/>
    <w:rsid w:val="00C93B06"/>
    <w:rsid w:val="00C97D59"/>
    <w:rsid w:val="00CB101B"/>
    <w:rsid w:val="00CB5537"/>
    <w:rsid w:val="00CC62F9"/>
    <w:rsid w:val="00CF617D"/>
    <w:rsid w:val="00D2645A"/>
    <w:rsid w:val="00D34E3F"/>
    <w:rsid w:val="00D42C63"/>
    <w:rsid w:val="00D53A3A"/>
    <w:rsid w:val="00D91D72"/>
    <w:rsid w:val="00D9352F"/>
    <w:rsid w:val="00DA14E7"/>
    <w:rsid w:val="00DB678F"/>
    <w:rsid w:val="00DC60EC"/>
    <w:rsid w:val="00DD2EDE"/>
    <w:rsid w:val="00DE29F9"/>
    <w:rsid w:val="00DF6509"/>
    <w:rsid w:val="00E00522"/>
    <w:rsid w:val="00E03A54"/>
    <w:rsid w:val="00E230BC"/>
    <w:rsid w:val="00E2444C"/>
    <w:rsid w:val="00E333AD"/>
    <w:rsid w:val="00E47FC8"/>
    <w:rsid w:val="00E505E3"/>
    <w:rsid w:val="00E50DBC"/>
    <w:rsid w:val="00E603D9"/>
    <w:rsid w:val="00E86819"/>
    <w:rsid w:val="00E94F52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uiPriority w:val="22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AC5D75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1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1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1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1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uiPriority w:val="22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AC5D75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5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1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1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1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1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897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90241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7088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5745795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60098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648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92251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6691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1291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14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2599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2085293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MLADIK d.o.o. za proizvodnju, promet i usluge</izvorni_sadrzaj>
    <derivirana_varijabla naziv="DomainObject.Predmet.ProtustrankaFormated_1">  MLADIK d.o.o. za proizvodnju, promet i usluge</derivirana_varijabla>
  </DomainObject.Predmet.ProtustrankaFormated>
  <DomainObject.Predmet.ProtustrankaFormatedOIB>
    <izvorni_sadrzaj>  MLADIK d.o.o. za proizvodnju, promet i usluge, OIB 25829905559</izvorni_sadrzaj>
    <derivirana_varijabla naziv="DomainObject.Predmet.ProtustrankaFormatedOIB_1">  MLADIK d.o.o. za proizvodnju, promet i usluge, OIB 25829905559</derivirana_varijabla>
  </DomainObject.Predmet.ProtustrankaFormatedOIB>
  <DomainObject.Predmet.ProtustrankaFormatedWithAdress>
    <izvorni_sadrzaj> MLADIK d.o.o. za proizvodnju, promet i usluge, Tiganj 11, Vrbanja</izvorni_sadrzaj>
    <derivirana_varijabla naziv="DomainObject.Predmet.ProtustrankaFormatedWithAdress_1"> MLADIK d.o.o. za proizvodnju, promet i usluge, Tiganj 11, Vrbanja</derivirana_varijabla>
  </DomainObject.Predmet.ProtustrankaFormatedWithAdress>
  <DomainObject.Predmet.ProtustrankaFormatedWithAdressOIB>
    <izvorni_sadrzaj> MLADIK d.o.o. za proizvodnju, promet i usluge, OIB 25829905559, Tiganj 11, Vrbanja</izvorni_sadrzaj>
    <derivirana_varijabla naziv="DomainObject.Predmet.ProtustrankaFormatedWithAdressOIB_1"> MLADIK d.o.o. za proizvodnju, promet i usluge, OIB 25829905559, Tiganj 11, Vrbanja</derivirana_varijabla>
  </DomainObject.Predmet.ProtustrankaFormatedWithAdressOIB>
  <DomainObject.Predmet.ProtustrankaWithAdress>
    <izvorni_sadrzaj>MLADIK d.o.o. za proizvodnju, promet i usluge Tiganj 11, Vrbanja</izvorni_sadrzaj>
    <derivirana_varijabla naziv="DomainObject.Predmet.ProtustrankaWithAdress_1">MLADIK d.o.o. za proizvodnju, promet i usluge Tiganj 11, Vrbanja</derivirana_varijabla>
  </DomainObject.Predmet.ProtustrankaWithAdress>
  <DomainObject.Predmet.ProtustrankaWithAdressOIB>
    <izvorni_sadrzaj>MLADIK d.o.o. za proizvodnju, promet i usluge, OIB 25829905559, Tiganj 11, Vrbanja</izvorni_sadrzaj>
    <derivirana_varijabla naziv="DomainObject.Predmet.ProtustrankaWithAdressOIB_1">MLADIK d.o.o. za proizvodnju, promet i usluge, OIB 25829905559, Tiganj 11, Vrbanja</derivirana_varijabla>
  </DomainObject.Predmet.ProtustrankaWithAdressOIB>
  <DomainObject.Predmet.ProtustrankaNazivFormated>
    <izvorni_sadrzaj>MLADIK d.o.o. za proizvodnju, promet i usluge</izvorni_sadrzaj>
    <derivirana_varijabla naziv="DomainObject.Predmet.ProtustrankaNazivFormated_1">MLADIK d.o.o. za proizvodnju, promet i usluge</derivirana_varijabla>
  </DomainObject.Predmet.ProtustrankaNazivFormated>
  <DomainObject.Predmet.ProtustrankaNazivFormatedOIB>
    <izvorni_sadrzaj>MLADIK d.o.o. za proizvodnju, promet i usluge, OIB 25829905559</izvorni_sadrzaj>
    <derivirana_varijabla naziv="DomainObject.Predmet.ProtustrankaNazivFormatedOIB_1">MLADIK d.o.o. za proizvodnju, promet i usluge, OIB 25829905559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OIB 85821130368, L. Jagera 1-3, 31 000 Osijek</izvorni_sadrzaj>
    <derivirana_varijabla naziv="DomainObject.Predmet.StrankaFormatedWithAdressOIB_1"> FINA OSIJEK, OIB 85821130368,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OIB 85821130368, L. Jagera 1-3,31 000 Osijek</izvorni_sadrzaj>
    <derivirana_varijabla naziv="DomainObject.Predmet.StrankaWithAdressOIB_1">FINA OSIJEK, OIB 85821130368,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OIB 85821130368, L. Jagera 1-3, 31 000 Osijek</item>
    </izvorni_sadrzaj>
    <derivirana_varijabla naziv="DomainObject.Predmet.StrankaListFormatedWithAdressOIB_1">
      <item>FINA OSIJEK, OIB 85821130368,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MLADIK d.o.o. za proizvodnju, promet i usluge</item>
    </izvorni_sadrzaj>
    <derivirana_varijabla naziv="DomainObject.Predmet.ProtuStrankaListFormated_1">
      <item>MLADIK d.o.o. za proizvodnju, promet i usluge</item>
    </derivirana_varijabla>
  </DomainObject.Predmet.ProtuStrankaListFormated>
  <DomainObject.Predmet.ProtuStrankaListFormatedOIB>
    <izvorni_sadrzaj>
      <item>MLADIK d.o.o. za proizvodnju, promet i usluge, OIB 25829905559</item>
    </izvorni_sadrzaj>
    <derivirana_varijabla naziv="DomainObject.Predmet.ProtuStrankaListFormatedOIB_1">
      <item>MLADIK d.o.o. za proizvodnju, promet i usluge, OIB 25829905559</item>
    </derivirana_varijabla>
  </DomainObject.Predmet.ProtuStrankaListFormatedOIB>
  <DomainObject.Predmet.ProtuStrankaListFormatedWithAdress>
    <izvorni_sadrzaj>
      <item>MLADIK d.o.o. za proizvodnju, promet i usluge, Tiganj 11, Vrbanja</item>
    </izvorni_sadrzaj>
    <derivirana_varijabla naziv="DomainObject.Predmet.ProtuStrankaListFormatedWithAdress_1">
      <item>MLADIK d.o.o. za proizvodnju, promet i usluge, Tiganj 11, Vrbanja</item>
    </derivirana_varijabla>
  </DomainObject.Predmet.ProtuStrankaListFormatedWithAdress>
  <DomainObject.Predmet.ProtuStrankaListFormatedWithAdressOIB>
    <izvorni_sadrzaj>
      <item>MLADIK d.o.o. za proizvodnju, promet i usluge, OIB 25829905559, Tiganj 11, Vrbanja</item>
    </izvorni_sadrzaj>
    <derivirana_varijabla naziv="DomainObject.Predmet.ProtuStrankaListFormatedWithAdressOIB_1">
      <item>MLADIK d.o.o. za proizvodnju, promet i usluge, OIB 25829905559, Tiganj 11, Vrbanja</item>
    </derivirana_varijabla>
  </DomainObject.Predmet.ProtuStrankaListFormatedWithAdressOIB>
  <DomainObject.Predmet.ProtuStrankaListNazivFormated>
    <izvorni_sadrzaj>
      <item>MLADIK d.o.o. za proizvodnju, promet i usluge</item>
    </izvorni_sadrzaj>
    <derivirana_varijabla naziv="DomainObject.Predmet.ProtuStrankaListNazivFormated_1">
      <item>MLADIK d.o.o. za proizvodnju, promet i usluge</item>
    </derivirana_varijabla>
  </DomainObject.Predmet.ProtuStrankaListNazivFormated>
  <DomainObject.Predmet.ProtuStrankaListNazivFormatedOIB>
    <izvorni_sadrzaj>
      <item>MLADIK d.o.o. za proizvodnju, promet i usluge, OIB 25829905559</item>
    </izvorni_sadrzaj>
    <derivirana_varijabla naziv="DomainObject.Predmet.ProtuStrankaListNazivFormatedOIB_1">
      <item>MLADIK d.o.o. za proizvodnju, promet i usluge, OIB 25829905559</item>
    </derivirana_varijabla>
  </DomainObject.Predmet.ProtuStrankaListNazivFormatedOIB>
  <DomainObject.Predmet.OstaliList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izvorni_sadrzaj>
    <derivirana_varijabla naziv="DomainObject.Predmet.OstaliList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derivirana_varijabla>
  </DomainObject.Predmet.OstaliListFormated>
  <DomainObject.Predmet.OstaliList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izvorni_sadrzaj>
    <derivirana_varijabla naziv="DomainObject.Predmet.OstaliList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derivirana_varijabla>
  </DomainObject.Predmet.OstaliListFormatedOIB>
  <DomainObject.Predmet.OstaliListFormatedWithAdress>
    <izvorni_sadrzaj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</izvorni_sadrzaj>
    <derivirana_varijabla naziv="DomainObject.Predmet.OstaliListFormatedWithAdress_1">
      <item>Stjepan Bošnjak, 32254 Vrbanja</item>
      <item>Mirsad Demirović, 32260 Gunja</item>
      <item>ŽDO GUO VUKOVAR</item>
      <item>RH, MF, POREZNA UPRAVA VUKOVAR, 32000 Vukovar</item>
      <item>Hypo alpe-adria-bank d.d. Zagreb</item>
      <item>ELEKTRA VINKOVCI, 32100 Vinkovci</item>
      <item>H-ABDUCO d.o.o. Zagreb, Slavonska avenija 6a, 10000 Zagreb</item>
    </derivirana_varijabla>
  </DomainObject.Predmet.OstaliListFormatedWithAdress>
  <DomainObject.Predmet.OstaliListFormatedWithAdressOIB>
    <izvorni_sadrzaj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</izvorni_sadrzaj>
    <derivirana_varijabla naziv="DomainObject.Predmet.OstaliListFormatedWithAdressOIB_1"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 10000 Zagreb</item>
    </derivirana_varijabla>
  </DomainObject.Predmet.OstaliListFormatedWithAdressOIB>
  <DomainObject.Predmet.OstaliListNazivFormated>
    <izvorni_sadrzaj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izvorni_sadrzaj>
    <derivirana_varijabla naziv="DomainObject.Predmet.OstaliListNazivFormated_1"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derivirana_varijabla>
  </DomainObject.Predmet.OstaliListNazivFormated>
  <DomainObject.Predmet.OstaliListNazivFormatedOIB>
    <izvorni_sadrzaj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izvorni_sadrzaj>
    <derivirana_varijabla naziv="DomainObject.Predmet.OstaliListNazivFormatedOIB_1">
      <item>Stjepan Bošnjak</item>
      <item>Mirsad Demirović, OIB 18540805456</item>
      <item>ŽDO GUO VUKOVAR</item>
      <item>RH, MF, POREZNA UPRAVA VUKOVAR</item>
      <item>Hypo alpe-adria-bank d.d. Zagreb, OIB 14036333877</item>
      <item>ELEKTRA VINKOVCI</item>
      <item>H-ABDUCO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MLADIK d.o.o. za proizvodnju, promet i usluge</izvorni_sadrzaj>
    <derivirana_varijabla naziv="DomainObject.Predmet.ProtustrankaIDrugi_1">MLADIK d.o.o. za proizvodnju, promet i usluge</derivirana_varijabla>
  </DomainObject.Predmet.ProtustrankaIDrugi>
  <DomainObject.Predmet.StrankaIDrugiAdressOIB>
    <izvorni_sadrzaj>FINA OSIJEK, OIB 85821130368, L. Jagera 1-3, 31 000 Osijek</izvorni_sadrzaj>
    <derivirana_varijabla naziv="DomainObject.Predmet.StrankaIDrugiAdressOIB_1">FINA OSIJEK, OIB 85821130368, L. Jagera 1-3, 31 000 Osijek</derivirana_varijabla>
  </DomainObject.Predmet.StrankaIDrugiAdressOIB>
  <DomainObject.Predmet.ProtustrankaIDrugiAdressOIB>
    <izvorni_sadrzaj>MLADIK d.o.o. za proizvodnju, promet i usluge, OIB 25829905559, Tiganj 11, Vrbanja</izvorni_sadrzaj>
    <derivirana_varijabla naziv="DomainObject.Predmet.ProtustrankaIDrugiAdressOIB_1">MLADIK d.o.o. za proizvodnju, promet i usluge, OIB 25829905559, Tiganj 11,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izvorni_sadrzaj>
    <derivirana_varijabla naziv="DomainObject.Predmet.SudioniciListNaziv_1">
      <item>FINA OSIJEK</item>
      <item>MLADIK d.o.o. za proizvodnju, promet i usluge</item>
      <item>Stjepan Bošnjak</item>
      <item>Mirsad Demirović</item>
      <item>ŽDO GUO VUKOVAR</item>
      <item>RH, MF, POREZNA UPRAVA VUKOVAR</item>
      <item>Hypo alpe-adria-bank d.d. Zagreb</item>
      <item>ELEKTRA VINKOVCI</item>
      <item>H-ABDUCO d.o.o. Zagreb</item>
    </derivirana_varijabla>
  </DomainObject.Predmet.SudioniciListNaziv>
  <DomainObject.Predmet.SudioniciListAdressOIB>
    <izvorni_sadrzaj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</izvorni_sadrzaj>
    <derivirana_varijabla naziv="DomainObject.Predmet.SudioniciListAdressOIB_1">
      <item>FINA OSIJEK, OIB 85821130368, L. Jagera 1-3,31 000 Osijek</item>
      <item>MLADIK d.o.o. za proizvodnju, promet i usluge, OIB 25829905559, Tiganj 11,Vrbanja</item>
      <item>Stjepan Bošnjak, 32254 Vrbanja</item>
      <item>Mirsad Demirović, OIB 18540805456, 32260 Gunja</item>
      <item>ŽDO GUO VUKOVAR</item>
      <item>RH, MF, POREZNA UPRAVA VUKOVAR, 32000 Vukovar</item>
      <item>Hypo alpe-adria-bank d.d. Zagreb, OIB 14036333877</item>
      <item>ELEKTRA VINKOVCI, 32100 Vinkovci</item>
      <item>H-ABDUCO d.o.o. Zagreb,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</izvorni_sadrzaj>
    <derivirana_varijabla naziv="DomainObject.Predmet.SudioniciListNazivOIB_1">
      <item>, OIB 85821130368</item>
      <item>, OIB 25829905559</item>
      <item>, OIB null</item>
      <item>, OIB 18540805456</item>
      <item>, OIB null</item>
      <item>, OIB null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4FBF5E-32E8-492C-A26F-019EF96C2B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1714</properties:Characters>
  <properties:Lines>60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2017-03-30T12:12:00Z</dcterms:created>
  <dc:creator>jbekavac</dc:creator>
  <cp:lastModifiedBy>Elizabeta Đeke</cp:lastModifiedBy>
  <cp:lastPrinted>2017-03-30T11:59:00Z</cp:lastPrinted>
  <dcterms:modified xmlns:xsi="http://www.w3.org/2001/XMLSchema-instance" xsi:type="dcterms:W3CDTF">2017-03-31T05:41:00Z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