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3365" w14:paraId="b2f3365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5C1B21">
        <w:rPr>
          <w:rFonts w:hAnsi="Times New Roman" w:ascii="Times New Roman"/>
          <w:szCs w:val="24"/>
          <w:lang w:val="hr-HR"/>
        </w:rPr>
        <w:t>OBVIUS d.o.o. za savjetovanje, promidžbu i izdavaštvo, Zagreb, Bilogorska 2, OIB 88685426366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054754">
        <w:rPr>
          <w:rFonts w:hAnsi="Times New Roman" w:ascii="Times New Roman"/>
          <w:szCs w:val="24"/>
          <w:lang w:val="hr-HR"/>
        </w:rPr>
        <w:t>27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5C1B21">
        <w:rPr>
          <w:rFonts w:hAnsi="Times New Roman" w:ascii="Times New Roman"/>
          <w:szCs w:val="24"/>
        </w:rPr>
        <w:t>OBVIUS d.o.o. za savjetovanje, promidžbu i izdavaštvo, Zagreb, Bilogorska 2, OIB 88685426366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054754">
        <w:rPr>
          <w:rFonts w:hAnsi="Times New Roman" w:ascii="Times New Roman"/>
          <w:szCs w:val="24"/>
        </w:rPr>
        <w:t>27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5C1B21">
        <w:rPr>
          <w:rFonts w:hAnsi="Times New Roman" w:ascii="Times New Roman"/>
          <w:szCs w:val="24"/>
        </w:rPr>
        <w:t>10,0</w:t>
      </w:r>
      <w:r w:rsidR="008D2428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054754" w:rsidR="00054754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5C1B21">
        <w:rPr>
          <w:rFonts w:hAnsi="Times New Roman" w:ascii="Times New Roman"/>
          <w:szCs w:val="24"/>
        </w:rPr>
        <w:t>SINIŠA RAJNOVIĆ, Virovitica, Milanovac, Sv. Trojstva 87, OIB 86217384445</w:t>
      </w:r>
      <w:r w:rsidR="007535F2">
        <w:rPr>
          <w:rFonts w:hAnsi="Times New Roman" w:ascii="Times New Roman"/>
          <w:szCs w:val="24"/>
        </w:rPr>
        <w:t>.</w:t>
      </w:r>
    </w:p>
    <w:p w:rsidRDefault="00BB4D1F" w:rsidP="00054754" w:rsidR="00BB4D1F" w:rsidRPr="009B4A14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5C1B21">
        <w:rPr>
          <w:rFonts w:hAnsi="Times New Roman" w:ascii="Times New Roman"/>
          <w:szCs w:val="24"/>
        </w:rPr>
        <w:t>OBVIUS d.o.o. za savjetovanje, promidžbu i izdavaštvo, Zagreb, Bilogorska 2, OIB 88685426366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8D2428">
        <w:rPr>
          <w:rFonts w:hAnsi="Times New Roman" w:ascii="Times New Roman"/>
          <w:lang w:val="hr-HR"/>
        </w:rPr>
        <w:t>20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8D2428">
        <w:rPr>
          <w:rFonts w:hAnsi="Times New Roman" w:ascii="Times New Roman"/>
          <w:lang w:val="hr-HR"/>
        </w:rPr>
        <w:t>20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8D2428">
        <w:rPr>
          <w:rFonts w:hAnsi="Times New Roman" w:ascii="Times New Roman"/>
          <w:lang w:val="hr-HR"/>
        </w:rPr>
        <w:t>20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054754">
        <w:rPr>
          <w:rFonts w:hAnsi="Times New Roman" w:ascii="Times New Roman"/>
          <w:lang w:val="hr-HR"/>
        </w:rPr>
        <w:t>27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004A18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04A18" w:rsidP="00324504" w:rsidR="00004A1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04A18" w:rsidP="00324504" w:rsidR="00004A1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04A18" w:rsidR="00004A18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004A18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004A1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4A1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004A18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4A18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004A18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004A18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004A18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4A18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004A18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C1B21" w:rsidRPr="00004A18">
        <w:rPr>
          <w:rFonts w:hAnsi="Times New Roman" w:ascii="Times New Roman"/>
          <w:color w:val="FFFFFF"/>
          <w:szCs w:val="24"/>
        </w:rPr>
        <w:t>SINIŠA RAJNOVIĆ</w:t>
      </w:r>
    </w:p>
    <w:p w:rsidRDefault="00532B71" w:rsidP="008D2428" w:rsidR="008D2428" w:rsidRPr="00004A18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4A18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004A18">
        <w:rPr>
          <w:rFonts w:hAnsi="Times New Roman" w:ascii="Times New Roman"/>
          <w:color w:val="FFFFFF"/>
          <w:szCs w:val="24"/>
          <w:lang w:val="hr-HR"/>
        </w:rPr>
        <w:t>u</w:t>
      </w:r>
      <w:r w:rsidR="00054754" w:rsidRPr="00004A18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C1B21" w:rsidRPr="00004A18">
        <w:rPr>
          <w:rFonts w:hAnsi="Times New Roman" w:ascii="Times New Roman"/>
          <w:color w:val="FFFFFF"/>
          <w:szCs w:val="24"/>
          <w:lang w:val="hr-HR"/>
        </w:rPr>
        <w:t>OBVIUS d.o.o. za savjetovanje, promidžbu i izdavaštvo, Zagreb, Bilogorska 2,</w:t>
      </w:r>
    </w:p>
    <w:p w:rsidRDefault="0017136E" w:rsidP="008D2428" w:rsidR="008D2428" w:rsidRPr="00004A18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4A18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5C1B21" w:rsidRPr="00004A18">
        <w:rPr>
          <w:rFonts w:hAnsi="Times New Roman" w:ascii="Times New Roman"/>
          <w:color w:val="FFFFFF"/>
          <w:szCs w:val="24"/>
          <w:lang w:val="hr-HR"/>
        </w:rPr>
        <w:t>Robert Slavečki, Samobor, Pušine 12</w:t>
      </w:r>
    </w:p>
    <w:p w:rsidRDefault="007535F2" w:rsidP="008D2428" w:rsidR="007535F2" w:rsidRPr="00004A18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4A18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5C1B21" w:rsidRPr="00004A18">
        <w:rPr>
          <w:rFonts w:hAnsi="Times New Roman" w:ascii="Times New Roman"/>
          <w:color w:val="FFFFFF"/>
          <w:szCs w:val="24"/>
          <w:lang w:val="hr-HR"/>
        </w:rPr>
        <w:t>Mirjana Slavečki, Samobor, Pušine 12</w:t>
      </w:r>
    </w:p>
    <w:p w:rsidRDefault="007062FE" w:rsidP="007062FE" w:rsidR="00867F16" w:rsidRPr="00004A18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4A18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004A18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004A18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004A18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4A18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004A18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4A18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004A18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04A18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004A18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004A18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004A18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004A18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004A18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4A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5C1B21">
      <w:rPr>
        <w:rFonts w:hAnsi="Times New Roman" w:ascii="Times New Roman"/>
        <w:lang w:val="hr-HR"/>
      </w:rPr>
      <w:t>8990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5C1B21">
      <w:rPr>
        <w:rFonts w:hAnsi="Times New Roman" w:ascii="Times New Roman"/>
        <w:lang w:val="hr-HR"/>
      </w:rPr>
      <w:t>8990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A18"/>
    <w:rsid w:val="00054754"/>
    <w:rsid w:val="000B609B"/>
    <w:rsid w:val="000C47B3"/>
    <w:rsid w:val="00112B50"/>
    <w:rsid w:val="00162C96"/>
    <w:rsid w:val="0017136E"/>
    <w:rsid w:val="00182088"/>
    <w:rsid w:val="00324EB2"/>
    <w:rsid w:val="00325928"/>
    <w:rsid w:val="0042162E"/>
    <w:rsid w:val="00473070"/>
    <w:rsid w:val="00532B71"/>
    <w:rsid w:val="00534010"/>
    <w:rsid w:val="00575FDC"/>
    <w:rsid w:val="005940E9"/>
    <w:rsid w:val="005A1648"/>
    <w:rsid w:val="005C1B21"/>
    <w:rsid w:val="006356C5"/>
    <w:rsid w:val="006F1A6D"/>
    <w:rsid w:val="007062FE"/>
    <w:rsid w:val="00730EAB"/>
    <w:rsid w:val="007535F2"/>
    <w:rsid w:val="007A29F9"/>
    <w:rsid w:val="007E390B"/>
    <w:rsid w:val="00840E3D"/>
    <w:rsid w:val="00855061"/>
    <w:rsid w:val="00867F16"/>
    <w:rsid w:val="008D2428"/>
    <w:rsid w:val="008E34D7"/>
    <w:rsid w:val="008F6C33"/>
    <w:rsid w:val="00997BA9"/>
    <w:rsid w:val="009B4A14"/>
    <w:rsid w:val="009F1F7C"/>
    <w:rsid w:val="009F5765"/>
    <w:rsid w:val="00A37A21"/>
    <w:rsid w:val="00A861BB"/>
    <w:rsid w:val="00A95334"/>
    <w:rsid w:val="00AB7883"/>
    <w:rsid w:val="00AF40B4"/>
    <w:rsid w:val="00B03169"/>
    <w:rsid w:val="00B05925"/>
    <w:rsid w:val="00B2463B"/>
    <w:rsid w:val="00B53996"/>
    <w:rsid w:val="00BB4D1F"/>
    <w:rsid w:val="00C57CAF"/>
    <w:rsid w:val="00CF2939"/>
    <w:rsid w:val="00D44D4F"/>
    <w:rsid w:val="00D60740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4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A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A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A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A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4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A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A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A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A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8990</izvorni_sadrzaj>
    <derivirana_varijabla naziv="DomainObject.Predmet.Broj_1">8990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St-8990/2015</izvorni_sadrzaj>
    <derivirana_varijabla naziv="DomainObject.Predmet.OznakaBroj_1">St-8990/2015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OBVIUS d.o.o. za savjetovanje, promidžbu i izdavaštvo zastupanog po punomoćniku Robert Slavečki; Mirjana Slavečki</izvorni_sadrzaj>
    <derivirana_varijabla naziv="DomainObject.Predmet.ProtustrankaFormated_1">  OBVIUS d.o.o. za savjetovanje, promidžbu i izdavaštvo zastupanog po punomoćniku Robert Slavečki; Mirjana Slavečki</derivirana_varijabla>
  </DomainObject.Predmet.ProtustrankaFormated>
  <DomainObject.Predmet.ProtustrankaFormatedOIB>
    <izvorni_sadrzaj>  OBVIUS d.o.o. za savjetovanje, promidžbu i izdavaštvo, OIB 88685426366 zastupanog po punomoćniku Robert Slavečki; Mirjana Slavečki</izvorni_sadrzaj>
    <derivirana_varijabla naziv="DomainObject.Predmet.ProtustrankaFormatedOIB_1">  OBVIUS d.o.o. za savjetovanje, promidžbu i izdavaštvo, OIB 88685426366 zastupanog po punomoćniku Robert Slavečki; Mirjana Slavečki</derivirana_varijabla>
  </DomainObject.Predmet.ProtustrankaFormatedOIB>
  <DomainObject.Predmet.ProtustrankaFormatedWithAdress>
    <izvorni_sadrzaj> OBVIUS d.o.o. za savjetovanje, promidžbu i izdavaštvo, Bilogorska 2, 10000 Zagreb zastupanog po punomoćniku Robert Slavečki; Mirjana Slavečki</izvorni_sadrzaj>
    <derivirana_varijabla naziv="DomainObject.Predmet.ProtustrankaFormatedWithAdress_1"> OBVIUS d.o.o. za savjetovanje, promidžbu i izdavaštvo, Bilogorska 2, 10000 Zagreb zastupanog po punomoćniku Robert Slavečki; Mirjana Slavečki</derivirana_varijabla>
  </DomainObject.Predmet.ProtustrankaFormatedWithAdress>
  <DomainObject.Predmet.ProtustrankaFormatedWithAdressOIB>
    <izvorni_sadrzaj> OBVIUS d.o.o. za savjetovanje, promidžbu i izdavaštvo, OIB 88685426366, Bilogorska 2, 10000 Zagreb zastupanog po punomoćniku Robert Slavečki; Mirjana Slavečki</izvorni_sadrzaj>
    <derivirana_varijabla naziv="DomainObject.Predmet.ProtustrankaFormatedWithAdressOIB_1"> OBVIUS d.o.o. za savjetovanje, promidžbu i izdavaštvo, OIB 88685426366, Bilogorska 2, 10000 Zagreb zastupanog po punomoćniku Robert Slavečki; Mirjana Slavečki</derivirana_varijabla>
  </DomainObject.Predmet.ProtustrankaFormatedWithAdressOIB>
  <DomainObject.Predmet.ProtustrankaWithAdress>
    <izvorni_sadrzaj>OBVIUS d.o.o. za savjetovanje, promidžbu i izdavaštvo Bilogorska 2, 10000 Zagreb</izvorni_sadrzaj>
    <derivirana_varijabla naziv="DomainObject.Predmet.ProtustrankaWithAdress_1">OBVIUS d.o.o. za savjetovanje, promidžbu i izdavaštvo Bilogorska 2, 10000 Zagreb</derivirana_varijabla>
  </DomainObject.Predmet.ProtustrankaWithAdress>
  <DomainObject.Predmet.ProtustrankaWithAdressOIB>
    <izvorni_sadrzaj>OBVIUS d.o.o. za savjetovanje, promidžbu i izdavaštvo, OIB 88685426366, Bilogorska 2, 10000 Zagreb</izvorni_sadrzaj>
    <derivirana_varijabla naziv="DomainObject.Predmet.ProtustrankaWithAdressOIB_1">OBVIUS d.o.o. za savjetovanje, promidžbu i izdavaštvo, OIB 88685426366, Bilogorska 2, 10000 Zagreb</derivirana_varijabla>
  </DomainObject.Predmet.ProtustrankaWithAdressOIB>
  <DomainObject.Predmet.ProtustrankaNazivFormated>
    <izvorni_sadrzaj>OBVIUS d.o.o. za savjetovanje, promidžbu i izdavaštvo</izvorni_sadrzaj>
    <derivirana_varijabla naziv="DomainObject.Predmet.ProtustrankaNazivFormated_1">OBVIUS d.o.o. za savjetovanje, promidžbu i izdavaštvo</derivirana_varijabla>
  </DomainObject.Predmet.ProtustrankaNazivFormated>
  <DomainObject.Predmet.ProtustrankaNazivFormatedOIB>
    <izvorni_sadrzaj>OBVIUS d.o.o. za savjetovanje, promidžbu i izdavaštvo, OIB 88685426366</izvorni_sadrzaj>
    <derivirana_varijabla naziv="DomainObject.Predmet.ProtustrankaNazivFormatedOIB_1">OBVIUS d.o.o. za savjetovanje, promidžbu i izdavaštvo, OIB 88685426366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OBVIUS d.o.o. za savjetovanje, promidžbu i izdavaštvo zastupanog po punomoćniku Robert Slavečki; Mirjana Slavečki</item>
    </izvorni_sadrzaj>
    <derivirana_varijabla naziv="DomainObject.Predmet.ProtuStrankaListFormated_1">
      <item>OBVIUS d.o.o. za savjetovanje, promidžbu i izdavaštvo zastupanog po punomoćniku Robert Slavečki; Mirjana Slavečki</item>
    </derivirana_varijabla>
  </DomainObject.Predmet.ProtuStrankaListFormated>
  <DomainObject.Predmet.ProtuStrankaListFormatedOIB>
    <izvorni_sadrzaj>
      <item>OBVIUS d.o.o. za savjetovanje, promidžbu i izdavaštvo, OIB 88685426366 zastupanog po punomoćniku Robert Slavečki; Mirjana Slavečki</item>
    </izvorni_sadrzaj>
    <derivirana_varijabla naziv="DomainObject.Predmet.ProtuStrankaListFormatedOIB_1">
      <item>OBVIUS d.o.o. za savjetovanje, promidžbu i izdavaštvo, OIB 88685426366 zastupanog po punomoćniku Robert Slavečki; Mirjana Slavečki</item>
    </derivirana_varijabla>
  </DomainObject.Predmet.ProtuStrankaListFormatedOIB>
  <DomainObject.Predmet.ProtuStrankaListFormatedWithAdress>
    <izvorni_sadrzaj>
      <item>OBVIUS d.o.o. za savjetovanje, promidžbu i izdavaštvo, Bilogorska 2, 10000 Zagreb zastupanog po punomoćniku Robert Slavečki; Mirjana Slavečki</item>
    </izvorni_sadrzaj>
    <derivirana_varijabla naziv="DomainObject.Predmet.ProtuStrankaListFormatedWithAdress_1">
      <item>OBVIUS d.o.o. za savjetovanje, promidžbu i izdavaštvo, Bilogorska 2, 10000 Zagreb zastupanog po punomoćniku Robert Slavečki; Mirjana Slavečki</item>
    </derivirana_varijabla>
  </DomainObject.Predmet.ProtuStrankaListFormatedWithAdress>
  <DomainObject.Predmet.ProtuStrankaListFormatedWithAdressOIB>
    <izvorni_sadrzaj>
      <item>OBVIUS d.o.o. za savjetovanje, promidžbu i izdavaštvo, OIB 88685426366, Bilogorska 2, 10000 Zagreb zastupanog po punomoćniku Robert Slavečki; Mirjana Slavečki</item>
    </izvorni_sadrzaj>
    <derivirana_varijabla naziv="DomainObject.Predmet.ProtuStrankaListFormatedWithAdressOIB_1">
      <item>OBVIUS d.o.o. za savjetovanje, promidžbu i izdavaštvo, OIB 88685426366, Bilogorska 2, 10000 Zagreb zastupanog po punomoćniku Robert Slavečki; Mirjana Slavečki</item>
    </derivirana_varijabla>
  </DomainObject.Predmet.ProtuStrankaListFormatedWithAdressOIB>
  <DomainObject.Predmet.ProtuStrankaListNazivFormated>
    <izvorni_sadrzaj>
      <item>OBVIUS d.o.o. za savjetovanje, promidžbu i izdavaštvo</item>
    </izvorni_sadrzaj>
    <derivirana_varijabla naziv="DomainObject.Predmet.ProtuStrankaListNazivFormated_1">
      <item>OBVIUS d.o.o. za savjetovanje, promidžbu i izdavaštvo</item>
    </derivirana_varijabla>
  </DomainObject.Predmet.ProtuStrankaListNazivFormated>
  <DomainObject.Predmet.ProtuStrankaListNazivFormatedOIB>
    <izvorni_sadrzaj>
      <item>OBVIUS d.o.o. za savjetovanje, promidžbu i izdavaštvo, OIB 88685426366</item>
    </izvorni_sadrzaj>
    <derivirana_varijabla naziv="DomainObject.Predmet.ProtuStrankaListNazivFormatedOIB_1">
      <item>OBVIUS d.o.o. za savjetovanje, promidžbu i izdavaštvo, OIB 88685426366</item>
    </derivirana_varijabla>
  </DomainObject.Predmet.ProtuStrankaListNazivFormatedOIB>
  <DomainObject.Predmet.OstaliListFormated>
    <izvorni_sadrzaj>
      <item>Robert Slavečki punomoćnik sudionika u postupku OBVIUS d.o.o. za savjetovanje, promidžbu i izdavaštvo</item>
      <item>Mirjana Slavečki punomoćnik sudionika u postupku OBVIUS d.o.o. za savjetovanje, promidžbu i izdavaštvo</item>
    </izvorni_sadrzaj>
    <derivirana_varijabla naziv="DomainObject.Predmet.OstaliListFormated_1">
      <item>Robert Slavečki punomoćnik sudionika u postupku OBVIUS d.o.o. za savjetovanje, promidžbu i izdavaštvo</item>
      <item>Mirjana Slavečki punomoćnik sudionika u postupku OBVIUS d.o.o. za savjetovanje, promidžbu i izdavaštvo</item>
    </derivirana_varijabla>
  </DomainObject.Predmet.OstaliListFormated>
  <DomainObject.Predmet.OstaliListFormatedOIB>
    <izvorni_sadrzaj>
      <item>Robert Slavečki, OIB 40438028767 punomoćnik sudionika u postupku OBVIUS d.o.o. za savjetovanje, promidžbu i izdavaštvo</item>
      <item>Mirjana Slavečki, OIB 35622101668 punomoćnik sudionika u postupku OBVIUS d.o.o. za savjetovanje, promidžbu i izdavaštvo</item>
    </izvorni_sadrzaj>
    <derivirana_varijabla naziv="DomainObject.Predmet.OstaliListFormatedOIB_1">
      <item>Robert Slavečki, OIB 40438028767 punomoćnik sudionika u postupku OBVIUS d.o.o. za savjetovanje, promidžbu i izdavaštvo</item>
      <item>Mirjana Slavečki, OIB 35622101668 punomoćnik sudionika u postupku OBVIUS d.o.o. za savjetovanje, promidžbu i izdavaštvo</item>
    </derivirana_varijabla>
  </DomainObject.Predmet.OstaliListFormatedOIB>
  <DomainObject.Predmet.OstaliListFormatedWithAdress>
    <izvorni_sadrzaj>
      <item>Robert Slavečki, Pušine 12, 10430 Samobor punomoćnik sudionika u postupku OBVIUS d.o.o. za savjetovanje, promidžbu i izdavaštvo</item>
      <item>Mirjana Slavečki, Pušine 12, 10430 Samobor punomoćnik sudionika u postupku OBVIUS d.o.o. za savjetovanje, promidžbu i izdavaštvo</item>
    </izvorni_sadrzaj>
    <derivirana_varijabla naziv="DomainObject.Predmet.OstaliListFormatedWithAdress_1">
      <item>Robert Slavečki, Pušine 12, 10430 Samobor punomoćnik sudionika u postupku OBVIUS d.o.o. za savjetovanje, promidžbu i izdavaštvo</item>
      <item>Mirjana Slavečki, Pušine 12, 10430 Samobor punomoćnik sudionika u postupku OBVIUS d.o.o. za savjetovanje, promidžbu i izdavaštvo</item>
    </derivirana_varijabla>
  </DomainObject.Predmet.OstaliListFormatedWithAdress>
  <DomainObject.Predmet.OstaliListFormatedWithAdressOIB>
    <izvorni_sadrzaj>
      <item>Robert Slavečki, OIB 40438028767, Pušine 12, 10430 Samobor punomoćnik sudionika u postupku OBVIUS d.o.o. za savjetovanje, promidžbu i izdavaštvo</item>
      <item>Mirjana Slavečki, OIB 35622101668, Pušine 12, 10430 Samobor punomoćnik sudionika u postupku OBVIUS d.o.o. za savjetovanje, promidžbu i izdavaštvo</item>
    </izvorni_sadrzaj>
    <derivirana_varijabla naziv="DomainObject.Predmet.OstaliListFormatedWithAdressOIB_1">
      <item>Robert Slavečki, OIB 40438028767, Pušine 12, 10430 Samobor punomoćnik sudionika u postupku OBVIUS d.o.o. za savjetovanje, promidžbu i izdavaštvo</item>
      <item>Mirjana Slavečki, OIB 35622101668, Pušine 12, 10430 Samobor punomoćnik sudionika u postupku OBVIUS d.o.o. za savjetovanje, promidžbu i izdavaštvo</item>
    </derivirana_varijabla>
  </DomainObject.Predmet.OstaliListFormatedWithAdressOIB>
  <DomainObject.Predmet.OstaliListNazivFormated>
    <izvorni_sadrzaj>
      <item>Robert Slavečki</item>
      <item>Mirjana Slavečki</item>
    </izvorni_sadrzaj>
    <derivirana_varijabla naziv="DomainObject.Predmet.OstaliListNazivFormated_1">
      <item>Robert Slavečki</item>
      <item>Mirjana Slavečki</item>
    </derivirana_varijabla>
  </DomainObject.Predmet.OstaliListNazivFormated>
  <DomainObject.Predmet.OstaliListNazivFormatedOIB>
    <izvorni_sadrzaj>
      <item>Robert Slavečki, OIB 40438028767</item>
      <item>Mirjana Slavečki, OIB 35622101668</item>
    </izvorni_sadrzaj>
    <derivirana_varijabla naziv="DomainObject.Predmet.OstaliListNazivFormatedOIB_1">
      <item>Robert Slavečki, OIB 40438028767</item>
      <item>Mirjana Slavečki, OIB 35622101668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OBVIUS d.o.o. za savjetovanje, promidžbu i izdavaštvo</izvorni_sadrzaj>
    <derivirana_varijabla naziv="DomainObject.Predmet.ProtustrankaIDrugi_1">OBVIUS d.o.o. za savjetovanje, promidžbu i izdavaštvo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OBVIUS d.o.o. za savjetovanje, promidžbu i izdavaštvo, OIB 88685426366, Bilogorska 2, 10000 Zagreb</izvorni_sadrzaj>
    <derivirana_varijabla naziv="DomainObject.Predmet.ProtustrankaIDrugiAdressOIB_1">OBVIUS d.o.o. za savjetovanje, promidžbu i izdavaštvo, OIB 88685426366, Bilogorska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OBVIUS d.o.o. za savjetovanje, promidžbu i izdavaštvo</item>
      <item>FINA Regionalni centar Zagreb</item>
      <item>Robert Slavečki</item>
      <item>Mirjana Slavečki</item>
    </izvorni_sadrzaj>
    <derivirana_varijabla naziv="DomainObject.Predmet.SudioniciListNaziv_1">
      <item>OBVIUS d.o.o. za savjetovanje, promidžbu i izdavaštvo</item>
      <item>FINA Regionalni centar Zagreb</item>
      <item>Robert Slavečki</item>
      <item>Mirjana Slavečki</item>
    </derivirana_varijabla>
  </DomainObject.Predmet.SudioniciListNaziv>
  <DomainObject.Predmet.SudioniciListAdressOIB>
    <izvorni_sadrzaj>
      <item>OBVIUS d.o.o. za savjetovanje, promidžbu i izdavaštvo, OIB 88685426366, Bilogorska 2,10000 Zagreb</item>
      <item>FINA Regionalni centar Zagreb, OIB 85821130368, Trg svibanjskih žrtava 1995. 1,10000 Zagreb</item>
      <item>Robert Slavečki, OIB 40438028767, Pušine 12,10430 Samobor</item>
      <item>Mirjana Slavečki, OIB 35622101668, Pušine 12,10430 Samobor</item>
    </izvorni_sadrzaj>
    <derivirana_varijabla naziv="DomainObject.Predmet.SudioniciListAdressOIB_1">
      <item>OBVIUS d.o.o. za savjetovanje, promidžbu i izdavaštvo, OIB 88685426366, Bilogorska 2,10000 Zagreb</item>
      <item>FINA Regionalni centar Zagreb, OIB 85821130368, Trg svibanjskih žrtava 1995. 1,10000 Zagreb</item>
      <item>Robert Slavečki, OIB 40438028767, Pušine 12,10430 Samobor</item>
      <item>Mirjana Slavečki, OIB 35622101668, Pušine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88685426366</item>
      <item>, OIB 85821130368</item>
      <item>, OIB 40438028767</item>
      <item>, OIB 35622101668</item>
    </izvorni_sadrzaj>
    <derivirana_varijabla naziv="DomainObject.Predmet.SudioniciListNazivOIB_1">
      <item>, OIB 88685426366</item>
      <item>, OIB 85821130368</item>
      <item>, OIB 40438028767</item>
      <item>, OIB 35622101668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576</properties:Words>
  <properties:Characters>3140</properties:Characters>
  <properties:Lines>84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2017-02-27T08:52:00Z</dcterms:created>
  <dc:creator>Sudsko vijeæe</dc:creator>
  <cp:lastModifiedBy>Monika Grbac</cp:lastModifiedBy>
  <cp:lastPrinted>2017-02-27T09:04:00Z</cp:lastPrinted>
  <dcterms:modified xmlns:xsi="http://www.w3.org/2001/XMLSchema-instance" xsi:type="dcterms:W3CDTF">2017-02-27T09:04:00Z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