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578f" w14:paraId="e75578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511F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St-4213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34A8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748B1" w:rsidRPr="00A748B1">
        <w:t xml:space="preserve"> </w:t>
      </w:r>
      <w:r w:rsidR="00A748B1" w:rsidRPr="00A748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NOVA MLINICA </w:t>
      </w:r>
      <w:r w:rsidR="00A748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Karažnik 38/b, </w:t>
      </w:r>
      <w:r w:rsidR="00A748B1" w:rsidRPr="00A748B1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080687378, OIB: 69990725689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134A8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748B1" w:rsidRPr="00A748B1">
        <w:t xml:space="preserve"> </w:t>
      </w:r>
      <w:r w:rsidR="00A748B1" w:rsidRPr="00A748B1">
        <w:rPr>
          <w:rFonts w:cs="Times New Roman" w:eastAsia="Times New Roman" w:hAnsi="Times New Roman" w:ascii="Times New Roman"/>
          <w:sz w:val="24"/>
          <w:szCs w:val="24"/>
          <w:lang w:eastAsia="hr-HR"/>
        </w:rPr>
        <w:t>NOVA MLINICA d.o.o., Zagreb, Karažnik 38/b, MBS: 080687378, OIB: 69990725689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5777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558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581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F5581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134A8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748B1" w:rsidRPr="00A748B1">
        <w:t xml:space="preserve"> </w:t>
      </w:r>
      <w:r w:rsidR="00A748B1" w:rsidRPr="00A748B1">
        <w:rPr>
          <w:rFonts w:cs="Times New Roman" w:hAnsi="Times New Roman" w:ascii="Times New Roman"/>
          <w:sz w:val="24"/>
          <w:szCs w:val="24"/>
        </w:rPr>
        <w:t>NOVA MLINICA d.o.o., Zagreb, Karažnik 38/b, MBS: 080687378, OIB: 69990725689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777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12.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6322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8511F3">
      <w:rPr>
        <w:rFonts w:cs="Times New Roman" w:hAnsi="Times New Roman" w:ascii="Times New Roman"/>
        <w:sz w:val="24"/>
        <w:szCs w:val="24"/>
      </w:rPr>
      <w:t>4213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134A8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6B7112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322E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1F3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5777D"/>
    <w:rsid w:val="00A60064"/>
    <w:rsid w:val="00A7445F"/>
    <w:rsid w:val="00A748B1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BF5581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B7E06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6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632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632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632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6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63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63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63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St-4213/2015</izvorni_sadrzaj>
    <derivirana_varijabla naziv="DomainObject.Predmet.OznakaBroj_1">St-4213/2015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MLINICA d.o.o. zastupanog po punomoćniku Domagoj Kozlevčar</izvorni_sadrzaj>
    <derivirana_varijabla naziv="DomainObject.Predmet.ProtustrankaFormated_1">  NOVA MLINICA d.o.o. zastupanog po punomoćniku Domagoj Kozlevčar</derivirana_varijabla>
  </DomainObject.Predmet.ProtustrankaFormated>
  <DomainObject.Predmet.ProtustrankaFormatedOIB>
    <izvorni_sadrzaj>  NOVA MLINICA d.o.o., OIB 69990725689 zastupanog po punomoćniku Domagoj Kozlevčar</izvorni_sadrzaj>
    <derivirana_varijabla naziv="DomainObject.Predmet.ProtustrankaFormatedOIB_1">  NOVA MLINICA d.o.o., OIB 69990725689 zastupanog po punomoćniku Domagoj Kozlevčar</derivirana_varijabla>
  </DomainObject.Predmet.ProtustrankaFormatedOIB>
  <DomainObject.Predmet.ProtustrankaFormatedWithAdress>
    <izvorni_sadrzaj> NOVA MLINICA d.o.o., Karažnik 38/b, 10000 Zagreb zastupanog po punomoćniku Domagoj Kozlevčar</izvorni_sadrzaj>
    <derivirana_varijabla naziv="DomainObject.Predmet.ProtustrankaFormatedWithAdress_1"> NOVA MLINICA d.o.o., Karažnik 38/b, 10000 Zagreb zastupanog po punomoćniku Domagoj Kozlevčar</derivirana_varijabla>
  </DomainObject.Predmet.ProtustrankaFormatedWithAdress>
  <DomainObject.Predmet.ProtustrankaFormatedWithAdressOIB>
    <izvorni_sadrzaj> NOVA MLINICA d.o.o., OIB 69990725689, Karažnik 38/b, 10000 Zagreb zastupanog po punomoćniku Domagoj Kozlevčar</izvorni_sadrzaj>
    <derivirana_varijabla naziv="DomainObject.Predmet.ProtustrankaFormatedWithAdressOIB_1"> NOVA MLINICA d.o.o., OIB 69990725689, Karažnik 38/b, 10000 Zagreb zastupanog po punomoćniku Domagoj Kozlevčar</derivirana_varijabla>
  </DomainObject.Predmet.ProtustrankaFormatedWithAdressOIB>
  <DomainObject.Predmet.ProtustrankaWithAdress>
    <izvorni_sadrzaj>NOVA MLINICA d.o.o. Karažnik 38/b, 10000 Zagreb</izvorni_sadrzaj>
    <derivirana_varijabla naziv="DomainObject.Predmet.ProtustrankaWithAdress_1">NOVA MLINICA d.o.o. Karažnik 38/b, 10000 Zagreb</derivirana_varijabla>
  </DomainObject.Predmet.ProtustrankaWithAdress>
  <DomainObject.Predmet.ProtustrankaWithAdressOIB>
    <izvorni_sadrzaj>NOVA MLINICA d.o.o., OIB 69990725689, Karažnik 38/b, 10000 Zagreb</izvorni_sadrzaj>
    <derivirana_varijabla naziv="DomainObject.Predmet.ProtustrankaWithAdressOIB_1">NOVA MLINICA d.o.o., OIB 69990725689, Karažnik 38/b, 10000 Zagreb</derivirana_varijabla>
  </DomainObject.Predmet.ProtustrankaWithAdressOIB>
  <DomainObject.Predmet.ProtustrankaNazivFormated>
    <izvorni_sadrzaj>NOVA MLINICA d.o.o.</izvorni_sadrzaj>
    <derivirana_varijabla naziv="DomainObject.Predmet.ProtustrankaNazivFormated_1">NOVA MLINICA d.o.o.</derivirana_varijabla>
  </DomainObject.Predmet.ProtustrankaNazivFormated>
  <DomainObject.Predmet.ProtustrankaNazivFormatedOIB>
    <izvorni_sadrzaj>NOVA MLINICA d.o.o., OIB 69990725689</izvorni_sadrzaj>
    <derivirana_varijabla naziv="DomainObject.Predmet.ProtustrankaNazivFormatedOIB_1">NOVA MLINICA d.o.o., OIB 69990725689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MLINICA d.o.o. zastupanog po punomoćniku Domagoj Kozlevčar</item>
    </izvorni_sadrzaj>
    <derivirana_varijabla naziv="DomainObject.Predmet.ProtuStrankaListFormated_1">
      <item>NOVA MLINICA d.o.o. zastupanog po punomoćniku Domagoj Kozlevčar</item>
    </derivirana_varijabla>
  </DomainObject.Predmet.ProtuStrankaListFormated>
  <DomainObject.Predmet.ProtuStrankaListFormatedOIB>
    <izvorni_sadrzaj>
      <item>NOVA MLINICA d.o.o., OIB 69990725689 zastupanog po punomoćniku Domagoj Kozlevčar</item>
    </izvorni_sadrzaj>
    <derivirana_varijabla naziv="DomainObject.Predmet.ProtuStrankaListFormatedOIB_1">
      <item>NOVA MLINICA d.o.o., OIB 69990725689 zastupanog po punomoćniku Domagoj Kozlevčar</item>
    </derivirana_varijabla>
  </DomainObject.Predmet.ProtuStrankaListFormatedOIB>
  <DomainObject.Predmet.ProtuStrankaListFormatedWithAdress>
    <izvorni_sadrzaj>
      <item>NOVA MLINICA d.o.o., Karažnik 38/b, 10000 Zagreb zastupanog po punomoćniku Domagoj Kozlevčar</item>
    </izvorni_sadrzaj>
    <derivirana_varijabla naziv="DomainObject.Predmet.ProtuStrankaListFormatedWithAdress_1">
      <item>NOVA MLINICA d.o.o., Karažnik 38/b, 10000 Zagreb zastupanog po punomoćniku Domagoj Kozlevčar</item>
    </derivirana_varijabla>
  </DomainObject.Predmet.ProtuStrankaListFormatedWithAdress>
  <DomainObject.Predmet.ProtuStrankaListFormatedWithAdressOIB>
    <izvorni_sadrzaj>
      <item>NOVA MLINICA d.o.o., OIB 69990725689, Karažnik 38/b, 10000 Zagreb zastupanog po punomoćniku Domagoj Kozlevčar</item>
    </izvorni_sadrzaj>
    <derivirana_varijabla naziv="DomainObject.Predmet.ProtuStrankaListFormatedWithAdressOIB_1">
      <item>NOVA MLINICA d.o.o., OIB 69990725689, Karažnik 38/b, 10000 Zagreb zastupanog po punomoćniku Domagoj Kozlevčar</item>
    </derivirana_varijabla>
  </DomainObject.Predmet.ProtuStrankaListFormatedWithAdressOIB>
  <DomainObject.Predmet.ProtuStrankaListNazivFormated>
    <izvorni_sadrzaj>
      <item>NOVA MLINICA d.o.o.</item>
    </izvorni_sadrzaj>
    <derivirana_varijabla naziv="DomainObject.Predmet.ProtuStrankaListNazivFormated_1">
      <item>NOVA MLINICA d.o.o.</item>
    </derivirana_varijabla>
  </DomainObject.Predmet.ProtuStrankaListNazivFormated>
  <DomainObject.Predmet.ProtuStrankaListNazivFormatedOIB>
    <izvorni_sadrzaj>
      <item>NOVA MLINICA d.o.o., OIB 69990725689</item>
    </izvorni_sadrzaj>
    <derivirana_varijabla naziv="DomainObject.Predmet.ProtuStrankaListNazivFormatedOIB_1">
      <item>NOVA MLINICA d.o.o., OIB 69990725689</item>
    </derivirana_varijabla>
  </DomainObject.Predmet.ProtuStrankaListNazivFormatedOIB>
  <DomainObject.Predmet.OstaliListFormated>
    <izvorni_sadrzaj>
      <item>Domagoj Kozlevčar punomoćnik sudionika u postupku NOVA MLINICA d.o.o.</item>
    </izvorni_sadrzaj>
    <derivirana_varijabla naziv="DomainObject.Predmet.OstaliListFormated_1">
      <item>Domagoj Kozlevčar punomoćnik sudionika u postupku NOVA MLINICA d.o.o.</item>
    </derivirana_varijabla>
  </DomainObject.Predmet.OstaliListFormated>
  <DomainObject.Predmet.OstaliListFormatedOIB>
    <izvorni_sadrzaj>
      <item>Domagoj Kozlevčar, OIB 20188835039 punomoćnik sudionika u postupku NOVA MLINICA d.o.o.</item>
    </izvorni_sadrzaj>
    <derivirana_varijabla naziv="DomainObject.Predmet.OstaliListFormatedOIB_1">
      <item>Domagoj Kozlevčar, OIB 20188835039 punomoćnik sudionika u postupku NOVA MLINICA d.o.o.</item>
    </derivirana_varijabla>
  </DomainObject.Predmet.OstaliListFormatedOIB>
  <DomainObject.Predmet.OstaliListFormatedWithAdress>
    <izvorni_sadrzaj>
      <item>Domagoj Kozlevčar, Gajnički Vidikovac I. 30a, 10000 Zagreb punomoćnik sudionika u postupku NOVA MLINICA d.o.o.</item>
    </izvorni_sadrzaj>
    <derivirana_varijabla naziv="DomainObject.Predmet.OstaliListFormatedWithAdress_1">
      <item>Domagoj Kozlevčar, Gajnički Vidikovac I. 30a, 10000 Zagreb punomoćnik sudionika u postupku NOVA MLINICA d.o.o.</item>
    </derivirana_varijabla>
  </DomainObject.Predmet.OstaliListFormatedWithAdress>
  <DomainObject.Predmet.OstaliListFormatedWithAdressOIB>
    <izvorni_sadrzaj>
      <item>Domagoj Kozlevčar, OIB 20188835039, Gajnički Vidikovac I. 30a, 10000 Zagreb punomoćnik sudionika u postupku NOVA MLINICA d.o.o.</item>
    </izvorni_sadrzaj>
    <derivirana_varijabla naziv="DomainObject.Predmet.OstaliListFormatedWithAdressOIB_1">
      <item>Domagoj Kozlevčar, OIB 20188835039, Gajnički Vidikovac I. 30a, 10000 Zagreb punomoćnik sudionika u postupku NOVA MLINICA d.o.o.</item>
    </derivirana_varijabla>
  </DomainObject.Predmet.OstaliListFormatedWithAdressOIB>
  <DomainObject.Predmet.OstaliListNazivFormated>
    <izvorni_sadrzaj>
      <item>Domagoj Kozlevčar</item>
    </izvorni_sadrzaj>
    <derivirana_varijabla naziv="DomainObject.Predmet.OstaliListNazivFormated_1">
      <item>Domagoj Kozlevčar</item>
    </derivirana_varijabla>
  </DomainObject.Predmet.OstaliListNazivFormated>
  <DomainObject.Predmet.OstaliListNazivFormatedOIB>
    <izvorni_sadrzaj>
      <item>Domagoj Kozlevčar, OIB 20188835039</item>
    </izvorni_sadrzaj>
    <derivirana_varijabla naziv="DomainObject.Predmet.OstaliListNazivFormatedOIB_1">
      <item>Domagoj Kozlevčar, OIB 20188835039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MLINICA d.o.o.</izvorni_sadrzaj>
    <derivirana_varijabla naziv="DomainObject.Predmet.ProtustrankaIDrugi_1">NOVA MLINICA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MLINICA d.o.o., OIB 69990725689, Karažnik 38/b, 10000 Zagreb</izvorni_sadrzaj>
    <derivirana_varijabla naziv="DomainObject.Predmet.ProtustrankaIDrugiAdressOIB_1">NOVA MLINICA d.o.o., OIB 69990725689,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MLINICA d.o.o.</item>
      <item>FINA Regionalni centar Zagreb</item>
      <item>Domagoj Kozlevčar</item>
    </izvorni_sadrzaj>
    <derivirana_varijabla naziv="DomainObject.Predmet.SudioniciListNaziv_1">
      <item>NOVA MLINICA d.o.o.</item>
      <item>FINA Regionalni centar Zagreb</item>
      <item>Domagoj Kozlevčar</item>
    </derivirana_varijabla>
  </DomainObject.Predmet.SudioniciListNaziv>
  <DomainObject.Predmet.SudioniciListAdressOIB>
    <izvorni_sadrzaj>
      <item>NOVA MLINICA d.o.o., OIB 69990725689, Karažnik 38/b,10000 Zagreb</item>
      <item>FINA Regionalni centar Zagreb, OIB 85821130368, Trg svibanjskih žrtava 1995. 1,10000 Zagreb</item>
      <item>Domagoj Kozlevčar, OIB 20188835039, Gajnički Vidikovac I. 30a,10000 Zagreb</item>
    </izvorni_sadrzaj>
    <derivirana_varijabla naziv="DomainObject.Predmet.SudioniciListAdressOIB_1">
      <item>NOVA MLINICA d.o.o., OIB 69990725689, Karažnik 38/b,10000 Zagreb</item>
      <item>FINA Regionalni centar Zagreb, OIB 85821130368, Trg svibanjskih žrtava 1995. 1,10000 Zagreb</item>
      <item>Domagoj Kozlevčar, OIB 20188835039, Gajnički Vidikovac I.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69990725689</item>
      <item>, OIB 85821130368</item>
      <item>, OIB 20188835039</item>
    </izvorni_sadrzaj>
    <derivirana_varijabla naziv="DomainObject.Predmet.SudioniciListNazivOIB_1">
      <item>, OIB 69990725689</item>
      <item>, OIB 85821130368</item>
      <item>, OIB 20188835039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2016-05-11T13:27:00Z</dcterms:created>
  <dc:creator>Ivan Turčić</dc:creator>
  <cp:lastModifiedBy>Ivan Turčić</cp:lastModifiedBy>
  <dcterms:modified xmlns:xsi="http://www.w3.org/2001/XMLSchema-instance" xsi:type="dcterms:W3CDTF">2016-05-12T07:01:00Z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