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989e" w14:paraId="315989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23</w:t>
      </w:r>
      <w:r w:rsidR="00251A35">
        <w:t>59</w:t>
      </w:r>
      <w:r w:rsidR="00BE59FA">
        <w:t>/201</w:t>
      </w:r>
      <w:r w:rsidR="00766DE9">
        <w:t>6</w:t>
      </w:r>
      <w:r w:rsidR="00BE59FA">
        <w:t>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51A35" w:rsidR="00443F69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766DE9">
        <w:t>Rijeka,</w:t>
      </w:r>
      <w:r w:rsidR="004A0D7B">
        <w:t xml:space="preserve"> Podružnica </w:t>
      </w:r>
      <w:r w:rsidR="00766DE9">
        <w:t>Pula</w:t>
      </w:r>
      <w:r w:rsidR="004A0D7B">
        <w:t xml:space="preserve">, za pokretanje skraćenog stečajnog postupka  nad dužnikom </w:t>
      </w:r>
      <w:r w:rsidR="00251A35">
        <w:t>TRI PIRUNA d.o.o., Pazin, Stari trg 8 d</w:t>
      </w:r>
      <w:r w:rsidR="004E1E18">
        <w:t xml:space="preserve">, OIB </w:t>
      </w:r>
      <w:r w:rsidR="00251A35">
        <w:t>31694355938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766DE9">
        <w:t>1</w:t>
      </w:r>
      <w:r w:rsidR="00A77AF7">
        <w:t>8</w:t>
      </w:r>
      <w:r w:rsidR="008D282E">
        <w:t>.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251A35">
        <w:t>TRI PIRUNA d.o.o., Pazin, Stari trg 8 d, OIB 31694355938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251A35">
        <w:t>5.582,39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251A35">
        <w:t>ju</w:t>
      </w:r>
      <w:r w:rsidR="00A72046">
        <w:t xml:space="preserve"> se </w:t>
      </w:r>
      <w:r w:rsidR="00F4387F">
        <w:t>z</w:t>
      </w:r>
      <w:r w:rsidR="001E606C">
        <w:t>akonski</w:t>
      </w:r>
      <w:r w:rsidR="00732258">
        <w:t xml:space="preserve"> </w:t>
      </w:r>
      <w:r w:rsidR="00251A35">
        <w:t>zastupnici</w:t>
      </w:r>
      <w:r w:rsidR="001E606C">
        <w:t xml:space="preserve"> </w:t>
      </w:r>
      <w:r w:rsidR="00251A35">
        <w:t>Borut Novak, Igriška 10, Slovenija, Ljubljana, OIB 16592713838</w:t>
      </w:r>
      <w:r w:rsidR="00FD4BA6">
        <w:t>,</w:t>
      </w:r>
      <w:r w:rsidR="00303761">
        <w:t xml:space="preserve"> </w:t>
      </w:r>
      <w:r w:rsidR="00251A35">
        <w:t>Mihael Pirher, Užiška 9, Slovenija, Ljutomer, OIB 36995216961, Goran Rašković, Košenice 48, Slovenija, Novo Mesto, OIB 51206745593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06733" w:rsidRPr="00106733">
        <w:rPr>
          <w:b/>
        </w:rPr>
        <w:t>23</w:t>
      </w:r>
      <w:r w:rsidR="00251A35">
        <w:rPr>
          <w:b/>
        </w:rPr>
        <w:t>59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4E1E18">
        <w:t>1</w:t>
      </w:r>
      <w:r w:rsidR="00A77AF7">
        <w:t>8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B35" w:rsidR="00A53B35">
      <w:r>
        <w:separator/>
      </w:r>
    </w:p>
  </w:endnote>
  <w:endnote w:id="0" w:type="continuationSeparator">
    <w:p w:rsidRDefault="00A53B35" w:rsidR="00A53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B35" w:rsidR="00A53B35">
      <w:r>
        <w:separator/>
      </w:r>
    </w:p>
  </w:footnote>
  <w:footnote w:id="0" w:type="continuationSeparator">
    <w:p w:rsidRDefault="00A53B35" w:rsidR="00A53B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61054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2B56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61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0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0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0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0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61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0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0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0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0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2359</izvorni_sadrzaj>
    <derivirana_varijabla naziv="DomainObject.Predmet.Broj_1">2359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St-2359/2016</izvorni_sadrzaj>
    <derivirana_varijabla naziv="DomainObject.Predmet.OznakaBroj_1">St-2359/2016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PIRUNA  d.o.o. PAZIN</izvorni_sadrzaj>
    <derivirana_varijabla naziv="DomainObject.Predmet.ProtustrankaFormated_1">  TRI PIRUNA  d.o.o. PAZIN</derivirana_varijabla>
  </DomainObject.Predmet.ProtustrankaFormated>
  <DomainObject.Predmet.ProtustrankaFormatedOIB>
    <izvorni_sadrzaj>  TRI PIRUNA  d.o.o. PAZIN, OIB 31694355938</izvorni_sadrzaj>
    <derivirana_varijabla naziv="DomainObject.Predmet.ProtustrankaFormatedOIB_1">  TRI PIRUNA  d.o.o. PAZIN, OIB 31694355938</derivirana_varijabla>
  </DomainObject.Predmet.ProtustrankaFormatedOIB>
  <DomainObject.Predmet.ProtustrankaFormatedWithAdress>
    <izvorni_sadrzaj> TRI PIRUNA  d.o.o. PAZIN, Stari trg 8 d, 52000 Pazin</izvorni_sadrzaj>
    <derivirana_varijabla naziv="DomainObject.Predmet.ProtustrankaFormatedWithAdress_1"> TRI PIRUNA  d.o.o. PAZIN, Stari trg 8 d, 52000 Pazin</derivirana_varijabla>
  </DomainObject.Predmet.ProtustrankaFormatedWithAdress>
  <DomainObject.Predmet.ProtustrankaFormatedWithAdressOIB>
    <izvorni_sadrzaj> TRI PIRUNA  d.o.o. PAZIN, OIB 31694355938, Stari trg 8 d, 52000 Pazin</izvorni_sadrzaj>
    <derivirana_varijabla naziv="DomainObject.Predmet.ProtustrankaFormatedWithAdressOIB_1"> TRI PIRUNA  d.o.o. PAZIN, OIB 31694355938, Stari trg 8 d, 52000 Pazin</derivirana_varijabla>
  </DomainObject.Predmet.ProtustrankaFormatedWithAdressOIB>
  <DomainObject.Predmet.ProtustrankaWithAdress>
    <izvorni_sadrzaj>TRI PIRUNA  d.o.o. PAZIN Stari trg 8 d, 52000 Pazin</izvorni_sadrzaj>
    <derivirana_varijabla naziv="DomainObject.Predmet.ProtustrankaWithAdress_1">TRI PIRUNA  d.o.o. PAZIN Stari trg 8 d, 52000 Pazin</derivirana_varijabla>
  </DomainObject.Predmet.ProtustrankaWithAdress>
  <DomainObject.Predmet.ProtustrankaWithAdressOIB>
    <izvorni_sadrzaj>TRI PIRUNA  d.o.o. PAZIN, OIB 31694355938, Stari trg 8 d, 52000 Pazin</izvorni_sadrzaj>
    <derivirana_varijabla naziv="DomainObject.Predmet.ProtustrankaWithAdressOIB_1">TRI PIRUNA  d.o.o. PAZIN, OIB 31694355938, Stari trg 8 d, 52000 Pazin</derivirana_varijabla>
  </DomainObject.Predmet.ProtustrankaWithAdressOIB>
  <DomainObject.Predmet.ProtustrankaNazivFormated>
    <izvorni_sadrzaj>TRI PIRUNA  d.o.o. PAZIN</izvorni_sadrzaj>
    <derivirana_varijabla naziv="DomainObject.Predmet.ProtustrankaNazivFormated_1">TRI PIRUNA  d.o.o. PAZIN</derivirana_varijabla>
  </DomainObject.Predmet.ProtustrankaNazivFormated>
  <DomainObject.Predmet.ProtustrankaNazivFormatedOIB>
    <izvorni_sadrzaj>TRI PIRUNA  d.o.o. PAZIN, OIB 31694355938</izvorni_sadrzaj>
    <derivirana_varijabla naziv="DomainObject.Predmet.ProtustrankaNazivFormatedOIB_1">TRI PIRUNA  d.o.o. PAZIN, OIB 31694355938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5582.39</izvorni_sadrzaj>
    <derivirana_varijabla naziv="DomainObject.Predmet.TrenutnaVrijednost_1">5582.39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TRI PIRUNA  d.o.o. PAZIN</item>
    </izvorni_sadrzaj>
    <derivirana_varijabla naziv="DomainObject.Predmet.ProtuStrankaListFormated_1">
      <item>TRI PIRUNA  d.o.o. PAZIN</item>
    </derivirana_varijabla>
  </DomainObject.Predmet.ProtuStrankaListFormated>
  <DomainObject.Predmet.ProtuStrankaListFormatedOIB>
    <izvorni_sadrzaj>
      <item>TRI PIRUNA  d.o.o. PAZIN, OIB 31694355938</item>
    </izvorni_sadrzaj>
    <derivirana_varijabla naziv="DomainObject.Predmet.ProtuStrankaListFormatedOIB_1">
      <item>TRI PIRUNA  d.o.o. PAZIN, OIB 31694355938</item>
    </derivirana_varijabla>
  </DomainObject.Predmet.ProtuStrankaListFormatedOIB>
  <DomainObject.Predmet.ProtuStrankaListFormatedWithAdress>
    <izvorni_sadrzaj>
      <item>TRI PIRUNA  d.o.o. PAZIN, Stari trg 8 d, 52000 Pazin</item>
    </izvorni_sadrzaj>
    <derivirana_varijabla naziv="DomainObject.Predmet.ProtuStrankaListFormatedWithAdress_1">
      <item>TRI PIRUNA  d.o.o. PAZIN, Stari trg 8 d, 52000 Pazin</item>
    </derivirana_varijabla>
  </DomainObject.Predmet.ProtuStrankaListFormatedWithAdress>
  <DomainObject.Predmet.ProtuStrankaListFormatedWithAdressOIB>
    <izvorni_sadrzaj>
      <item>TRI PIRUNA  d.o.o. PAZIN, OIB 31694355938, Stari trg 8 d, 52000 Pazin</item>
    </izvorni_sadrzaj>
    <derivirana_varijabla naziv="DomainObject.Predmet.ProtuStrankaListFormatedWithAdressOIB_1">
      <item>TRI PIRUNA  d.o.o. PAZIN, OIB 31694355938, Stari trg 8 d, 52000 Pazin</item>
    </derivirana_varijabla>
  </DomainObject.Predmet.ProtuStrankaListFormatedWithAdressOIB>
  <DomainObject.Predmet.ProtuStrankaListNazivFormated>
    <izvorni_sadrzaj>
      <item>TRI PIRUNA  d.o.o. PAZIN</item>
    </izvorni_sadrzaj>
    <derivirana_varijabla naziv="DomainObject.Predmet.ProtuStrankaListNazivFormated_1">
      <item>TRI PIRUNA  d.o.o. PAZIN</item>
    </derivirana_varijabla>
  </DomainObject.Predmet.ProtuStrankaListNazivFormated>
  <DomainObject.Predmet.ProtuStrankaListNazivFormatedOIB>
    <izvorni_sadrzaj>
      <item>TRI PIRUNA  d.o.o. PAZIN, OIB 31694355938</item>
    </izvorni_sadrzaj>
    <derivirana_varijabla naziv="DomainObject.Predmet.ProtuStrankaListNazivFormatedOIB_1">
      <item>TRI PIRUNA  d.o.o. PAZIN, OIB 31694355938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TRI PIRUNA  d.o.o. PAZIN</izvorni_sadrzaj>
    <derivirana_varijabla naziv="DomainObject.Predmet.ProtustrankaIDrugi_1">TRI PIRUNA 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TRI PIRUNA  d.o.o. PAZIN, OIB 31694355938, Stari trg 8 d, 52000 Pazin</izvorni_sadrzaj>
    <derivirana_varijabla naziv="DomainObject.Predmet.ProtustrankaIDrugiAdressOIB_1">TRI PIRUNA  d.o.o. PAZIN, OIB 31694355938, Stari trg 8 d,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TRI PIRUNA  d.o.o. PAZIN</item>
    </izvorni_sadrzaj>
    <derivirana_varijabla naziv="DomainObject.Predmet.SudioniciListNaziv_1">
      <item>FINANCIJSKA AGENCIJA, RC RIJEKA, PODRUŽNICA PULA, PULA</item>
      <item>TRI PIRUNA 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TRI PIRUNA  d.o.o. PAZIN, OIB 31694355938, Stari trg 8 d,52000 Pazin</item>
    </izvorni_sadrzaj>
    <derivirana_varijabla naziv="DomainObject.Predmet.SudioniciListAdressOIB_1">
      <item>FINANCIJSKA AGENCIJA, RC RIJEKA, PODRUŽNICA PULA, PULA, OIB 85821130368, Giardini 5,52100 Pula</item>
      <item>TRI PIRUNA  d.o.o. PAZIN, OIB 31694355938, Stari trg 8 d,52000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31694355938</item>
    </izvorni_sadrzaj>
    <derivirana_varijabla naziv="DomainObject.Predmet.SudioniciListNazivOIB_1">
      <item>, OIB 85821130368</item>
      <item>, OIB 31694355938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375</properties:Words>
  <properties:Characters>2022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2016-10-17T07:20:00Z</dcterms:created>
  <dc:creator>Korisnik</dc:creator>
  <cp:lastModifiedBy>wsadmin</cp:lastModifiedBy>
  <cp:lastPrinted>2016-10-13T07:10:00Z</cp:lastPrinted>
  <dcterms:modified xmlns:xsi="http://www.w3.org/2001/XMLSchema-instance" xsi:type="dcterms:W3CDTF">2016-10-19T12:13:00Z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