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3f49" w14:paraId="ae53f49" w:rsidRDefault="00276566" w:rsidR="002C2E0A">
      <w:pPr>
        <w15:collapsed w:val="false"/>
      </w:pPr>
      <w:bookmarkStart w:name="_GoBack" w:id="0"/>
      <w:bookmarkEnd w:id="0"/>
      <w:r>
        <w:rPr>
          <w:b/>
          <w:noProof/>
          <w:sz w:val="22"/>
          <w:szCs w:val="22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196850</wp:posOffset>
            </wp:positionH>
            <wp:positionV relativeFrom="paragraph">
              <wp:posOffset>19685</wp:posOffset>
            </wp:positionV>
            <wp:extent cy="716280" cx="543560"/>
            <wp:effectExtent b="7620" r="8890" t="0" l="0"/>
            <wp:wrapSquare wrapText="right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C2E0A" w:rsidR="002C2E0A"/>
    <w:p w:rsidRDefault="002C2E0A" w:rsidR="002C2E0A"/>
    <w:p w:rsidRDefault="002C2E0A" w:rsidR="002C2E0A"/>
    <w:p w:rsidRDefault="002C2E0A" w:rsidR="002C2E0A"/>
    <w:p w:rsidRDefault="002C2E0A" w:rsidR="002C2E0A">
      <w:r>
        <w:t>REPUBLIKA HRVATSKA</w:t>
      </w:r>
    </w:p>
    <w:p w:rsidRDefault="002C2E0A" w:rsidR="002C2E0A">
      <w:r>
        <w:t>TRGOVAČKI SUD U</w:t>
      </w:r>
      <w:r w:rsidR="00E852BA">
        <w:t xml:space="preserve"> OSIJEKU</w:t>
      </w:r>
    </w:p>
    <w:p w:rsidRDefault="00E852BA" w:rsidR="003070AE">
      <w:r>
        <w:t xml:space="preserve">STALNA SLUŽBA </w:t>
      </w:r>
    </w:p>
    <w:p w:rsidRDefault="00796CDB" w:rsidR="002C2E0A">
      <w:r>
        <w:t>U SLAVONSKOM BRODU</w:t>
      </w:r>
      <w:r w:rsidR="003070AE">
        <w:t xml:space="preserve">                             </w:t>
      </w:r>
      <w:r w:rsidR="002C2E0A">
        <w:t xml:space="preserve">                               BROJ: St-</w:t>
      </w:r>
      <w:r w:rsidR="00646E82">
        <w:t>21</w:t>
      </w:r>
      <w:r w:rsidR="00FD2979">
        <w:t>60</w:t>
      </w:r>
      <w:r w:rsidR="002C2E0A">
        <w:t>/</w:t>
      </w:r>
      <w:r w:rsidR="00E852BA">
        <w:t>1</w:t>
      </w:r>
      <w:r w:rsidR="00FD2979">
        <w:t>6</w:t>
      </w:r>
      <w:r w:rsidR="002C2E0A">
        <w:t>-</w:t>
      </w:r>
      <w:r w:rsidR="00646E82">
        <w:t>4</w:t>
      </w:r>
    </w:p>
    <w:p w:rsidRDefault="00E852BA" w:rsidR="00E852BA">
      <w:r>
        <w:t>Trg pobjede 13</w:t>
      </w:r>
    </w:p>
    <w:p w:rsidRDefault="00E852BA" w:rsidR="002C2E0A">
      <w:r>
        <w:t>35000 SLAVONSKI BROD</w:t>
      </w:r>
      <w:r w:rsidR="002C2E0A">
        <w:t xml:space="preserve"> </w:t>
      </w:r>
    </w:p>
    <w:p w:rsidRDefault="00796CDB" w:rsidR="00796CDB"/>
    <w:p w:rsidRDefault="002C2E0A" w:rsidR="002C2E0A">
      <w:r>
        <w:t xml:space="preserve">                                                      Z  A  K  L  J  U  Č  A  K</w:t>
      </w:r>
    </w:p>
    <w:p w:rsidRDefault="00796CDB" w:rsidR="00796CDB"/>
    <w:p w:rsidRDefault="002C2E0A" w:rsidR="002C2E0A"/>
    <w:p w:rsidRDefault="002C2E0A" w:rsidR="002C2E0A">
      <w:r>
        <w:tab/>
        <w:t>TRGOVAČKI SUD U</w:t>
      </w:r>
      <w:r w:rsidR="00E852BA">
        <w:t xml:space="preserve"> OSIJEKU, STALNA SLUŽBA</w:t>
      </w:r>
      <w:r w:rsidR="003070AE">
        <w:t xml:space="preserve">  U </w:t>
      </w:r>
      <w:r w:rsidR="00796CDB">
        <w:t>SLAVONSKOM BRODU</w:t>
      </w:r>
      <w:r>
        <w:t>- po stečajnom sucu Davorinu Pavičić,</w:t>
      </w:r>
      <w:r w:rsidR="003070AE">
        <w:t xml:space="preserve"> povodom zahtjeva za</w:t>
      </w:r>
      <w:r w:rsidR="00C36E59">
        <w:t xml:space="preserve"> </w:t>
      </w:r>
      <w:r w:rsidR="00EE5FCA">
        <w:t>otvaranje</w:t>
      </w:r>
      <w:r w:rsidR="003070AE">
        <w:t xml:space="preserve"> stečajnog postupka za dužnika </w:t>
      </w:r>
      <w:r w:rsidR="00646E82">
        <w:t>AGRO CORN j.do.o. za proizvodnju i usluge,</w:t>
      </w:r>
      <w:r w:rsidR="00FD2979">
        <w:t xml:space="preserve"> </w:t>
      </w:r>
      <w:r w:rsidR="00646E82">
        <w:t xml:space="preserve">sa sjedištem u Josipa </w:t>
      </w:r>
      <w:proofErr w:type="spellStart"/>
      <w:r w:rsidR="00646E82">
        <w:t>Jurja</w:t>
      </w:r>
      <w:proofErr w:type="spellEnd"/>
      <w:r w:rsidR="00646E82">
        <w:t xml:space="preserve"> Strossmayera 7, Slavonski Brod</w:t>
      </w:r>
      <w:r w:rsidR="00EE5FCA">
        <w:t>, OI</w:t>
      </w:r>
      <w:r w:rsidR="003070AE">
        <w:t>B:</w:t>
      </w:r>
      <w:r w:rsidR="00646E82">
        <w:t>43300705717</w:t>
      </w:r>
      <w:r w:rsidR="00EE5FCA">
        <w:t>, da</w:t>
      </w:r>
      <w:r w:rsidR="003070AE">
        <w:t xml:space="preserve">na </w:t>
      </w:r>
      <w:r w:rsidR="00646E82">
        <w:t>24</w:t>
      </w:r>
      <w:r w:rsidR="00796CDB">
        <w:t xml:space="preserve">. </w:t>
      </w:r>
      <w:r w:rsidR="00646E82">
        <w:t>kolovoza</w:t>
      </w:r>
      <w:r w:rsidR="00E852BA">
        <w:t xml:space="preserve"> 201</w:t>
      </w:r>
      <w:r w:rsidR="00796CDB">
        <w:t>6</w:t>
      </w:r>
      <w:r w:rsidR="00E852BA">
        <w:t>.g. donio je</w:t>
      </w:r>
      <w:r>
        <w:t xml:space="preserve"> slijedeći</w:t>
      </w:r>
    </w:p>
    <w:p w:rsidRDefault="00FD2979" w:rsidR="00FD2979"/>
    <w:p w:rsidRDefault="002C2E0A" w:rsidR="002C2E0A">
      <w:r>
        <w:t xml:space="preserve">                                                   </w:t>
      </w:r>
      <w:r w:rsidR="00A34A15">
        <w:t xml:space="preserve">      </w:t>
      </w:r>
      <w:r>
        <w:t xml:space="preserve">   Z a k l j u č a k</w:t>
      </w:r>
    </w:p>
    <w:p w:rsidRDefault="00796CDB" w:rsidR="00796CDB"/>
    <w:p w:rsidRDefault="00796CDB" w:rsidR="00796CDB"/>
    <w:p w:rsidRDefault="00796CDB" w:rsidR="00796CDB"/>
    <w:p w:rsidRDefault="00796CDB" w:rsidR="00796CDB">
      <w:r>
        <w:t>I</w:t>
      </w:r>
      <w:r>
        <w:tab/>
      </w:r>
      <w:r w:rsidR="00FD2979">
        <w:t>Određuje se ročište radi rasprave po pretpostavkama za otvaranje stečajnog postupka</w:t>
      </w:r>
      <w:r>
        <w:t xml:space="preserve">  za dan</w:t>
      </w:r>
    </w:p>
    <w:p w:rsidRDefault="00796CDB" w:rsidR="00796CDB">
      <w:r>
        <w:t xml:space="preserve">                                                      </w:t>
      </w:r>
      <w:r w:rsidR="00646E82">
        <w:t>08</w:t>
      </w:r>
      <w:r w:rsidR="00FD2979">
        <w:t xml:space="preserve">. </w:t>
      </w:r>
      <w:r w:rsidR="00646E82">
        <w:t>rujna</w:t>
      </w:r>
      <w:r>
        <w:t xml:space="preserve"> 2016.g. u </w:t>
      </w:r>
      <w:r w:rsidR="00FD2979">
        <w:t>1</w:t>
      </w:r>
      <w:r w:rsidR="00646E82">
        <w:t>3</w:t>
      </w:r>
      <w:r>
        <w:t>,00 sati</w:t>
      </w:r>
    </w:p>
    <w:p w:rsidRDefault="00796CDB" w:rsidR="00796CDB"/>
    <w:p w:rsidRDefault="00796CDB" w:rsidR="00796CDB">
      <w:r>
        <w:t>u prostorijama Trgovačkog suda Osijek Stalna služba u Slavonskom Brodu, Trg pobjede 13- sudnica 77/III</w:t>
      </w:r>
    </w:p>
    <w:p w:rsidRDefault="00796CDB" w:rsidR="00796CDB"/>
    <w:p w:rsidRDefault="00796CDB" w:rsidR="00796CDB"/>
    <w:p w:rsidRDefault="00796CDB" w:rsidR="00796CDB">
      <w:r>
        <w:t xml:space="preserve">                                                                              </w:t>
      </w:r>
    </w:p>
    <w:p w:rsidRDefault="00EF412D" w:rsidR="00EF412D"/>
    <w:p w:rsidRDefault="002C2E0A" w:rsidR="002C2E0A">
      <w:r>
        <w:tab/>
        <w:t xml:space="preserve">U Slavonskom Brodu, </w:t>
      </w:r>
      <w:r w:rsidR="00646E82">
        <w:t>24</w:t>
      </w:r>
      <w:r w:rsidR="00796CDB">
        <w:t xml:space="preserve">. </w:t>
      </w:r>
      <w:r w:rsidR="00646E82">
        <w:t>kolovoza</w:t>
      </w:r>
      <w:r w:rsidR="00796CDB">
        <w:t xml:space="preserve"> </w:t>
      </w:r>
      <w:r w:rsidR="00E852BA">
        <w:t xml:space="preserve"> 201</w:t>
      </w:r>
      <w:r w:rsidR="00796CDB">
        <w:t>6</w:t>
      </w:r>
      <w:r w:rsidR="00E852BA">
        <w:t>.</w:t>
      </w:r>
      <w:r>
        <w:t>g.</w:t>
      </w:r>
    </w:p>
    <w:p w:rsidRDefault="00796CDB" w:rsidR="00796CDB"/>
    <w:p w:rsidRDefault="002C2E0A" w:rsidR="002C2E0A">
      <w:r>
        <w:t xml:space="preserve">                                                                                                 Stečajni sudac:</w:t>
      </w:r>
    </w:p>
    <w:p w:rsidRDefault="002C2E0A" w:rsidR="00A34A15">
      <w:r>
        <w:t xml:space="preserve">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E852BA" w:rsidR="00E852BA">
      <w:r>
        <w:t>NAPUTAK O PRAVNOM LIJEKU:</w:t>
      </w:r>
    </w:p>
    <w:p w:rsidRDefault="00E852BA" w:rsidR="00E852BA">
      <w:r>
        <w:t xml:space="preserve">Protiv ovoga zaključka nije dopuštena žalba. </w:t>
      </w:r>
    </w:p>
    <w:p w:rsidRDefault="00796CDB" w:rsidR="00796CDB"/>
    <w:p w:rsidRDefault="00796CDB" w:rsidR="00796CDB"/>
    <w:p w:rsidRDefault="00796CDB" w:rsidR="00796CDB"/>
    <w:p w:rsidRDefault="00796CDB" w:rsidR="00796CDB"/>
    <w:p w:rsidRDefault="00796CDB" w:rsidR="00796CDB"/>
    <w:p w:rsidRDefault="00796CDB" w:rsidR="00796CDB"/>
    <w:p w:rsidRDefault="00796CDB" w:rsidR="00796CDB"/>
    <w:p w:rsidRDefault="00FD2979" w:rsidR="00FD2979"/>
    <w:p w:rsidRDefault="00FD2979" w:rsidR="00FD2979"/>
    <w:p w:rsidRDefault="00FD2979" w:rsidR="00FD2979"/>
    <w:p w:rsidRDefault="00796CDB" w:rsidR="00796CDB">
      <w:proofErr w:type="spellStart"/>
      <w:r>
        <w:t>Rj</w:t>
      </w:r>
      <w:proofErr w:type="spellEnd"/>
      <w:r>
        <w:t>/</w:t>
      </w:r>
    </w:p>
    <w:p w:rsidRDefault="00796CDB" w:rsidR="00796CDB"/>
    <w:p w:rsidRDefault="00FD2979" w:rsidP="00796CDB" w:rsidR="00FD2979">
      <w:pPr>
        <w:numPr>
          <w:ilvl w:val="0"/>
          <w:numId w:val="2"/>
        </w:numPr>
      </w:pPr>
      <w:r>
        <w:t>FINI RC OSIJEK,</w:t>
      </w:r>
    </w:p>
    <w:p w:rsidRDefault="00796CDB" w:rsidP="00796CDB" w:rsidR="00FD2979">
      <w:pPr>
        <w:numPr>
          <w:ilvl w:val="0"/>
          <w:numId w:val="2"/>
        </w:numPr>
      </w:pPr>
      <w:r>
        <w:t>Dostaviti stečajnom dužniku</w:t>
      </w:r>
      <w:r w:rsidR="00FD2979">
        <w:t xml:space="preserve"> po </w:t>
      </w:r>
      <w:proofErr w:type="spellStart"/>
      <w:r w:rsidR="00FD2979">
        <w:t>z.z</w:t>
      </w:r>
      <w:proofErr w:type="spellEnd"/>
      <w:r w:rsidR="00FD2979">
        <w:t>.</w:t>
      </w:r>
      <w:r w:rsidR="00D71813">
        <w:t xml:space="preserve"> </w:t>
      </w:r>
      <w:r w:rsidR="00646E82">
        <w:t>Antun Grgić,Zbjeg 30 A,Zbjeg</w:t>
      </w:r>
    </w:p>
    <w:p w:rsidRDefault="00796CDB" w:rsidP="00796CDB" w:rsidR="00796CDB">
      <w:pPr>
        <w:numPr>
          <w:ilvl w:val="0"/>
          <w:numId w:val="2"/>
        </w:numPr>
      </w:pPr>
      <w:r>
        <w:t>E-oglasna ploča</w:t>
      </w:r>
    </w:p>
    <w:p w:rsidRDefault="00796CDB" w:rsidP="00796CDB" w:rsidR="00796CDB"/>
    <w:p w:rsidRDefault="00646E82" w:rsidP="00796CDB" w:rsidR="00796CDB">
      <w:r>
        <w:t>24</w:t>
      </w:r>
      <w:r w:rsidR="00796CDB">
        <w:t>.</w:t>
      </w:r>
      <w:r>
        <w:t>8</w:t>
      </w:r>
      <w:r w:rsidR="00796CDB">
        <w:t>.2016.                              S u d a c:</w:t>
      </w:r>
    </w:p>
    <w:sectPr w:rsidSect="0019113A" w:rsidR="00796CDB">
      <w:pgSz w:code="9" w:h="16838" w:w="11906"/>
      <w:pgMar w:gutter="0" w:footer="720" w:header="720" w:left="1417" w:bottom="1417" w:right="1417" w:top="1418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B0156"/>
    <w:multiLevelType w:val="hybridMultilevel"/>
    <w:tmpl w:val="31E8D6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9602CFC"/>
    <w:multiLevelType w:val="hybridMultilevel"/>
    <w:tmpl w:val="3AD201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2503"/>
    <w:rsid w:val="00060B9A"/>
    <w:rsid w:val="00166398"/>
    <w:rsid w:val="00182B92"/>
    <w:rsid w:val="0019113A"/>
    <w:rsid w:val="001E35BA"/>
    <w:rsid w:val="001F27D7"/>
    <w:rsid w:val="002309B0"/>
    <w:rsid w:val="00276566"/>
    <w:rsid w:val="002C2E0A"/>
    <w:rsid w:val="003070AE"/>
    <w:rsid w:val="00322ACE"/>
    <w:rsid w:val="00334225"/>
    <w:rsid w:val="00337BA0"/>
    <w:rsid w:val="003C2230"/>
    <w:rsid w:val="003E3946"/>
    <w:rsid w:val="00410F0D"/>
    <w:rsid w:val="00416B80"/>
    <w:rsid w:val="00442687"/>
    <w:rsid w:val="00447EBB"/>
    <w:rsid w:val="00454D05"/>
    <w:rsid w:val="004D53FD"/>
    <w:rsid w:val="00512948"/>
    <w:rsid w:val="00632FC2"/>
    <w:rsid w:val="00646E82"/>
    <w:rsid w:val="006C5184"/>
    <w:rsid w:val="006D106B"/>
    <w:rsid w:val="007405DA"/>
    <w:rsid w:val="007533B8"/>
    <w:rsid w:val="007573E8"/>
    <w:rsid w:val="00796CDB"/>
    <w:rsid w:val="007D512E"/>
    <w:rsid w:val="007F1D31"/>
    <w:rsid w:val="007F748D"/>
    <w:rsid w:val="008277A3"/>
    <w:rsid w:val="008A64F1"/>
    <w:rsid w:val="00946742"/>
    <w:rsid w:val="00970377"/>
    <w:rsid w:val="009C5259"/>
    <w:rsid w:val="00A34A15"/>
    <w:rsid w:val="00B35599"/>
    <w:rsid w:val="00B42503"/>
    <w:rsid w:val="00B44AD3"/>
    <w:rsid w:val="00BD5C33"/>
    <w:rsid w:val="00C21E42"/>
    <w:rsid w:val="00C36E59"/>
    <w:rsid w:val="00D422F5"/>
    <w:rsid w:val="00D71813"/>
    <w:rsid w:val="00D84580"/>
    <w:rsid w:val="00E21F48"/>
    <w:rsid w:val="00E24713"/>
    <w:rsid w:val="00E852BA"/>
    <w:rsid w:val="00EA1C9C"/>
    <w:rsid w:val="00EA1E9D"/>
    <w:rsid w:val="00EE5FCA"/>
    <w:rsid w:val="00EF412D"/>
    <w:rsid w:val="00F50000"/>
    <w:rsid w:val="00F94478"/>
    <w:rsid w:val="00FB690F"/>
    <w:rsid w:val="00FD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3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9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9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9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9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3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9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9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9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9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2160</izvorni_sadrzaj>
    <derivirana_varijabla naziv="DomainObject.Predmet.Broj_1">2160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8624.17</izvorni_sadrzaj>
    <derivirana_varijabla naziv="DomainObject.Predmet.InicijalnaVrijednost_1">8624.17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St-2160/2016</izvorni_sadrzaj>
    <derivirana_varijabla naziv="DomainObject.Predmet.OznakaBroj_1">St-2160/2016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CORN j.d.o.o. za proizvodnju i usluge</izvorni_sadrzaj>
    <derivirana_varijabla naziv="DomainObject.Predmet.ProtustrankaFormated_1">  AGRO CORN j.d.o.o. za proizvodnju i usluge</derivirana_varijabla>
  </DomainObject.Predmet.ProtustrankaFormated>
  <DomainObject.Predmet.ProtustrankaFormatedOIB>
    <izvorni_sadrzaj>  AGRO CORN j.d.o.o. za proizvodnju i usluge, OIB 43300705717</izvorni_sadrzaj>
    <derivirana_varijabla naziv="DomainObject.Predmet.ProtustrankaFormatedOIB_1">  AGRO CORN j.d.o.o. za proizvodnju i usluge, OIB 43300705717</derivirana_varijabla>
  </DomainObject.Predmet.ProtustrankaFormatedOIB>
  <DomainObject.Predmet.ProtustrankaFormatedWithAdress>
    <izvorni_sadrzaj> AGRO CORN j.d.o.o. za proizvodnju i usluge, Josipa Jurja Strossmayera 7, 35000 Slavonski Brod</izvorni_sadrzaj>
    <derivirana_varijabla naziv="DomainObject.Predmet.ProtustrankaFormatedWithAdress_1"> AGRO CORN j.d.o.o. za proizvodnju i usluge, Josipa Jurja Strossmayera 7, 35000 Slavonski Brod</derivirana_varijabla>
  </DomainObject.Predmet.ProtustrankaFormatedWithAdress>
  <DomainObject.Predmet.ProtustrankaFormatedWithAdressOIB>
    <izvorni_sadrzaj> AGRO CORN j.d.o.o. za proizvodnju i usluge, OIB 43300705717, Josipa Jurja Strossmayera 7, 35000 Slavonski Brod</izvorni_sadrzaj>
    <derivirana_varijabla naziv="DomainObject.Predmet.ProtustrankaFormatedWithAdressOIB_1"> AGRO CORN j.d.o.o. za proizvodnju i usluge, OIB 43300705717, Josipa Jurja Strossmayera 7, 35000 Slavonski Brod</derivirana_varijabla>
  </DomainObject.Predmet.ProtustrankaFormatedWithAdressOIB>
  <DomainObject.Predmet.ProtustrankaWithAdress>
    <izvorni_sadrzaj>AGRO CORN j.d.o.o. za proizvodnju i usluge Josipa Jurja Strossmayera 7, 35000 Slavonski Brod</izvorni_sadrzaj>
    <derivirana_varijabla naziv="DomainObject.Predmet.ProtustrankaWithAdress_1">AGRO CORN j.d.o.o. za proizvodnju i usluge Josipa Jurja Strossmayera 7, 35000 Slavonski Brod</derivirana_varijabla>
  </DomainObject.Predmet.ProtustrankaWithAdress>
  <DomainObject.Predmet.ProtustrankaWithAdressOIB>
    <izvorni_sadrzaj>AGRO CORN j.d.o.o. za proizvodnju i usluge, OIB 43300705717, Josipa Jurja Strossmayera 7, 35000 Slavonski Brod</izvorni_sadrzaj>
    <derivirana_varijabla naziv="DomainObject.Predmet.ProtustrankaWithAdressOIB_1">AGRO CORN j.d.o.o. za proizvodnju i usluge, OIB 43300705717, Josipa Jurja Strossmayera 7, 35000 Slavonski Brod</derivirana_varijabla>
  </DomainObject.Predmet.ProtustrankaWithAdressOIB>
  <DomainObject.Predmet.ProtustrankaNazivFormated>
    <izvorni_sadrzaj>AGRO CORN j.d.o.o. za proizvodnju i usluge</izvorni_sadrzaj>
    <derivirana_varijabla naziv="DomainObject.Predmet.ProtustrankaNazivFormated_1">AGRO CORN j.d.o.o. za proizvodnju i usluge</derivirana_varijabla>
  </DomainObject.Predmet.ProtustrankaNazivFormated>
  <DomainObject.Predmet.ProtustrankaNazivFormatedOIB>
    <izvorni_sadrzaj>AGRO CORN j.d.o.o. za proizvodnju i usluge, OIB 43300705717</izvorni_sadrzaj>
    <derivirana_varijabla naziv="DomainObject.Predmet.ProtustrankaNazivFormatedOIB_1">AGRO CORN j.d.o.o. za proizvodnju i usluge, OIB 43300705717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CORN j.d.o.o. za proizvodnju i usluge</item>
    </izvorni_sadrzaj>
    <derivirana_varijabla naziv="DomainObject.Predmet.ProtuStrankaListFormated_1">
      <item>AGRO CORN j.d.o.o. za proizvodnju i usluge</item>
    </derivirana_varijabla>
  </DomainObject.Predmet.ProtuStrankaListFormated>
  <DomainObject.Predmet.ProtuStrankaListFormatedOIB>
    <izvorni_sadrzaj>
      <item>AGRO CORN j.d.o.o. za proizvodnju i usluge, OIB 43300705717</item>
    </izvorni_sadrzaj>
    <derivirana_varijabla naziv="DomainObject.Predmet.ProtuStrankaListFormatedOIB_1">
      <item>AGRO CORN j.d.o.o. za proizvodnju i usluge, OIB 43300705717</item>
    </derivirana_varijabla>
  </DomainObject.Predmet.ProtuStrankaListFormatedOIB>
  <DomainObject.Predmet.ProtuStrankaListFormatedWithAdress>
    <izvorni_sadrzaj>
      <item>AGRO CORN j.d.o.o. za proizvodnju i usluge, Josipa Jurja Strossmayera 7, 35000 Slavonski Brod</item>
    </izvorni_sadrzaj>
    <derivirana_varijabla naziv="DomainObject.Predmet.ProtuStrankaListFormatedWithAdress_1">
      <item>AGRO CORN j.d.o.o. za proizvodnju i usluge, Josipa Jurja Strossmayera 7, 35000 Slavonski Brod</item>
    </derivirana_varijabla>
  </DomainObject.Predmet.ProtuStrankaListFormatedWithAdress>
  <DomainObject.Predmet.ProtuStrankaListFormatedWithAdressOIB>
    <izvorni_sadrzaj>
      <item>AGRO CORN j.d.o.o. za proizvodnju i usluge, OIB 43300705717, Josipa Jurja Strossmayera 7, 35000 Slavonski Brod</item>
    </izvorni_sadrzaj>
    <derivirana_varijabla naziv="DomainObject.Predmet.ProtuStrankaListFormatedWithAdressOIB_1">
      <item>AGRO CORN j.d.o.o. za proizvodnju i usluge, OIB 43300705717, Josipa Jurja Strossmayera 7, 35000 Slavonski Brod</item>
    </derivirana_varijabla>
  </DomainObject.Predmet.ProtuStrankaListFormatedWithAdressOIB>
  <DomainObject.Predmet.ProtuStrankaListNazivFormated>
    <izvorni_sadrzaj>
      <item>AGRO CORN j.d.o.o. za proizvodnju i usluge</item>
    </izvorni_sadrzaj>
    <derivirana_varijabla naziv="DomainObject.Predmet.ProtuStrankaListNazivFormated_1">
      <item>AGRO CORN j.d.o.o. za proizvodnju i usluge</item>
    </derivirana_varijabla>
  </DomainObject.Predmet.ProtuStrankaListNazivFormated>
  <DomainObject.Predmet.ProtuStrankaListNazivFormatedOIB>
    <izvorni_sadrzaj>
      <item>AGRO CORN j.d.o.o. za proizvodnju i usluge, OIB 43300705717</item>
    </izvorni_sadrzaj>
    <derivirana_varijabla naziv="DomainObject.Predmet.ProtuStrankaListNazivFormatedOIB_1">
      <item>AGRO CORN j.d.o.o. za proizvodnju i usluge, OIB 43300705717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CORN j.d.o.o. za proizvodnju i usluge</izvorni_sadrzaj>
    <derivirana_varijabla naziv="DomainObject.Predmet.ProtustrankaIDrugi_1">AGRO CORN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AGRO CORN j.d.o.o. za proizvodnju i usluge, OIB 43300705717, Josipa Jurja Strossmayera 7, 35000 Slavonski Brod</izvorni_sadrzaj>
    <derivirana_varijabla naziv="DomainObject.Predmet.ProtustrankaIDrugiAdressOIB_1">AGRO CORN j.d.o.o. za proizvodnju i usluge, OIB 43300705717, Josipa Jurja Strossmayera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 CORN j.d.o.o. za proizvodnju i usluge</item>
    </izvorni_sadrzaj>
    <derivirana_varijabla naziv="DomainObject.Predmet.SudioniciListNaziv_1">
      <item>Financijska agencija</item>
      <item>AGRO CORN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AGRO CORN j.d.o.o. za proizvodnju i usluge, OIB 43300705717, Josipa Jurja Strossmayera 7,35000 Slavonski Brod</item>
    </izvorni_sadrzaj>
    <derivirana_varijabla naziv="DomainObject.Predmet.SudioniciListAdressOIB_1">
      <item>Financijska agencija, OIB 85821130368, Ulica grada Vukovara 70,10000 Zagreb</item>
      <item>AGRO CORN j.d.o.o. za proizvodnju i usluge, OIB 43300705717, Josipa Jurja Strossmayera 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43300705717</item>
    </izvorni_sadrzaj>
    <derivirana_varijabla naziv="DomainObject.Predmet.SudioniciListNazivOIB_1">
      <item>, OIB 85821130368</item>
      <item>, OIB 43300705717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162</properties:Words>
  <properties:Characters>828</properties:Characters>
  <properties:Lines>58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 – 21/05 i dr</vt:lpstr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2016-08-24T12:44:00Z</dcterms:created>
  <dc:creator>Korisnik</dc:creator>
  <cp:lastModifiedBy>wsadmin</cp:lastModifiedBy>
  <cp:lastPrinted>2016-08-24T12:41:00Z</cp:lastPrinted>
  <dcterms:modified xmlns:xsi="http://www.w3.org/2001/XMLSchema-instance" xsi:type="dcterms:W3CDTF">2016-08-24T12:45:00Z</dcterms:modified>
  <cp:revision>3</cp:revision>
  <dc:title>St – 21/05 i dr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