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d2f0" w14:paraId="739d2f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0A40E7">
        <w:t>25</w:t>
      </w:r>
      <w:r w:rsidR="004234FE">
        <w:t>8</w:t>
      </w:r>
      <w:r w:rsidR="00F100EF">
        <w:t>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100EF">
        <w:t>25</w:t>
      </w:r>
      <w:r w:rsidR="004234FE">
        <w:t>8</w:t>
      </w:r>
      <w:r w:rsidR="00F100EF">
        <w:t>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4234FE" w:rsidRPr="00BA4962">
        <w:t>MJERNI SUSTAVI d.o.o.</w:t>
      </w:r>
      <w:r w:rsidR="004234FE">
        <w:t xml:space="preserve"> za usluge, Zagreb (Grad Zagreb),</w:t>
      </w:r>
      <w:r w:rsidR="004234FE" w:rsidRPr="004D3A78">
        <w:t xml:space="preserve"> </w:t>
      </w:r>
      <w:r w:rsidR="004234FE">
        <w:t xml:space="preserve">Gornji Stupnik, Gornjostupnička 17a, </w:t>
      </w:r>
      <w:r w:rsidR="004234FE" w:rsidRPr="004D3A78">
        <w:t>OIB:</w:t>
      </w:r>
      <w:r w:rsidR="004234FE">
        <w:t xml:space="preserve"> </w:t>
      </w:r>
      <w:r w:rsidR="004234FE" w:rsidRPr="00BA4962">
        <w:t>50239256258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4234FE">
        <w:t>1.150.138,59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4234FE">
        <w:t>8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234FE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8E6E70"/>
    <w:rsid w:val="00920CA0"/>
    <w:rsid w:val="009419D8"/>
    <w:rsid w:val="00975CC6"/>
    <w:rsid w:val="009B1875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St-2584/2015</izvorni_sadrzaj>
    <derivirana_varijabla naziv="DomainObject.Predmet.OznakaBroj_1">St-2584/2015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MJERNI SUSTAVI d.o.o. zastupanog po punomoćniku Ante Putrić</izvorni_sadrzaj>
    <derivirana_varijabla naziv="DomainObject.Predmet.ProtustrankaFormated_1">  MJERNI SUSTAVI d.o.o. zastupanog po punomoćniku Ante Putrić</derivirana_varijabla>
  </DomainObject.Predmet.ProtustrankaFormated>
  <DomainObject.Predmet.ProtustrankaFormatedOIB>
    <izvorni_sadrzaj>  MJERNI SUSTAVI d.o.o., OIB 50239256258 zastupanog po punomoćniku Ante Putrić</izvorni_sadrzaj>
    <derivirana_varijabla naziv="DomainObject.Predmet.ProtustrankaFormatedOIB_1">  MJERNI SUSTAVI d.o.o., OIB 50239256258 zastupanog po punomoćniku Ante Putrić</derivirana_varijabla>
  </DomainObject.Predmet.ProtustrankaFormatedOIB>
  <DomainObject.Predmet.ProtustrankaFormatedWithAdress>
    <izvorni_sadrzaj> MJERNI SUSTAVI d.o.o., Gornji Stupnik, Gornjostupnička 17a, 10000 Zagreb zastupanog po punomoćniku Ante Putrić</izvorni_sadrzaj>
    <derivirana_varijabla naziv="DomainObject.Predmet.ProtustrankaFormatedWithAdress_1"> MJERNI SUSTAVI d.o.o., Gornji Stupnik, Gornjostupnička 17a, 10000 Zagreb zastupanog po punomoćniku Ante Putrić</derivirana_varijabla>
  </DomainObject.Predmet.ProtustrankaFormatedWithAdress>
  <DomainObject.Predmet.ProtustrankaFormatedWithAdressOIB>
    <izvorni_sadrzaj> MJERNI SUSTAVI d.o.o., OIB 50239256258, Gornji Stupnik, Gornjostupnička 17a, 10000 Zagreb zastupanog po punomoćniku Ante Putrić</izvorni_sadrzaj>
    <derivirana_varijabla naziv="DomainObject.Predmet.ProtustrankaFormatedWithAdressOIB_1"> MJERNI SUSTAVI d.o.o., OIB 50239256258, Gornji Stupnik, Gornjostupnička 17a, 10000 Zagreb zastupanog po punomoćniku Ante Putrić</derivirana_varijabla>
  </DomainObject.Predmet.ProtustrankaFormatedWithAdressOIB>
  <DomainObject.Predmet.ProtustrankaWithAdress>
    <izvorni_sadrzaj>MJERNI SUSTAVI d.o.o. Gornji Stupnik, Gornjostupnička 17a, 10000 Zagreb</izvorni_sadrzaj>
    <derivirana_varijabla naziv="DomainObject.Predmet.ProtustrankaWithAdress_1">MJERNI SUSTAVI d.o.o. Gornji Stupnik, Gornjostupnička 17a, 10000 Zagreb</derivirana_varijabla>
  </DomainObject.Predmet.ProtustrankaWithAdress>
  <DomainObject.Predmet.ProtustrankaWithAdressOIB>
    <izvorni_sadrzaj>MJERNI SUSTAVI d.o.o., OIB 50239256258, Gornji Stupnik, Gornjostupnička 17a, 10000 Zagreb</izvorni_sadrzaj>
    <derivirana_varijabla naziv="DomainObject.Predmet.ProtustrankaWithAdressOIB_1">MJERNI SUSTAVI d.o.o., OIB 50239256258, Gornji Stupnik, Gornjostupnička 17a, 10000 Zagreb</derivirana_varijabla>
  </DomainObject.Predmet.ProtustrankaWithAdressOIB>
  <DomainObject.Predmet.ProtustrankaNazivFormated>
    <izvorni_sadrzaj>MJERNI SUSTAVI d.o.o.</izvorni_sadrzaj>
    <derivirana_varijabla naziv="DomainObject.Predmet.ProtustrankaNazivFormated_1">MJERNI SUSTAVI d.o.o.</derivirana_varijabla>
  </DomainObject.Predmet.ProtustrankaNazivFormated>
  <DomainObject.Predmet.ProtustrankaNazivFormatedOIB>
    <izvorni_sadrzaj>MJERNI SUSTAVI d.o.o., OIB 50239256258</izvorni_sadrzaj>
    <derivirana_varijabla naziv="DomainObject.Predmet.ProtustrankaNazivFormatedOIB_1">MJERNI SUSTAVI d.o.o., OIB 50239256258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MJERNI SUSTAVI d.o.o. zastupanog po punomoćniku Ante Putrić</item>
    </izvorni_sadrzaj>
    <derivirana_varijabla naziv="DomainObject.Predmet.ProtuStrankaListFormated_1">
      <item>MJERNI SUSTAVI d.o.o. zastupanog po punomoćniku Ante Putrić</item>
    </derivirana_varijabla>
  </DomainObject.Predmet.ProtuStrankaListFormated>
  <DomainObject.Predmet.ProtuStrankaListFormatedOIB>
    <izvorni_sadrzaj>
      <item>MJERNI SUSTAVI d.o.o., OIB 50239256258 zastupanog po punomoćniku Ante Putrić</item>
    </izvorni_sadrzaj>
    <derivirana_varijabla naziv="DomainObject.Predmet.ProtuStrankaListFormatedOIB_1">
      <item>MJERNI SUSTAVI d.o.o., OIB 50239256258 zastupanog po punomoćniku Ante Putrić</item>
    </derivirana_varijabla>
  </DomainObject.Predmet.ProtuStrankaListFormatedOIB>
  <DomainObject.Predmet.ProtuStrankaListFormatedWithAdress>
    <izvorni_sadrzaj>
      <item>MJERNI SUSTAVI d.o.o., Gornji Stupnik, Gornjostupnička 17a, 10000 Zagreb zastupanog po punomoćniku Ante Putrić</item>
    </izvorni_sadrzaj>
    <derivirana_varijabla naziv="DomainObject.Predmet.ProtuStrankaListFormatedWithAdress_1">
      <item>MJERNI SUSTAVI d.o.o., Gornji Stupnik, Gornjostupnička 17a, 10000 Zagreb zastupanog po punomoćniku Ante Putrić</item>
    </derivirana_varijabla>
  </DomainObject.Predmet.ProtuStrankaListFormatedWithAdress>
  <DomainObject.Predmet.ProtuStrankaListFormatedWithAdressOIB>
    <izvorni_sadrzaj>
      <item>MJERNI SUSTAVI d.o.o., OIB 50239256258, Gornji Stupnik, Gornjostupnička 17a, 10000 Zagreb zastupanog po punomoćniku Ante Putrić</item>
    </izvorni_sadrzaj>
    <derivirana_varijabla naziv="DomainObject.Predmet.ProtuStrankaListFormatedWithAdressOIB_1">
      <item>MJERNI SUSTAVI d.o.o., OIB 50239256258, Gornji Stupnik, Gornjostupnička 17a, 10000 Zagreb zastupanog po punomoćniku Ante Putrić</item>
    </derivirana_varijabla>
  </DomainObject.Predmet.ProtuStrankaListFormatedWithAdressOIB>
  <DomainObject.Predmet.ProtuStrankaListNazivFormated>
    <izvorni_sadrzaj>
      <item>MJERNI SUSTAVI d.o.o.</item>
    </izvorni_sadrzaj>
    <derivirana_varijabla naziv="DomainObject.Predmet.ProtuStrankaListNazivFormated_1">
      <item>MJERNI SUSTAVI d.o.o.</item>
    </derivirana_varijabla>
  </DomainObject.Predmet.ProtuStrankaListNazivFormated>
  <DomainObject.Predmet.ProtuStrankaListNazivFormatedOIB>
    <izvorni_sadrzaj>
      <item>MJERNI SUSTAVI d.o.o., OIB 50239256258</item>
    </izvorni_sadrzaj>
    <derivirana_varijabla naziv="DomainObject.Predmet.ProtuStrankaListNazivFormatedOIB_1">
      <item>MJERNI SUSTAVI d.o.o., OIB 50239256258</item>
    </derivirana_varijabla>
  </DomainObject.Predmet.ProtuStrankaListNazivFormatedOIB>
  <DomainObject.Predmet.OstaliListFormated>
    <izvorni_sadrzaj>
      <item>Ante Putrić punomoćnik sudionika u postupku MJERNI SUSTAVI d.o.o.</item>
    </izvorni_sadrzaj>
    <derivirana_varijabla naziv="DomainObject.Predmet.OstaliListFormated_1">
      <item>Ante Putrić punomoćnik sudionika u postupku MJERNI SUSTAVI d.o.o.</item>
    </derivirana_varijabla>
  </DomainObject.Predmet.OstaliListFormated>
  <DomainObject.Predmet.OstaliListFormatedOIB>
    <izvorni_sadrzaj>
      <item>Ante Putrić, OIB 91687718691 punomoćnik sudionika u postupku MJERNI SUSTAVI d.o.o.</item>
    </izvorni_sadrzaj>
    <derivirana_varijabla naziv="DomainObject.Predmet.OstaliListFormatedOIB_1">
      <item>Ante Putrić, OIB 91687718691 punomoćnik sudionika u postupku MJERNI SUSTAVI d.o.o.</item>
    </derivirana_varijabla>
  </DomainObject.Predmet.OstaliListFormatedOIB>
  <DomainObject.Predmet.OstaliListFormatedWithAdress>
    <izvorni_sadrzaj>
      <item>Ante Putrić, Gornjostupnička 17a, 10255 Gornji Stupnik punomoćnik sudionika u postupku MJERNI SUSTAVI d.o.o.</item>
    </izvorni_sadrzaj>
    <derivirana_varijabla naziv="DomainObject.Predmet.OstaliListFormatedWithAdress_1">
      <item>Ante Putrić, Gornjostupnička 17a, 10255 Gornji Stupnik punomoćnik sudionika u postupku MJERNI SUSTAVI d.o.o.</item>
    </derivirana_varijabla>
  </DomainObject.Predmet.OstaliListFormatedWithAdress>
  <DomainObject.Predmet.OstaliListFormatedWithAdressOIB>
    <izvorni_sadrzaj>
      <item>Ante Putrić, OIB 91687718691, Gornjostupnička 17a, 10255 Gornji Stupnik punomoćnik sudionika u postupku MJERNI SUSTAVI d.o.o.</item>
    </izvorni_sadrzaj>
    <derivirana_varijabla naziv="DomainObject.Predmet.OstaliListFormatedWithAdressOIB_1">
      <item>Ante Putrić, OIB 91687718691, Gornjostupnička 17a, 10255 Gornji Stupnik punomoćnik sudionika u postupku MJERNI SUSTAVI d.o.o.</item>
    </derivirana_varijabla>
  </DomainObject.Predmet.OstaliListFormatedWithAdressOIB>
  <DomainObject.Predmet.OstaliListNazivFormated>
    <izvorni_sadrzaj>
      <item>Ante Putrić</item>
    </izvorni_sadrzaj>
    <derivirana_varijabla naziv="DomainObject.Predmet.OstaliListNazivFormated_1">
      <item>Ante Putrić</item>
    </derivirana_varijabla>
  </DomainObject.Predmet.OstaliListNazivFormated>
  <DomainObject.Predmet.OstaliListNazivFormatedOIB>
    <izvorni_sadrzaj>
      <item>Ante Putrić, OIB 91687718691</item>
    </izvorni_sadrzaj>
    <derivirana_varijabla naziv="DomainObject.Predmet.OstaliListNazivFormatedOIB_1">
      <item>Ante Putrić, OIB 91687718691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MJERNI SUSTAVI d.o.o.</izvorni_sadrzaj>
    <derivirana_varijabla naziv="DomainObject.Predmet.ProtustrankaIDrugi_1">MJERNI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MJERNI SUSTAVI d.o.o., OIB 50239256258, Gornji Stupnik, Gornjostupnička 17a, 10000 Zagreb</izvorni_sadrzaj>
    <derivirana_varijabla naziv="DomainObject.Predmet.ProtustrankaIDrugiAdressOIB_1">MJERNI SUSTAVI d.o.o., OIB 50239256258, Gornji Stupnik, Gornjostupnička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MJERNI SUSTAVI d.o.o.</item>
      <item>Ante Putrić</item>
    </izvorni_sadrzaj>
    <derivirana_varijabla naziv="DomainObject.Predmet.SudioniciListNaziv_1">
      <item>FINA Regionalni centar Zagreb</item>
      <item>MJERNI SUSTAVI d.o.o.</item>
      <item>Ante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izvorni_sadrzaj>
    <derivirana_varijabla naziv="DomainObject.Predmet.SudioniciListAdressOIB_1">
      <item>FINA Regionalni centar Zagreb, OIB 85821130368, Trg svibanjskih žrtava 1995. 1,10000 Zagreb</item>
      <item>MJERNI SUSTAVI d.o.o., OIB 50239256258, Gornji Stupnik, Gornjostupnička 17a,10000 Zagreb</item>
      <item>Ante Putrić, OIB 91687718691, Gornjostupnička 17a,10255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50239256258</item>
      <item>, OIB 91687718691</item>
    </izvorni_sadrzaj>
    <derivirana_varijabla naziv="DomainObject.Predmet.SudioniciListNazivOIB_1">
      <item>, OIB 85821130368</item>
      <item>, OIB 50239256258</item>
      <item>, OIB 91687718691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1494</properties:Characters>
  <properties:Lines>43</properties:Lines>
  <properties:Paragraphs>17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2015-12-18T08:09:00Z</cp:lastPrinted>
  <dcterms:modified xmlns:xsi="http://www.w3.org/2001/XMLSchema-instance" xsi:type="dcterms:W3CDTF">2015-12-18T08:12:00Z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