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1bd9e" w14:paraId="d11bd9e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762720">
        <w:t>166</w:t>
      </w:r>
      <w:r w:rsidR="00E255BF">
        <w:t>7</w:t>
      </w:r>
      <w:r w:rsidRPr="00151FF0">
        <w:t>/1</w:t>
      </w:r>
      <w:r w:rsidR="00E255BF">
        <w:t>6</w:t>
      </w:r>
      <w:r w:rsidRPr="00151FF0">
        <w:t>-</w:t>
      </w:r>
      <w:r w:rsidR="00762720">
        <w:t>34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1421F9" w:rsidR="00F14D32" w:rsidRPr="00C773E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F14D32" w:rsidP="00C20B4A" w:rsidR="00F14D32"/>
    <w:p w:rsidRDefault="00F14D32" w:rsidR="00F14D32">
      <w:pPr>
        <w:jc w:val="center"/>
      </w:pPr>
    </w:p>
    <w:p w:rsidRDefault="00E255BF" w:rsidP="00DD2D05" w:rsidR="00DD2D05">
      <w:pPr>
        <w:pStyle w:val="Tijeloteksta"/>
        <w:ind w:firstLine="720"/>
      </w:pPr>
      <w:r w:rsidRPr="00E255BF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762720" w:rsidRPr="00762720">
        <w:t>D.D. KLUB d.o.o., Vukovar, Hrvatskog zrakoplovstva 32, MBS 030123901, OIB 13445094125</w:t>
      </w:r>
      <w:r w:rsidRPr="00E255BF">
        <w:t xml:space="preserve">, dana </w:t>
      </w:r>
      <w:r w:rsidR="00762720">
        <w:t>31</w:t>
      </w:r>
      <w:r w:rsidRPr="00E255BF">
        <w:t xml:space="preserve">. </w:t>
      </w:r>
      <w:r w:rsidR="00762720">
        <w:t>siječnj</w:t>
      </w:r>
      <w:r w:rsidRPr="00E255BF">
        <w:t>a 201</w:t>
      </w:r>
      <w:r w:rsidR="00762720">
        <w:t>7</w:t>
      </w:r>
      <w:r w:rsidRPr="00E255BF">
        <w:t>.</w:t>
      </w:r>
      <w:r w:rsidR="00DD2D05"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1421F9" w:rsidR="00F14D32" w:rsidRPr="00C773E3">
      <w:pPr>
        <w:jc w:val="center"/>
      </w:pPr>
      <w:r>
        <w:t>z a k l j u č</w:t>
      </w:r>
      <w:r w:rsidR="00F14D32" w:rsidRPr="00C773E3">
        <w:t xml:space="preserve"> i o   j e</w:t>
      </w:r>
    </w:p>
    <w:p w:rsidRDefault="00F14D32" w:rsidR="00F14D32">
      <w:pPr>
        <w:jc w:val="center"/>
      </w:pPr>
    </w:p>
    <w:p w:rsidRDefault="00C96DCA" w:rsidP="00151FF0" w:rsidR="00C96DCA"/>
    <w:p w:rsidRDefault="001421F9" w:rsidP="001421F9" w:rsidR="007B6DF7">
      <w:pPr>
        <w:pStyle w:val="Tijeloteksta"/>
        <w:ind w:left="1065"/>
      </w:pPr>
      <w:r>
        <w:t xml:space="preserve">Požuruje se postupanje bivšeg zakonskog zastupnika i vlasnika dužnika </w:t>
      </w:r>
      <w:r w:rsidR="00E34CEA" w:rsidRPr="00E34CEA">
        <w:t>Dražen</w:t>
      </w:r>
      <w:r w:rsidR="001051B6">
        <w:t>a</w:t>
      </w:r>
      <w:r w:rsidR="00E34CEA" w:rsidRPr="00E34CEA">
        <w:t xml:space="preserve"> Zovko, Vukovar, Hrvatskog Zrakoplovstva 32, OIB: 17180495080</w:t>
      </w:r>
      <w:r>
        <w:t xml:space="preserve"> po t. 4. izreke rješenja ovoga suda poslovnog broja 14 St-</w:t>
      </w:r>
      <w:r w:rsidR="00762720">
        <w:t>1667</w:t>
      </w:r>
      <w:r>
        <w:t>/16-</w:t>
      </w:r>
      <w:r w:rsidR="00E34CEA">
        <w:t>30</w:t>
      </w:r>
      <w:r>
        <w:t xml:space="preserve"> od 8.</w:t>
      </w:r>
      <w:r w:rsidR="00E34CEA">
        <w:t>12</w:t>
      </w:r>
      <w:r>
        <w:t>.2016., odnosno da u dogovoru sa stečajn</w:t>
      </w:r>
      <w:r w:rsidR="00E34CEA">
        <w:t>i</w:t>
      </w:r>
      <w:r>
        <w:t>m upravitelj</w:t>
      </w:r>
      <w:r w:rsidR="00E34CEA">
        <w:t>e</w:t>
      </w:r>
      <w:r>
        <w:t xml:space="preserve">m </w:t>
      </w:r>
      <w:r w:rsidR="00E34CEA" w:rsidRPr="00E34CEA">
        <w:t>dr.sc. Boris Ljubanović, Osijek, Šet. K.F. Šepera 8c, OIB 19311655846</w:t>
      </w:r>
      <w:r w:rsidR="00031CCE">
        <w:rPr>
          <w:b/>
        </w:rPr>
        <w:t xml:space="preserve">, </w:t>
      </w:r>
      <w:r w:rsidR="00CB1BDB">
        <w:t>izvrši pregled, izlučivanje i pohranu arhivskog i registraturnog gradiva dužnika sukladno pozitivnim propisima, te o istom u roku od 15 dana dostavi u spis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Stečajni zakon (NN 71/15) i čl. 66. Zakona o arhivskom gradivu i arhivima (NN 105/97, 64/00, 65/09 i 125/11).</w:t>
      </w:r>
      <w:r w:rsidR="00C17E69">
        <w:t xml:space="preserve"> 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1051B6">
        <w:t>31</w:t>
      </w:r>
      <w:r w:rsidRPr="008D4802">
        <w:t xml:space="preserve">. </w:t>
      </w:r>
      <w:r w:rsidR="001051B6">
        <w:t>siječnj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1051B6">
        <w:t>7</w:t>
      </w:r>
      <w:r w:rsidRPr="008D4802">
        <w:t xml:space="preserve">. </w:t>
      </w: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F14D32" w:rsidRPr="00CB1BDB">
      <w:pPr>
        <w:pStyle w:val="Tijeloteksta"/>
      </w:pPr>
      <w:r w:rsidRPr="008D4802">
        <w:tab/>
      </w:r>
      <w:r w:rsidRPr="008D4802">
        <w:tab/>
      </w:r>
      <w:r w:rsidRPr="008D480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CD2145" w:rsidP="001051B6" w:rsidR="00CD2145">
      <w:pPr>
        <w:pStyle w:val="Tijeloteksta"/>
        <w:numPr>
          <w:ilvl w:val="0"/>
          <w:numId w:val="2"/>
        </w:numPr>
      </w:pPr>
      <w:r>
        <w:t xml:space="preserve">bivši zakonski zastupnik dužnika </w:t>
      </w:r>
      <w:r w:rsidR="001051B6" w:rsidRPr="001051B6">
        <w:t>Dražen Zovko, Vukovar, Hrvatskog Zrakoplovstva 32</w:t>
      </w:r>
    </w:p>
    <w:p w:rsidRDefault="00D5639E" w:rsidP="00A126F0" w:rsidR="00F14D32">
      <w:pPr>
        <w:pStyle w:val="Tijeloteksta"/>
        <w:numPr>
          <w:ilvl w:val="0"/>
          <w:numId w:val="2"/>
        </w:numPr>
      </w:pPr>
      <w:r>
        <w:t>stečajn</w:t>
      </w:r>
      <w:r w:rsidR="006D4505">
        <w:t>i</w:t>
      </w:r>
      <w:r>
        <w:t xml:space="preserve"> </w:t>
      </w:r>
      <w:r w:rsidR="0061543A">
        <w:t>upravitelj</w:t>
      </w:r>
      <w:r w:rsidR="00CD2145">
        <w:t xml:space="preserve"> </w:t>
      </w:r>
      <w:r w:rsidR="001051B6" w:rsidRPr="00E34CEA">
        <w:t>dr.sc. Boris Ljubanović, Osijek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1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E255BF" w:rsidRPr="00E255BF">
      <w:t>14 St-792/16-22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051B6"/>
    <w:rsid w:val="0011647C"/>
    <w:rsid w:val="00135243"/>
    <w:rsid w:val="00141C3B"/>
    <w:rsid w:val="001421F9"/>
    <w:rsid w:val="0014287E"/>
    <w:rsid w:val="00143FD5"/>
    <w:rsid w:val="00145BB5"/>
    <w:rsid w:val="00151FF0"/>
    <w:rsid w:val="001668EF"/>
    <w:rsid w:val="00166F2B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65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32602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24630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4505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2720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1BDB"/>
    <w:rsid w:val="00CB5635"/>
    <w:rsid w:val="00CC15DD"/>
    <w:rsid w:val="00CD1611"/>
    <w:rsid w:val="00CD2145"/>
    <w:rsid w:val="00CE58E7"/>
    <w:rsid w:val="00CF024C"/>
    <w:rsid w:val="00CF26AA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55BF"/>
    <w:rsid w:val="00E26734"/>
    <w:rsid w:val="00E31038"/>
    <w:rsid w:val="00E34CEA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A6969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26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6A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6A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6AA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6AA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26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6A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6A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6A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6A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1667</izvorni_sadrzaj>
    <derivirana_varijabla naziv="DomainObject.Predmet.Broj_1">1667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prosinca 2016.</izvorni_sadrzaj>
    <derivirana_varijabla naziv="DomainObject.Predmet.DatumRjesavanja_1">8.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St-1667/2016</izvorni_sadrzaj>
    <derivirana_varijabla naziv="DomainObject.Predmet.OznakaBroj_1">St-1667/2016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D.D. KLUB d.o.o. za trgovinu i usluge</izvorni_sadrzaj>
    <derivirana_varijabla naziv="DomainObject.Predmet.ProtustrankaFormated_1">  D.D. KLUB d.o.o. za trgovinu i usluge</derivirana_varijabla>
  </DomainObject.Predmet.ProtustrankaFormated>
  <DomainObject.Predmet.ProtustrankaFormatedOIB>
    <izvorni_sadrzaj>  D.D. KLUB d.o.o. za trgovinu i usluge, OIB 13445094125</izvorni_sadrzaj>
    <derivirana_varijabla naziv="DomainObject.Predmet.ProtustrankaFormatedOIB_1">  D.D. KLUB d.o.o. za trgovinu i usluge, OIB 13445094125</derivirana_varijabla>
  </DomainObject.Predmet.ProtustrankaFormatedOIB>
  <DomainObject.Predmet.ProtustrankaFormatedWithAdress>
    <izvorni_sadrzaj> D.D. KLUB d.o.o. za trgovinu i usluge, Hrvatskog zrakoplovstva 32, 32000 Vukovar</izvorni_sadrzaj>
    <derivirana_varijabla naziv="DomainObject.Predmet.ProtustrankaFormatedWithAdress_1"> D.D. KLUB d.o.o. za trgovinu i usluge, Hrvatskog zrakoplovstva 32, 32000 Vukovar</derivirana_varijabla>
  </DomainObject.Predmet.ProtustrankaFormatedWithAdress>
  <DomainObject.Predmet.ProtustrankaFormatedWithAdressOIB>
    <izvorni_sadrzaj> D.D. KLUB d.o.o. za trgovinu i usluge, OIB 13445094125, Hrvatskog zrakoplovstva 32, 32000 Vukovar</izvorni_sadrzaj>
    <derivirana_varijabla naziv="DomainObject.Predmet.ProtustrankaFormatedWithAdressOIB_1"> D.D. KLUB d.o.o. za trgovinu i usluge, OIB 13445094125, Hrvatskog zrakoplovstva 32, 32000 Vukovar</derivirana_varijabla>
  </DomainObject.Predmet.ProtustrankaFormatedWithAdressOIB>
  <DomainObject.Predmet.ProtustrankaWithAdress>
    <izvorni_sadrzaj>D.D. KLUB d.o.o. za trgovinu i usluge Hrvatskog zrakoplovstva 32, 32000 Vukovar</izvorni_sadrzaj>
    <derivirana_varijabla naziv="DomainObject.Predmet.ProtustrankaWithAdress_1">D.D. KLUB d.o.o. za trgovinu i usluge Hrvatskog zrakoplovstva 32, 32000 Vukovar</derivirana_varijabla>
  </DomainObject.Predmet.ProtustrankaWithAdress>
  <DomainObject.Predmet.ProtustrankaWithAdressOIB>
    <izvorni_sadrzaj>D.D. KLUB d.o.o. za trgovinu i usluge, OIB 13445094125, Hrvatskog zrakoplovstva 32, 32000 Vukovar</izvorni_sadrzaj>
    <derivirana_varijabla naziv="DomainObject.Predmet.ProtustrankaWithAdressOIB_1">D.D. KLUB d.o.o. za trgovinu i usluge, OIB 13445094125, Hrvatskog zrakoplovstva 32, 32000 Vukovar</derivirana_varijabla>
  </DomainObject.Predmet.ProtustrankaWithAdressOIB>
  <DomainObject.Predmet.ProtustrankaNazivFormated>
    <izvorni_sadrzaj>D.D. KLUB d.o.o. za trgovinu i usluge</izvorni_sadrzaj>
    <derivirana_varijabla naziv="DomainObject.Predmet.ProtustrankaNazivFormated_1">D.D. KLUB d.o.o. za trgovinu i usluge</derivirana_varijabla>
  </DomainObject.Predmet.ProtustrankaNazivFormated>
  <DomainObject.Predmet.ProtustrankaNazivFormatedOIB>
    <izvorni_sadrzaj>D.D. KLUB d.o.o. za trgovinu i usluge, OIB 13445094125</izvorni_sadrzaj>
    <derivirana_varijabla naziv="DomainObject.Predmet.ProtustrankaNazivFormatedOIB_1">D.D. KLUB d.o.o. za trgovinu i usluge, OIB 13445094125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D.D. KLUB d.o.o. za trgovinu i usluge</item>
    </izvorni_sadrzaj>
    <derivirana_varijabla naziv="DomainObject.Predmet.ProtuStrankaListFormated_1">
      <item>D.D. KLUB d.o.o. za trgovinu i usluge</item>
    </derivirana_varijabla>
  </DomainObject.Predmet.ProtuStrankaListFormated>
  <DomainObject.Predmet.ProtuStrankaListFormatedOIB>
    <izvorni_sadrzaj>
      <item>D.D. KLUB d.o.o. za trgovinu i usluge, OIB 13445094125</item>
    </izvorni_sadrzaj>
    <derivirana_varijabla naziv="DomainObject.Predmet.ProtuStrankaListFormatedOIB_1">
      <item>D.D. KLUB d.o.o. za trgovinu i usluge, OIB 13445094125</item>
    </derivirana_varijabla>
  </DomainObject.Predmet.ProtuStrankaListFormatedOIB>
  <DomainObject.Predmet.ProtuStrankaListFormatedWithAdress>
    <izvorni_sadrzaj>
      <item>D.D. KLUB d.o.o. za trgovinu i usluge, Hrvatskog zrakoplovstva 32, 32000 Vukovar</item>
    </izvorni_sadrzaj>
    <derivirana_varijabla naziv="DomainObject.Predmet.ProtuStrankaListFormatedWithAdress_1">
      <item>D.D. KLUB d.o.o. za trgovinu i usluge, Hrvatskog zrakoplovstva 32, 32000 Vukovar</item>
    </derivirana_varijabla>
  </DomainObject.Predmet.ProtuStrankaListFormatedWithAdress>
  <DomainObject.Predmet.ProtuStrankaListFormatedWithAdressOIB>
    <izvorni_sadrzaj>
      <item>D.D. KLUB d.o.o. za trgovinu i usluge, OIB 13445094125, Hrvatskog zrakoplovstva 32, 32000 Vukovar</item>
    </izvorni_sadrzaj>
    <derivirana_varijabla naziv="DomainObject.Predmet.ProtuStrankaListFormatedWithAdressOIB_1">
      <item>D.D. KLUB d.o.o. za trgovinu i usluge, OIB 13445094125, Hrvatskog zrakoplovstva 32, 32000 Vukovar</item>
    </derivirana_varijabla>
  </DomainObject.Predmet.ProtuStrankaListFormatedWithAdressOIB>
  <DomainObject.Predmet.ProtuStrankaListNazivFormated>
    <izvorni_sadrzaj>
      <item>D.D. KLUB d.o.o. za trgovinu i usluge</item>
    </izvorni_sadrzaj>
    <derivirana_varijabla naziv="DomainObject.Predmet.ProtuStrankaListNazivFormated_1">
      <item>D.D. KLUB d.o.o. za trgovinu i usluge</item>
    </derivirana_varijabla>
  </DomainObject.Predmet.ProtuStrankaListNazivFormated>
  <DomainObject.Predmet.ProtuStrankaListNazivFormatedOIB>
    <izvorni_sadrzaj>
      <item>D.D. KLUB d.o.o. za trgovinu i usluge, OIB 13445094125</item>
    </izvorni_sadrzaj>
    <derivirana_varijabla naziv="DomainObject.Predmet.ProtuStrankaListNazivFormatedOIB_1">
      <item>D.D. KLUB d.o.o. za trgovinu i usluge, OIB 13445094125</item>
    </derivirana_varijabla>
  </DomainObject.Predmet.ProtuStrankaListNazivFormatedOIB>
  <DomainObject.Predmet.OstaliListFormated>
    <izvorni_sadrzaj>
      <item>Dražen Zovko</item>
      <item>ŽDO GUO Vukovar</item>
      <item>Boris Ljubanović</item>
    </izvorni_sadrzaj>
    <derivirana_varijabla naziv="DomainObject.Predmet.OstaliListFormated_1">
      <item>Dražen Zovko</item>
      <item>ŽDO GUO Vukovar</item>
      <item>Boris Ljubanović</item>
    </derivirana_varijabla>
  </DomainObject.Predmet.OstaliListFormated>
  <DomainObject.Predmet.OstaliListFormatedOIB>
    <izvorni_sadrzaj>
      <item>Dražen Zovko, OIB 17180495080</item>
      <item>ŽDO GUO Vukovar</item>
      <item>Boris Ljubanović, OIB 19311655846</item>
    </izvorni_sadrzaj>
    <derivirana_varijabla naziv="DomainObject.Predmet.OstaliListFormatedOIB_1">
      <item>Dražen Zovko, OIB 17180495080</item>
      <item>ŽDO GUO Vukovar</item>
      <item>Boris Ljubanović, OIB 19311655846</item>
    </derivirana_varijabla>
  </DomainObject.Predmet.OstaliListFormatedOIB>
  <DomainObject.Predmet.OstaliListFormatedWithAdress>
    <izvorni_sadrzaj>
      <item>Dražen Zovko, Hrvatskog Zrakoplovstva 32, 32000 Vukovar</item>
      <item>ŽDO GUO Vukovar</item>
      <item>Boris Ljubanović, Šet. K.F. Šepera 8c, 31000 Osijek</item>
    </izvorni_sadrzaj>
    <derivirana_varijabla naziv="DomainObject.Predmet.OstaliListFormatedWithAdress_1">
      <item>Dražen Zovko, Hrvatskog Zrakoplovstva 32, 32000 Vukovar</item>
      <item>ŽDO GUO Vukovar</item>
      <item>Boris Ljubanović, Šet. K.F. Šepera 8c, 31000 Osijek</item>
    </derivirana_varijabla>
  </DomainObject.Predmet.OstaliListFormatedWithAdress>
  <DomainObject.Predmet.OstaliListFormatedWithAdressOIB>
    <izvorni_sadrzaj>
      <item>Dražen Zovko, OIB 17180495080, Hrvatskog Zrakoplovstva 32, 32000 Vukovar</item>
      <item>ŽDO GUO Vukovar</item>
      <item>Boris Ljubanović, OIB 19311655846, Šet. K.F. Šepera 8c, 31000 Osijek</item>
    </izvorni_sadrzaj>
    <derivirana_varijabla naziv="DomainObject.Predmet.OstaliListFormatedWithAdressOIB_1">
      <item>Dražen Zovko, OIB 17180495080, Hrvatskog Zrakoplovstva 32, 32000 Vukovar</item>
      <item>ŽDO GUO Vukovar</item>
      <item>Boris Ljubanović, OIB 19311655846, Šet. K.F. Šepera 8c, 31000 Osijek</item>
    </derivirana_varijabla>
  </DomainObject.Predmet.OstaliListFormatedWithAdressOIB>
  <DomainObject.Predmet.OstaliListNazivFormated>
    <izvorni_sadrzaj>
      <item>Dražen Zovko</item>
      <item>ŽDO GUO Vukovar</item>
      <item>Boris Ljubanović</item>
    </izvorni_sadrzaj>
    <derivirana_varijabla naziv="DomainObject.Predmet.OstaliListNazivFormated_1">
      <item>Dražen Zovko</item>
      <item>ŽDO GUO Vukovar</item>
      <item>Boris Ljubanović</item>
    </derivirana_varijabla>
  </DomainObject.Predmet.OstaliListNazivFormated>
  <DomainObject.Predmet.OstaliListNazivFormatedOIB>
    <izvorni_sadrzaj>
      <item>Dražen Zovko, OIB 17180495080</item>
      <item>ŽDO GUO Vukovar</item>
      <item>Boris Ljubanović, OIB 19311655846</item>
    </izvorni_sadrzaj>
    <derivirana_varijabla naziv="DomainObject.Predmet.OstaliListNazivFormatedOIB_1">
      <item>Dražen Zovko, OIB 17180495080</item>
      <item>ŽDO GUO Vukovar</item>
      <item>Boris Ljubanović, OIB 19311655846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D.D. KLUB d.o.o. za trgovinu i usluge</izvorni_sadrzaj>
    <derivirana_varijabla naziv="DomainObject.Predmet.ProtustrankaIDrugi_1">D.D. KLUB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D.D. KLUB d.o.o. za trgovinu i usluge, OIB 13445094125, Hrvatskog zrakoplovstva 32, 32000 Vukovar</izvorni_sadrzaj>
    <derivirana_varijabla naziv="DomainObject.Predmet.ProtustrankaIDrugiAdressOIB_1">D.D. KLUB d.o.o. za trgovinu i usluge, OIB 13445094125, Hrvatskog zrakoplovstva 32,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prosinca 2016.</izvorni_sadrzaj>
    <derivirana_varijabla naziv="DomainObject.Predmet.OdlukaRjesenje.DatumDonosenjaOdluke_1">8. prosinca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St-1667/2016-30</izvorni_sadrzaj>
    <derivirana_varijabla naziv="DomainObject.Predmet.OdlukaRjesenje.Oznaka_1">St-1667/2016-30</derivirana_varijabla>
  </DomainObject.Predmet.OdlukaRjesenje.Oznaka>
  <DomainObject.Predmet.SudioniciListNaziv>
    <izvorni_sadrzaj>
      <item>FINA RC OSIJEK</item>
      <item>D.D. KLUB d.o.o. za trgovinu i usluge</item>
      <item>Dražen Zovko</item>
      <item>ŽDO GUO Vukovar</item>
      <item>Boris Ljubanović</item>
    </izvorni_sadrzaj>
    <derivirana_varijabla naziv="DomainObject.Predmet.SudioniciListNaziv_1">
      <item>FINA RC OSIJEK</item>
      <item>D.D. KLUB d.o.o. za trgovinu i usluge</item>
      <item>Dražen Zovko</item>
      <item>ŽDO GUO Vukovar</item>
      <item>Boris Ljubanović</item>
    </derivirana_varijabla>
  </DomainObject.Predmet.SudioniciListNaziv>
  <DomainObject.Predmet.SudioniciListAdressOIB>
    <izvorni_sadrzaj>
      <item>FINA RC OSIJEK, OIB 85821130368</item>
      <item>D.D. KLUB d.o.o. za trgovinu i usluge, OIB 13445094125, Hrvatskog zrakoplovstva 32,32000 Vukovar</item>
      <item>Dražen Zovko, OIB 17180495080, Hrvatskog Zrakoplovstva 32,32000 Vukovar</item>
      <item>ŽDO GUO Vukovar</item>
      <item>Boris Ljubanović, OIB 19311655846, Šet. K.F. Šepera 8c,31000 Osijek</item>
    </izvorni_sadrzaj>
    <derivirana_varijabla naziv="DomainObject.Predmet.SudioniciListAdressOIB_1">
      <item>FINA RC OSIJEK, OIB 85821130368</item>
      <item>D.D. KLUB d.o.o. za trgovinu i usluge, OIB 13445094125, Hrvatskog zrakoplovstva 32,32000 Vukovar</item>
      <item>Dražen Zovko, OIB 17180495080, Hrvatskog Zrakoplovstva 32,32000 Vukovar</item>
      <item>ŽDO GUO Vukovar</item>
      <item>Boris Ljubanović, OIB 19311655846, Šet. K.F. Šepera 8c,31000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13445094125</item>
      <item>, OIB 17180495080</item>
      <item>, OIB null</item>
      <item>, OIB 19311655846</item>
    </izvorni_sadrzaj>
    <derivirana_varijabla naziv="DomainObject.Predmet.SudioniciListNazivOIB_1">
      <item>, OIB 85821130368</item>
      <item>, OIB 13445094125</item>
      <item>, OIB 17180495080</item>
      <item>, OIB null</item>
      <item>, OIB 19311655846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247</properties:Words>
  <properties:Characters>1382</properties:Characters>
  <properties:Lines>43</properties:Lines>
  <properties:Paragraphs>13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2016-09-02T06:28:00Z</dcterms:created>
  <dc:creator>banka</dc:creator>
  <cp:lastModifiedBy>Elizabeta Đeke</cp:lastModifiedBy>
  <cp:lastPrinted>2017-01-31T07:12:00Z</cp:lastPrinted>
  <dcterms:modified xmlns:xsi="http://www.w3.org/2001/XMLSchema-instance" xsi:type="dcterms:W3CDTF">2017-01-31T08:25:00Z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